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334" w:rsidRDefault="00C5433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217.95pt;margin-top:409.3pt;width:275.25pt;height:382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" strokeweight=".5pt">
            <v:textbox>
              <w:txbxContent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Ali, Talat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>’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a </w:t>
                  </w:r>
                  <w:r w:rsidRPr="00841214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21" o:spid="_x0000_i1029" type="#_x0000_t75" style="width:37.5pt;height:37.5pt;visibility:visible">
                        <v:imagedata r:id="rId6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atlat.</w:t>
                  </w:r>
                </w:p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Ela, Talat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>’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a </w:t>
                  </w:r>
                  <w:r w:rsidRPr="00841214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 id="Resim 22" o:spid="_x0000_i1030" type="#_x0000_t75" style="width:37.5pt;height:37.5pt;visibility:visible">
                        <v:imagedata r:id="rId6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atlat.</w:t>
                  </w:r>
                </w:p>
                <w:p w:rsidR="00C54334" w:rsidRDefault="00C54334" w:rsidP="00222B2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Lale, </w:t>
                  </w:r>
                  <w:r w:rsidRPr="00222B29">
                    <w:rPr>
                      <w:rFonts w:ascii="Hand writing Mutlu" w:hAnsi="Hand writing Mutlu"/>
                      <w:sz w:val="32"/>
                      <w:szCs w:val="32"/>
                    </w:rPr>
                    <w:t>Talat</w:t>
                  </w:r>
                  <w:r w:rsidRPr="00222B29">
                    <w:rPr>
                      <w:rFonts w:ascii="Times New Roman" w:hAnsi="Times New Roman"/>
                      <w:sz w:val="32"/>
                      <w:szCs w:val="32"/>
                    </w:rPr>
                    <w:t>’</w:t>
                  </w:r>
                  <w:r w:rsidRPr="00222B29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a </w:t>
                  </w:r>
                  <w:r w:rsidRPr="00841214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 id="Resim 23" o:spid="_x0000_i1031" type="#_x0000_t75" style="width:37.5pt;height:37.5pt;visibility:visible">
                        <v:imagedata r:id="rId6" o:title=""/>
                      </v:shape>
                    </w:pict>
                  </w:r>
                  <w:r w:rsidRPr="00222B29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atlat.</w:t>
                  </w:r>
                </w:p>
                <w:p w:rsidR="00C54334" w:rsidRDefault="00C54334" w:rsidP="00222B2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Atlat Ali atlat.</w:t>
                  </w:r>
                </w:p>
                <w:p w:rsidR="00C54334" w:rsidRDefault="00C54334" w:rsidP="00222B2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Atlat Atilla atlat.</w:t>
                  </w:r>
                </w:p>
                <w:p w:rsidR="00C54334" w:rsidRDefault="00C54334" w:rsidP="00222B2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Atilla Talat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>’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a </w:t>
                  </w:r>
                  <w:r w:rsidRPr="00841214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 id="Resim 24" o:spid="_x0000_i1032" type="#_x0000_t75" style="width:37.5pt;height:37.5pt;visibility:visible">
                        <v:imagedata r:id="rId6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atlat.</w:t>
                  </w:r>
                </w:p>
                <w:p w:rsidR="00C54334" w:rsidRDefault="00C54334" w:rsidP="00222B2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Atlat Lale atlat.</w:t>
                  </w:r>
                </w:p>
                <w:p w:rsidR="00C54334" w:rsidRDefault="00C54334" w:rsidP="00222B2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Atlat Ela atlat.</w:t>
                  </w:r>
                </w:p>
                <w:p w:rsidR="00C54334" w:rsidRPr="00222B29" w:rsidRDefault="00C54334" w:rsidP="00222B2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C54334" w:rsidRPr="00E4589D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" o:spid="_x0000_s1027" type="#_x0000_t202" style="position:absolute;margin-left:2.7pt;margin-top:404.05pt;width:188.25pt;height:272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" strokeweight=".5pt">
            <v:textbox>
              <w:txbxContent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Atilla </w:t>
                  </w:r>
                  <w:r w:rsidRPr="00841214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 id="Resim 14" o:spid="_x0000_i1036" type="#_x0000_t75" style="width:37.5pt;height:37.5pt;visibility:visible">
                        <v:imagedata r:id="rId6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atla.</w:t>
                  </w:r>
                </w:p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Atla Atilla atla.</w:t>
                  </w:r>
                </w:p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Atla atla atla.</w:t>
                  </w:r>
                </w:p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Atilla </w:t>
                  </w:r>
                  <w:r w:rsidRPr="00841214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 id="Resim 15" o:spid="_x0000_i1037" type="#_x0000_t75" style="width:37.5pt;height:37.5pt;visibility:visible">
                        <v:imagedata r:id="rId6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atla.</w:t>
                  </w:r>
                </w:p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841214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 id="Resim 16" o:spid="_x0000_i1038" type="#_x0000_t75" style="width:37.5pt;height:37.5pt;visibility:visible">
                        <v:imagedata r:id="rId6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atla Atilla.</w:t>
                  </w:r>
                </w:p>
                <w:p w:rsidR="00C54334" w:rsidRPr="00E4589D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" o:spid="_x0000_s1028" type="#_x0000_t202" style="position:absolute;margin-left:371.7pt;margin-top:163.3pt;width:188.25pt;height:231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" strokeweight=".5pt">
            <v:textbox>
              <w:txbxContent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Atilla tel al.</w:t>
                  </w:r>
                </w:p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Tel al Atilla.</w:t>
                  </w:r>
                </w:p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Atilla tel al.</w:t>
                  </w:r>
                </w:p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Teli al Atilla.</w:t>
                  </w:r>
                </w:p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Atilla teli al.</w:t>
                  </w:r>
                </w:p>
                <w:p w:rsidR="00C54334" w:rsidRPr="00E4589D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Tel al, teli at.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" o:spid="_x0000_s1029" type="#_x0000_t202" style="position:absolute;margin-left:169.2pt;margin-top:163.3pt;width:188.25pt;height:231.7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" strokeweight=".5pt">
            <v:textbox>
              <w:txbxContent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Ali elli </w:t>
                  </w:r>
                  <w:r w:rsidRPr="00377504">
                    <w:rPr>
                      <w:noProof/>
                      <w:lang w:eastAsia="tr-TR"/>
                    </w:rPr>
                    <w:pict>
                      <v:shape id="Resim 8" o:spid="_x0000_i1041" type="#_x0000_t75" style="width:24.75pt;height:24.75pt;visibility:visible">
                        <v:imagedata r:id="rId7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al.</w:t>
                  </w:r>
                </w:p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Ali elli </w:t>
                  </w:r>
                  <w:r w:rsidRPr="00841214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 id="Resim 9" o:spid="_x0000_i1042" type="#_x0000_t75" style="width:27pt;height:27pt;visibility:visible">
                        <v:imagedata r:id="rId8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al.</w:t>
                  </w:r>
                </w:p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Ali elli at al.</w:t>
                  </w:r>
                </w:p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Ali elli et al.</w:t>
                  </w:r>
                </w:p>
                <w:p w:rsidR="00C54334" w:rsidRPr="00E4589D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Ali elli tel al.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" o:spid="_x0000_s1030" type="#_x0000_t202" style="position:absolute;margin-left:1.95pt;margin-top:163.3pt;width:135.75pt;height:226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" strokeweight=".5pt">
            <v:textbox>
              <w:txbxContent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Ali eti tat.</w:t>
                  </w:r>
                </w:p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Tat Ali tat.</w:t>
                  </w:r>
                </w:p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Tat tat tat.</w:t>
                  </w:r>
                </w:p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Tat Ali eti tat.</w:t>
                  </w:r>
                </w:p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Tat Ela tat.</w:t>
                  </w:r>
                </w:p>
                <w:p w:rsidR="00C54334" w:rsidRPr="00E4589D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Lale eti tat.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" o:spid="_x0000_s1031" type="#_x0000_t202" style="position:absolute;margin-left:10.2pt;margin-top:-7.7pt;width:116.25pt;height:153.7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" strokeweight=".5pt">
            <v:textbox>
              <w:txbxContent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Ali el et.</w:t>
                  </w:r>
                </w:p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Ali et al.</w:t>
                  </w:r>
                </w:p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Al Ali al.</w:t>
                  </w:r>
                </w:p>
                <w:p w:rsidR="00C54334" w:rsidRPr="000816D5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Et al ali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32" type="#_x0000_t202" style="position:absolute;margin-left:282.45pt;margin-top:-7.7pt;width:161.25pt;height:153.7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" strokeweight=".5pt">
            <v:textbox>
              <w:txbxContent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Ali ile Ela el ele.</w:t>
                  </w:r>
                </w:p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Ela ile Ali el ele.</w:t>
                  </w:r>
                </w:p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Lale ile Ali el ele.</w:t>
                  </w:r>
                </w:p>
                <w:p w:rsidR="00C54334" w:rsidRPr="00E4589D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El ele Ali el ele.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33" type="#_x0000_t202" style="position:absolute;margin-left:142.2pt;margin-top:-7.7pt;width:114.75pt;height:150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" strokeweight=".5pt">
            <v:textbox>
              <w:txbxContent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Lili et al.</w:t>
                  </w:r>
                </w:p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Lili at al.</w:t>
                  </w:r>
                </w:p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Lili lale al.</w:t>
                  </w:r>
                </w:p>
                <w:p w:rsidR="00C54334" w:rsidRPr="000816D5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Lili el et.</w:t>
                  </w:r>
                </w:p>
              </w:txbxContent>
            </v:textbox>
          </v:shape>
        </w:pict>
      </w:r>
    </w:p>
    <w:p w:rsidR="00C54334" w:rsidRPr="00222B29" w:rsidRDefault="00C54334" w:rsidP="00222B29"/>
    <w:p w:rsidR="00C54334" w:rsidRPr="00222B29" w:rsidRDefault="00C54334" w:rsidP="00222B29"/>
    <w:p w:rsidR="00C54334" w:rsidRPr="00222B29" w:rsidRDefault="00C54334" w:rsidP="00222B29"/>
    <w:p w:rsidR="00C54334" w:rsidRPr="00222B29" w:rsidRDefault="00C54334" w:rsidP="00222B29"/>
    <w:p w:rsidR="00C54334" w:rsidRPr="00222B29" w:rsidRDefault="00C54334" w:rsidP="00222B29"/>
    <w:p w:rsidR="00C54334" w:rsidRPr="00222B29" w:rsidRDefault="00C54334" w:rsidP="00222B29"/>
    <w:p w:rsidR="00C54334" w:rsidRPr="00222B29" w:rsidRDefault="00C54334" w:rsidP="00222B29"/>
    <w:p w:rsidR="00C54334" w:rsidRPr="00222B29" w:rsidRDefault="00C54334" w:rsidP="00222B29"/>
    <w:p w:rsidR="00C54334" w:rsidRPr="00222B29" w:rsidRDefault="00C54334" w:rsidP="00222B29"/>
    <w:p w:rsidR="00C54334" w:rsidRPr="00222B29" w:rsidRDefault="00C54334" w:rsidP="00222B29"/>
    <w:p w:rsidR="00C54334" w:rsidRPr="00222B29" w:rsidRDefault="00C54334" w:rsidP="00222B29"/>
    <w:p w:rsidR="00C54334" w:rsidRPr="00222B29" w:rsidRDefault="00C54334" w:rsidP="00222B29"/>
    <w:p w:rsidR="00C54334" w:rsidRPr="00222B29" w:rsidRDefault="00C54334" w:rsidP="00222B29"/>
    <w:p w:rsidR="00C54334" w:rsidRPr="00222B29" w:rsidRDefault="00C54334" w:rsidP="00222B29"/>
    <w:p w:rsidR="00C54334" w:rsidRPr="00222B29" w:rsidRDefault="00C54334" w:rsidP="00222B29"/>
    <w:p w:rsidR="00C54334" w:rsidRPr="00222B29" w:rsidRDefault="00C54334" w:rsidP="00222B29"/>
    <w:p w:rsidR="00C54334" w:rsidRPr="00222B29" w:rsidRDefault="00C54334" w:rsidP="00222B29"/>
    <w:p w:rsidR="00C54334" w:rsidRPr="00222B29" w:rsidRDefault="00C54334" w:rsidP="00222B29"/>
    <w:p w:rsidR="00C54334" w:rsidRPr="00222B29" w:rsidRDefault="00C54334" w:rsidP="00222B29"/>
    <w:p w:rsidR="00C54334" w:rsidRPr="00222B29" w:rsidRDefault="00C54334" w:rsidP="00222B29"/>
    <w:p w:rsidR="00C54334" w:rsidRPr="00222B29" w:rsidRDefault="00C54334" w:rsidP="00222B29"/>
    <w:p w:rsidR="00C54334" w:rsidRPr="00222B29" w:rsidRDefault="00C54334" w:rsidP="00222B29"/>
    <w:p w:rsidR="00C54334" w:rsidRPr="00222B29" w:rsidRDefault="00C54334" w:rsidP="00222B29"/>
    <w:p w:rsidR="00C54334" w:rsidRPr="00222B29" w:rsidRDefault="00C54334" w:rsidP="00222B29"/>
    <w:p w:rsidR="00C54334" w:rsidRPr="00222B29" w:rsidRDefault="00C54334" w:rsidP="00222B29"/>
    <w:p w:rsidR="00C54334" w:rsidRDefault="00C54334" w:rsidP="00222B29"/>
    <w:p w:rsidR="00C54334" w:rsidRDefault="00C54334" w:rsidP="00222B29">
      <w:pPr>
        <w:ind w:firstLine="708"/>
      </w:pPr>
    </w:p>
    <w:p w:rsidR="00C54334" w:rsidRPr="00743595" w:rsidRDefault="00C54334" w:rsidP="002F130C">
      <w:pPr>
        <w:rPr>
          <w:rFonts w:ascii="Hand writing Mutlu" w:hAnsi="Hand writing Mutlu"/>
          <w:sz w:val="44"/>
          <w:szCs w:val="44"/>
        </w:rPr>
      </w:pPr>
      <w:hyperlink r:id="rId9" w:history="1">
        <w:r w:rsidRPr="005C7997">
          <w:rPr>
            <w:rStyle w:val="Hyperlink"/>
            <w:rFonts w:ascii="Hand writing Mutlu" w:hAnsi="Hand writing Mutlu"/>
            <w:sz w:val="44"/>
            <w:szCs w:val="44"/>
          </w:rPr>
          <w:t>www.sorubak.com</w:t>
        </w:r>
      </w:hyperlink>
      <w:r>
        <w:rPr>
          <w:rFonts w:ascii="Hand writing Mutlu" w:hAnsi="Hand writing Mutlu"/>
          <w:sz w:val="44"/>
          <w:szCs w:val="44"/>
        </w:rPr>
        <w:t xml:space="preserve"> </w:t>
      </w:r>
    </w:p>
    <w:p w:rsidR="00C54334" w:rsidRDefault="00C54334" w:rsidP="00222B29">
      <w:pPr>
        <w:ind w:firstLine="708"/>
      </w:pPr>
    </w:p>
    <w:p w:rsidR="00C54334" w:rsidRPr="00222B29" w:rsidRDefault="00C54334" w:rsidP="00222B29">
      <w:pPr>
        <w:ind w:firstLine="708"/>
      </w:pPr>
      <w:r>
        <w:rPr>
          <w:noProof/>
          <w:lang w:eastAsia="tr-TR"/>
        </w:rPr>
        <w:pict>
          <v:shape id="Metin Kutusu 50" o:spid="_x0000_s1034" type="#_x0000_t202" style="position:absolute;left:0;text-align:left;margin-left:265.2pt;margin-top:533.8pt;width:287.25pt;height:26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" strokeweight=".5pt">
            <v:textbox>
              <w:txbxContent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Lale, Talat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>’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a naneli </w:t>
                  </w:r>
                  <w:r w:rsidRPr="00841214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 id="Resim 55" o:spid="_x0000_i1048" type="#_x0000_t75" style="width:35.25pt;height:32.25pt;visibility:visible">
                        <v:imagedata r:id="rId10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al.</w:t>
                  </w:r>
                </w:p>
                <w:p w:rsidR="00C54334" w:rsidRPr="00F32F52" w:rsidRDefault="00C54334" w:rsidP="00F32F52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Ela, </w:t>
                  </w:r>
                  <w:r w:rsidRPr="00F32F52">
                    <w:rPr>
                      <w:rFonts w:ascii="Hand writing Mutlu" w:hAnsi="Hand writing Mutlu"/>
                      <w:sz w:val="32"/>
                      <w:szCs w:val="32"/>
                    </w:rPr>
                    <w:t>Talat</w:t>
                  </w:r>
                  <w:r w:rsidRPr="00F32F52">
                    <w:rPr>
                      <w:rFonts w:ascii="Times New Roman" w:hAnsi="Times New Roman"/>
                      <w:sz w:val="32"/>
                      <w:szCs w:val="32"/>
                    </w:rPr>
                    <w:t>’</w:t>
                  </w:r>
                  <w:r w:rsidRPr="00F32F52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a naneli </w:t>
                  </w:r>
                  <w:r w:rsidRPr="00841214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 id="Resim 56" o:spid="_x0000_i1049" type="#_x0000_t75" style="width:35.25pt;height:32.25pt;visibility:visible">
                        <v:imagedata r:id="rId10" o:title=""/>
                      </v:shape>
                    </w:pict>
                  </w:r>
                  <w:r w:rsidRPr="00F32F52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al.</w:t>
                  </w:r>
                </w:p>
                <w:p w:rsidR="00C54334" w:rsidRDefault="00C54334" w:rsidP="00F32F52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Atilla, Talat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>’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a naneli </w:t>
                  </w:r>
                  <w:r w:rsidRPr="00841214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 id="Resim 57" o:spid="_x0000_i1050" type="#_x0000_t75" style="width:35.25pt;height:32.25pt;visibility:visible">
                        <v:imagedata r:id="rId10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al.</w:t>
                  </w:r>
                </w:p>
                <w:p w:rsidR="00C54334" w:rsidRDefault="00C54334" w:rsidP="00F32F52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N</w:t>
                  </w:r>
                  <w:r w:rsidRPr="00F32F52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aneli </w:t>
                  </w:r>
                  <w:r w:rsidRPr="00841214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 id="Resim 59" o:spid="_x0000_i1051" type="#_x0000_t75" style="width:35.25pt;height:32.25pt;visibility:visible">
                        <v:imagedata r:id="rId10" o:title=""/>
                      </v:shape>
                    </w:pict>
                  </w:r>
                  <w:r w:rsidRPr="00F32F52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al.</w:t>
                  </w:r>
                </w:p>
                <w:p w:rsidR="00C54334" w:rsidRDefault="00C54334" w:rsidP="00F32F52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Tat, naneli </w:t>
                  </w:r>
                  <w:r w:rsidRPr="00841214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 id="Resim 60" o:spid="_x0000_i1052" type="#_x0000_t75" style="width:35.25pt;height:32.25pt;visibility:visible">
                        <v:imagedata r:id="rId10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tat.</w:t>
                  </w:r>
                </w:p>
                <w:p w:rsidR="00C54334" w:rsidRPr="00F32F52" w:rsidRDefault="00C54334" w:rsidP="00F32F52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C54334" w:rsidRPr="00222B29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5" o:spid="_x0000_s1035" type="#_x0000_t202" style="position:absolute;left:0;text-align:left;margin-left:19.2pt;margin-top:535.3pt;width:219pt;height:247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" strokeweight=".5pt">
            <v:textbox>
              <w:txbxContent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Ali, naneli </w:t>
                  </w:r>
                  <w:r w:rsidRPr="00841214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 id="Resim 46" o:spid="_x0000_i1057" type="#_x0000_t75" style="width:35.25pt;height:32.25pt;visibility:visible">
                        <v:imagedata r:id="rId10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al.</w:t>
                  </w:r>
                </w:p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Ela, naneli </w:t>
                  </w:r>
                  <w:r w:rsidRPr="00841214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 id="Resim 47" o:spid="_x0000_i1058" type="#_x0000_t75" style="width:35.25pt;height:32.25pt;visibility:visible">
                        <v:imagedata r:id="rId10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al.</w:t>
                  </w:r>
                </w:p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Naneli </w:t>
                  </w:r>
                  <w:r w:rsidRPr="00841214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 id="Resim 48" o:spid="_x0000_i1059" type="#_x0000_t75" style="width:35.25pt;height:32.25pt;visibility:visible">
                        <v:imagedata r:id="rId10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al, tat.</w:t>
                  </w:r>
                </w:p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Atilla, naneli </w:t>
                  </w:r>
                  <w:r w:rsidRPr="00841214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 id="Resim 49" o:spid="_x0000_i1060" type="#_x0000_t75" style="width:35.25pt;height:32.25pt;visibility:visible">
                        <v:imagedata r:id="rId10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al.</w:t>
                  </w:r>
                </w:p>
                <w:p w:rsidR="00C54334" w:rsidRPr="00222B29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5" o:spid="_x0000_s1036" type="#_x0000_t202" style="position:absolute;left:0;text-align:left;margin-left:307.95pt;margin-top:5.8pt;width:258pt;height:221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" strokeweight=".5pt">
            <v:textbox>
              <w:txbxContent>
                <w:p w:rsidR="00C54334" w:rsidRDefault="00C54334" w:rsidP="00222B2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Tat Ali tat.</w:t>
                  </w:r>
                </w:p>
                <w:p w:rsidR="00C54334" w:rsidRDefault="00C54334" w:rsidP="00222B2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Ela etli </w:t>
                  </w:r>
                  <w:r w:rsidRPr="00841214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 id="Resim 44" o:spid="_x0000_i1062" type="#_x0000_t75" style="width:71.25pt;height:38.25pt;visibility:visible">
                        <v:imagedata r:id="rId11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tat.</w:t>
                  </w:r>
                </w:p>
                <w:p w:rsidR="00C54334" w:rsidRDefault="00C54334" w:rsidP="00222B2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Tat tat tat.</w:t>
                  </w:r>
                </w:p>
                <w:p w:rsidR="00C54334" w:rsidRDefault="00C54334" w:rsidP="00222B2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Tat Lale tat.</w:t>
                  </w:r>
                </w:p>
                <w:p w:rsidR="00C54334" w:rsidRDefault="00C54334" w:rsidP="00222B2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Tat Atilla tat.</w:t>
                  </w:r>
                </w:p>
                <w:p w:rsidR="00C54334" w:rsidRDefault="00C54334" w:rsidP="00222B2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C54334" w:rsidRDefault="00C54334" w:rsidP="00222B2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C54334" w:rsidRPr="00222B29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6" o:spid="_x0000_s1037" type="#_x0000_t202" style="position:absolute;left:0;text-align:left;margin-left:38.7pt;margin-top:5.8pt;width:258pt;height:506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" strokeweight=".5pt">
            <v:textbox>
              <w:txbxContent>
                <w:p w:rsidR="00C54334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Ali etli </w:t>
                  </w:r>
                  <w:r w:rsidRPr="00841214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 id="Resim 27" o:spid="_x0000_i1071" type="#_x0000_t75" style="width:71.25pt;height:38.25pt;visibility:visible">
                        <v:imagedata r:id="rId11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al.</w:t>
                  </w:r>
                </w:p>
                <w:p w:rsidR="00C54334" w:rsidRPr="00222B29" w:rsidRDefault="00C54334" w:rsidP="00222B2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Ela </w:t>
                  </w:r>
                  <w:r w:rsidRPr="00222B29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etli </w:t>
                  </w:r>
                  <w:r w:rsidRPr="00841214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 id="Resim 28" o:spid="_x0000_i1072" type="#_x0000_t75" style="width:71.25pt;height:38.25pt;visibility:visible">
                        <v:imagedata r:id="rId11" o:title=""/>
                      </v:shape>
                    </w:pict>
                  </w:r>
                  <w:r w:rsidRPr="00222B29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al.</w:t>
                  </w:r>
                </w:p>
                <w:p w:rsidR="00C54334" w:rsidRDefault="00C54334" w:rsidP="00222B2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Lale e</w:t>
                  </w:r>
                  <w:bookmarkStart w:id="0" w:name="_GoBack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tli </w:t>
                  </w:r>
                  <w:r w:rsidRPr="00841214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 id="Resim 29" o:spid="_x0000_i1073" type="#_x0000_t75" style="width:71.25pt;height:38.25pt;visibility:visible">
                        <v:imagedata r:id="rId11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al.</w:t>
                  </w:r>
                </w:p>
                <w:p w:rsidR="00C54334" w:rsidRDefault="00C54334" w:rsidP="00222B2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Atilla etli </w:t>
                  </w:r>
                  <w:r w:rsidRPr="00841214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 id="Resim 30" o:spid="_x0000_i1074" type="#_x0000_t75" style="width:71.25pt;height:38.25pt;visibility:visible">
                        <v:imagedata r:id="rId11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al.</w:t>
                  </w:r>
                </w:p>
                <w:p w:rsidR="00C54334" w:rsidRDefault="00C54334" w:rsidP="00222B2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Talat etli </w:t>
                  </w:r>
                  <w:r w:rsidRPr="00841214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 id="Resim 31" o:spid="_x0000_i1075" type="#_x0000_t75" style="width:71.25pt;height:38.25pt;visibility:visible">
                        <v:imagedata r:id="rId11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al.</w:t>
                  </w:r>
                </w:p>
                <w:p w:rsidR="00C54334" w:rsidRDefault="00C54334" w:rsidP="00222B2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Al Atilla al.</w:t>
                  </w:r>
                </w:p>
                <w:p w:rsidR="00C54334" w:rsidRDefault="00C54334" w:rsidP="00222B2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Atilla etli </w:t>
                  </w:r>
                  <w:r w:rsidRPr="00841214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 id="Resim 32" o:spid="_x0000_i1076" type="#_x0000_t75" style="width:71.25pt;height:38.25pt;visibility:visible">
                        <v:imagedata r:id="rId11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al.</w:t>
                  </w:r>
                </w:p>
                <w:p w:rsidR="00C54334" w:rsidRDefault="00C54334" w:rsidP="00222B2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Etli </w:t>
                  </w:r>
                  <w:r w:rsidRPr="00841214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 id="Resim 33" o:spid="_x0000_i1077" type="#_x0000_t75" style="width:71.25pt;height:38.25pt;visibility:visible">
                        <v:imagedata r:id="rId11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al, tat.</w:t>
                  </w:r>
                </w:p>
                <w:p w:rsidR="00C54334" w:rsidRDefault="00C54334" w:rsidP="00222B2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Ali etli </w:t>
                  </w:r>
                  <w:r w:rsidRPr="00841214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 id="Resim 34" o:spid="_x0000_i1078" type="#_x0000_t75" style="width:71.25pt;height:38.25pt;visibility:visible">
                        <v:imagedata r:id="rId11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al, tat.</w:t>
                  </w:r>
                </w:p>
                <w:p w:rsidR="00C54334" w:rsidRDefault="00C54334" w:rsidP="00222B2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C54334" w:rsidRDefault="00C54334" w:rsidP="00222B2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bookmarkEnd w:id="0"/>
                <w:p w:rsidR="00C54334" w:rsidRPr="00222B29" w:rsidRDefault="00C5433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sectPr w:rsidR="00C54334" w:rsidRPr="00222B29" w:rsidSect="000816D5">
      <w:pgSz w:w="11906" w:h="16838"/>
      <w:pgMar w:top="709" w:right="282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334" w:rsidRDefault="00C54334" w:rsidP="00222B29">
      <w:pPr>
        <w:spacing w:after="0" w:line="240" w:lineRule="auto"/>
      </w:pPr>
      <w:r>
        <w:separator/>
      </w:r>
    </w:p>
  </w:endnote>
  <w:endnote w:type="continuationSeparator" w:id="0">
    <w:p w:rsidR="00C54334" w:rsidRDefault="00C54334" w:rsidP="00222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334" w:rsidRDefault="00C54334" w:rsidP="00222B29">
      <w:pPr>
        <w:spacing w:after="0" w:line="240" w:lineRule="auto"/>
      </w:pPr>
      <w:r>
        <w:separator/>
      </w:r>
    </w:p>
  </w:footnote>
  <w:footnote w:type="continuationSeparator" w:id="0">
    <w:p w:rsidR="00C54334" w:rsidRDefault="00C54334" w:rsidP="00222B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81"/>
  <w:drawingGridVerticalSpacing w:val="51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6D5"/>
    <w:rsid w:val="000816D5"/>
    <w:rsid w:val="00222B29"/>
    <w:rsid w:val="002C1668"/>
    <w:rsid w:val="002F130C"/>
    <w:rsid w:val="002F7DDE"/>
    <w:rsid w:val="00377504"/>
    <w:rsid w:val="005C7997"/>
    <w:rsid w:val="00743595"/>
    <w:rsid w:val="00841214"/>
    <w:rsid w:val="00C54334"/>
    <w:rsid w:val="00E4589D"/>
    <w:rsid w:val="00EC5606"/>
    <w:rsid w:val="00F32F52"/>
    <w:rsid w:val="00F42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66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45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589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22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22B2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22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22B29"/>
    <w:rPr>
      <w:rFonts w:cs="Times New Roman"/>
    </w:rPr>
  </w:style>
  <w:style w:type="character" w:styleId="Hyperlink">
    <w:name w:val="Hyperlink"/>
    <w:basedOn w:val="DefaultParagraphFont"/>
    <w:uiPriority w:val="99"/>
    <w:rsid w:val="002F130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2</Pages>
  <Words>14</Words>
  <Characters>85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Berra</dc:creator>
  <cp:keywords>www.sorubak.com</cp:keywords>
  <dc:description>www.sorubak.com</dc:description>
  <cp:lastModifiedBy>edanur</cp:lastModifiedBy>
  <cp:revision>2</cp:revision>
  <dcterms:created xsi:type="dcterms:W3CDTF">2012-12-10T19:23:00Z</dcterms:created>
  <dcterms:modified xsi:type="dcterms:W3CDTF">2012-12-30T20:20:00Z</dcterms:modified>
  <cp:category>www.sorubak.com</cp:category>
</cp:coreProperties>
</file>