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B7" w:rsidRPr="000971CE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0971CE">
        <w:rPr>
          <w:rFonts w:ascii="Hand writing Mutlu" w:hAnsi="Hand writing Mutlu"/>
          <w:color w:val="FF0000"/>
          <w:sz w:val="56"/>
          <w:szCs w:val="56"/>
        </w:rPr>
        <w:t>Talat İle Ali</w:t>
      </w:r>
    </w:p>
    <w:p w:rsidR="001A3FB7" w:rsidRPr="000971CE" w:rsidRDefault="001A3FB7">
      <w:pPr>
        <w:rPr>
          <w:rFonts w:ascii="Hand writing Mutlu" w:hAnsi="Hand writing Mutlu"/>
          <w:sz w:val="56"/>
          <w:szCs w:val="56"/>
        </w:rPr>
      </w:pPr>
      <w:r w:rsidRPr="000971CE">
        <w:rPr>
          <w:rFonts w:ascii="Hand writing Mutlu" w:hAnsi="Hand writing Mutlu"/>
          <w:sz w:val="56"/>
          <w:szCs w:val="56"/>
        </w:rPr>
        <w:t>Talat ile Ali el ele.</w:t>
      </w:r>
    </w:p>
    <w:p w:rsidR="001A3FB7" w:rsidRPr="000971CE" w:rsidRDefault="001A3FB7">
      <w:pPr>
        <w:rPr>
          <w:rFonts w:ascii="Hand writing Mutlu" w:hAnsi="Hand writing Mutlu"/>
          <w:sz w:val="56"/>
          <w:szCs w:val="56"/>
        </w:rPr>
      </w:pPr>
      <w:r w:rsidRPr="000971CE">
        <w:rPr>
          <w:rFonts w:ascii="Hand writing Mutlu" w:hAnsi="Hand writing Mutlu"/>
          <w:sz w:val="56"/>
          <w:szCs w:val="56"/>
        </w:rPr>
        <w:t>Ata ile Ela el ele.</w:t>
      </w:r>
    </w:p>
    <w:p w:rsidR="001A3FB7" w:rsidRPr="000971CE" w:rsidRDefault="001A3FB7">
      <w:pPr>
        <w:rPr>
          <w:rFonts w:ascii="Hand writing Mutlu" w:hAnsi="Hand writing Mutlu"/>
          <w:sz w:val="56"/>
          <w:szCs w:val="56"/>
        </w:rPr>
      </w:pPr>
      <w:r w:rsidRPr="000971CE">
        <w:rPr>
          <w:rFonts w:ascii="Hand writing Mutlu" w:hAnsi="Hand writing Mutlu"/>
          <w:sz w:val="56"/>
          <w:szCs w:val="56"/>
        </w:rPr>
        <w:t>Ali lale al.</w:t>
      </w:r>
    </w:p>
    <w:p w:rsidR="001A3FB7" w:rsidRPr="000971CE" w:rsidRDefault="001A3FB7">
      <w:pPr>
        <w:rPr>
          <w:rFonts w:ascii="Hand writing Mutlu" w:hAnsi="Hand writing Mutlu"/>
          <w:sz w:val="56"/>
          <w:szCs w:val="56"/>
        </w:rPr>
      </w:pPr>
      <w:r w:rsidRPr="000971CE">
        <w:rPr>
          <w:rFonts w:ascii="Hand writing Mutlu" w:hAnsi="Hand writing Mutlu"/>
          <w:sz w:val="56"/>
          <w:szCs w:val="56"/>
        </w:rPr>
        <w:t>Ali elli lale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 w:rsidRPr="000971CE">
        <w:rPr>
          <w:rFonts w:ascii="Hand writing Mutlu" w:hAnsi="Hand writing Mutlu"/>
          <w:sz w:val="56"/>
          <w:szCs w:val="56"/>
        </w:rPr>
        <w:t>Ela ile Lale ilet.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</w:p>
    <w:p w:rsidR="001A3FB7" w:rsidRPr="000971CE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0971CE">
        <w:rPr>
          <w:rFonts w:ascii="Hand writing Mutlu" w:hAnsi="Hand writing Mutlu"/>
          <w:color w:val="FF0000"/>
          <w:sz w:val="56"/>
          <w:szCs w:val="56"/>
        </w:rPr>
        <w:t>Ela İlet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</w:t>
      </w:r>
      <w:r w:rsidRPr="00C211D4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26" type="#_x0000_t75" alt="http://www.sihirlilamba.com/wp-content/uploads/2010/04/tavsan.jpg" style="width:40.5pt;height:45.75pt;visibility:visible">
            <v:imagedata r:id="rId5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Ali ile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27" type="#_x0000_t75" alt="http://www.sihirlilamba.com/wp-content/uploads/2010/04/tavsan.jpg" style="width:40.5pt;height:45.75pt;visibility:visible">
            <v:imagedata r:id="rId5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elle.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28" type="#_x0000_t75" alt="http://www.sihirlilamba.com/wp-content/uploads/2010/04/tavsan.jpg" style="width:40.5pt;height:45.75pt;visibility:visible">
            <v:imagedata r:id="rId5" o:title=""/>
          </v:shape>
        </w:pic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 xml:space="preserve">a </w:t>
      </w:r>
      <w:hyperlink r:id="rId6" w:history="1">
        <w:r w:rsidRPr="00C211D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9" type="#_x0000_t75" alt="http://t0.gstatic.com/images?q=tbn:ANd9GcRjw5oJBJYG7ivW9_4GYoanhcOvuy_wPd0-Z43sgswOT11gdalogQ" href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" style="width:24.75pt;height:51pt;visibility:visible" o:button="t">
              <v:fill o:detectmouseclick="t"/>
              <v:imagedata r:id="rId7" o:title=""/>
            </v:shape>
          </w:pict>
        </w:r>
      </w:hyperlink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</w:t>
      </w:r>
      <w:hyperlink r:id="rId8" w:history="1">
        <w:r w:rsidRPr="00C211D4">
          <w:rPr>
            <w:rFonts w:ascii="Hand writing Mutlu" w:hAnsi="Hand writing Mutlu"/>
            <w:noProof/>
            <w:sz w:val="56"/>
            <w:szCs w:val="56"/>
            <w:lang w:eastAsia="tr-TR"/>
          </w:rPr>
          <w:pict>
            <v:shape id="_x0000_i1030" type="#_x0000_t75" alt="http://t0.gstatic.com/images?q=tbn:ANd9GcRjw5oJBJYG7ivW9_4GYoanhcOvuy_wPd0-Z43sgswOT11gdalogQ" href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" style="width:24.75pt;height:51pt;visibility:visible" o:button="t">
              <v:fill o:detectmouseclick="t"/>
              <v:imagedata r:id="rId7" o:title=""/>
            </v:shape>
          </w:pict>
        </w:r>
      </w:hyperlink>
      <w:r>
        <w:rPr>
          <w:rFonts w:ascii="Hand writing Mutlu" w:hAnsi="Hand writing Mutlu"/>
          <w:sz w:val="56"/>
          <w:szCs w:val="56"/>
        </w:rPr>
        <w:t xml:space="preserve"> ilet.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Ali elli </w:t>
      </w:r>
      <w:hyperlink r:id="rId9" w:history="1">
        <w:r w:rsidRPr="00C211D4">
          <w:rPr>
            <w:rFonts w:ascii="Hand writing Mutlu" w:hAnsi="Hand writing Mutlu"/>
            <w:noProof/>
            <w:sz w:val="56"/>
            <w:szCs w:val="56"/>
            <w:lang w:eastAsia="tr-TR"/>
          </w:rPr>
          <w:pict>
            <v:shape id="_x0000_i1031" type="#_x0000_t75" alt="http://t0.gstatic.com/images?q=tbn:ANd9GcRjw5oJBJYG7ivW9_4GYoanhcOvuy_wPd0-Z43sgswOT11gdalogQ" href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" style="width:24.75pt;height:51pt;visibility:visible" o:button="t">
              <v:fill o:detectmouseclick="t"/>
              <v:imagedata r:id="rId7" o:title=""/>
            </v:shape>
          </w:pict>
        </w:r>
      </w:hyperlink>
      <w:r>
        <w:rPr>
          <w:rFonts w:ascii="Hand writing Mutlu" w:hAnsi="Hand writing Mutlu"/>
          <w:sz w:val="56"/>
          <w:szCs w:val="56"/>
        </w:rPr>
        <w:t xml:space="preserve"> ilet.</w:t>
      </w:r>
    </w:p>
    <w:p w:rsidR="001A3FB7" w:rsidRPr="00704CC6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704CC6">
        <w:rPr>
          <w:rFonts w:ascii="Hand writing Mutlu" w:hAnsi="Hand writing Mutlu"/>
          <w:color w:val="FF0000"/>
          <w:sz w:val="56"/>
          <w:szCs w:val="56"/>
        </w:rPr>
        <w:t>Tel İlet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2 tel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Teli Talat</w: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a ilet.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Talat tel ile atla.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Teli tane tane atla.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teli Talat</w: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a anlat.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</w:p>
    <w:p w:rsidR="001A3FB7" w:rsidRPr="00704CC6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704CC6">
        <w:rPr>
          <w:rFonts w:ascii="Hand writing Mutlu" w:hAnsi="Hand writing Mutlu"/>
          <w:color w:val="FF0000"/>
          <w:sz w:val="56"/>
          <w:szCs w:val="56"/>
        </w:rPr>
        <w:t>Atlat Talat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Talat </w:t>
      </w:r>
      <w:r w:rsidRPr="00C211D4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Talat elli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33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Talat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34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a ot at.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ile ot at.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ile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35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otlat.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</w:p>
    <w:p w:rsidR="001A3FB7" w:rsidRPr="00704CC6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704CC6">
        <w:rPr>
          <w:rFonts w:ascii="Hand writing Mutlu" w:hAnsi="Hand writing Mutlu"/>
          <w:color w:val="FF0000"/>
          <w:sz w:val="56"/>
          <w:szCs w:val="56"/>
        </w:rPr>
        <w:t>Nane Al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İnan nane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Elli tane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Annene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Ninene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Ninen ile annene al.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İtina ile al.</w:t>
      </w:r>
    </w:p>
    <w:p w:rsidR="001A3FB7" w:rsidRPr="00704CC6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704CC6">
        <w:rPr>
          <w:rFonts w:ascii="Hand writing Mutlu" w:hAnsi="Hand writing Mutlu"/>
          <w:color w:val="FF0000"/>
          <w:sz w:val="56"/>
          <w:szCs w:val="56"/>
        </w:rPr>
        <w:t>Elli Nane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Elli tane nane.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Naneler tane tane.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 eline nane.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Ata ilet ninene.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Anla Ata anla.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İlet ninene nane.</w:t>
      </w:r>
    </w:p>
    <w:p w:rsidR="001A3FB7" w:rsidRPr="00E83E49" w:rsidRDefault="001A3FB7">
      <w:pPr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Neli?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</w:t>
      </w:r>
      <w:r w:rsidRPr="00C211D4">
        <w:rPr>
          <w:rFonts w:ascii="Arial" w:hAnsi="Arial" w:cs="Arial"/>
          <w:noProof/>
          <w:sz w:val="20"/>
          <w:szCs w:val="20"/>
          <w:lang w:eastAsia="tr-TR"/>
        </w:rPr>
        <w:pict>
          <v:shape id="_x0000_i1036" type="#_x0000_t75" alt="http://www.pasta.gen.tr/resimler/online_pasta_siparisi_3536.jpg" style="width:39.75pt;height:28.5pt;visibility:visible">
            <v:imagedata r:id="rId11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neli?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Altan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37" type="#_x0000_t75" alt="http://www.pasta.gen.tr/resimler/online_pasta_siparisi_3536.jpg" style="width:36.75pt;height:27pt;visibility:visible">
            <v:imagedata r:id="rId12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naneli.</w:t>
      </w:r>
    </w:p>
    <w:p w:rsidR="001A3FB7" w:rsidRDefault="001A3FB7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Altan eline</w:t>
      </w:r>
      <w:r w:rsidRPr="00C211D4">
        <w:rPr>
          <w:rFonts w:ascii="Arial" w:hAnsi="Arial" w:cs="Arial"/>
          <w:noProof/>
          <w:sz w:val="20"/>
          <w:szCs w:val="20"/>
          <w:lang w:eastAsia="tr-TR"/>
        </w:rPr>
        <w:pict>
          <v:shape id="_x0000_i1038" type="#_x0000_t75" alt="http://upload.wikimedia.org/wikipedia/commons/thumb/f/f5/Candle_black.jpg/250px-Candle_black.jpg" style="width:13.5pt;height:31.5pt;visibility:visible">
            <v:imagedata r:id="rId13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Pr="00704CC6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 w:rsidRPr="00704CC6">
        <w:rPr>
          <w:rFonts w:ascii="Hand writing Mutlu" w:hAnsi="Hand writing Mutlu"/>
          <w:sz w:val="56"/>
          <w:szCs w:val="56"/>
        </w:rPr>
        <w:t xml:space="preserve">On tane </w:t>
      </w:r>
      <w:r w:rsidRPr="00F41529">
        <w:rPr>
          <w:noProof/>
          <w:lang w:eastAsia="tr-TR"/>
        </w:rPr>
        <w:pict>
          <v:shape id="_x0000_i1039" type="#_x0000_t75" alt="http://upload.wikimedia.org/wikipedia/commons/thumb/f/f5/Candle_black.jpg/250px-Candle_black.jpg" style="width:13.5pt;height:31.5pt;visibility:visible">
            <v:imagedata r:id="rId13" o:title=""/>
          </v:shape>
        </w:pict>
      </w:r>
      <w:r w:rsidRPr="00704CC6"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 w:rsidP="00704CC6">
      <w:pPr>
        <w:pStyle w:val="ListParagraph"/>
        <w:numPr>
          <w:ilvl w:val="0"/>
          <w:numId w:val="2"/>
        </w:numPr>
        <w:rPr>
          <w:rFonts w:ascii="Hand writing Mutlu" w:hAnsi="Hand writing Mutlu"/>
          <w:sz w:val="56"/>
          <w:szCs w:val="56"/>
        </w:rPr>
      </w:pPr>
      <w:r w:rsidRPr="00704CC6">
        <w:rPr>
          <w:rFonts w:ascii="Hand writing Mutlu" w:hAnsi="Hand writing Mutlu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 xml:space="preserve">le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1" type="#_x0000_t75" alt="http://upload.wikimedia.org/wikipedia/commons/thumb/f/f5/Candle_black.jpg/250px-Candle_black.jpg" style="width:13.5pt;height:31.5pt;visibility:visible">
            <v:imagedata r:id="rId13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1A3FB7" w:rsidRDefault="001A3FB7" w:rsidP="00704CC6">
      <w:pPr>
        <w:pStyle w:val="ListParagraph"/>
        <w:numPr>
          <w:ilvl w:val="0"/>
          <w:numId w:val="2"/>
        </w:num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Tonton ninene al.</w:t>
      </w: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Not İlet?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On tane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3" type="#_x0000_t75" alt="http://upload.wikimedia.org/wikipedia/commons/thumb/f/f5/Candle_black.jpg/250px-Candle_black.jpg" style="width:13.5pt;height:31.5pt;visibility:visible">
            <v:imagedata r:id="rId13" o:title=""/>
          </v:shape>
        </w:pic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 tane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4" type="#_x0000_t75" alt="http://upload.wikimedia.org/wikipedia/commons/thumb/f/f5/Candle_black.jpg/250px-Candle_black.jpg" style="width:13.5pt;height:31.5pt;visibility:visible">
            <v:imagedata r:id="rId13" o:title=""/>
          </v:shape>
        </w:pic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Altan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5" type="#_x0000_t75" alt="http://www.pasta.gen.tr/resimler/online_pasta_siparisi_3536.jpg" style="width:39.75pt;height:28.5pt;visibility:visible">
            <v:imagedata r:id="rId11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neli?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Nine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6" type="#_x0000_t75" alt="http://www.pasta.gen.tr/resimler/online_pasta_siparisi_3536.jpg" style="width:39.75pt;height:28.5pt;visibility:visible">
            <v:imagedata r:id="rId11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naneli.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Altan not et.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Tonton ninene not ilet.</w:t>
      </w: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Nar Al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iri iri nar al.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nar al.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 tane nar tat.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Mini mini elma tat.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2 tane elma tat.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Nil</w:t>
      </w:r>
      <w:r w:rsidRPr="00E83E49">
        <w:rPr>
          <w:rFonts w:ascii="Times New Roman" w:hAnsi="Times New Roman"/>
          <w:color w:val="FF0000"/>
          <w:sz w:val="56"/>
          <w:szCs w:val="56"/>
        </w:rPr>
        <w:t>’</w:t>
      </w:r>
      <w:r w:rsidRPr="00E83E49">
        <w:rPr>
          <w:rFonts w:ascii="Hand writing Mutlu" w:hAnsi="Hand writing Mutlu"/>
          <w:color w:val="FF0000"/>
          <w:sz w:val="56"/>
          <w:szCs w:val="56"/>
        </w:rPr>
        <w:t>i Ara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ara.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Annen ile Nil</w: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i ara.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Alo anne,alo Nil.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anlat.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Annene anlat.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Nil </w:t>
      </w:r>
      <w:r>
        <w:rPr>
          <w:rFonts w:ascii="Times New Roman" w:hAnsi="Times New Roman"/>
          <w:sz w:val="56"/>
          <w:szCs w:val="56"/>
        </w:rPr>
        <w:t>‘</w:t>
      </w:r>
      <w:r>
        <w:rPr>
          <w:rFonts w:ascii="Hand writing Mutlu" w:hAnsi="Hand writing Mutlu"/>
          <w:sz w:val="56"/>
          <w:szCs w:val="56"/>
        </w:rPr>
        <w:t>e anlat.</w:t>
      </w: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Tin Tin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ata atla tin tin.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İnme attan Metin.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Terli terli limon alma.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Aman ata limon atma.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Tat limonata.</w:t>
      </w: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Ara Emel Ara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Mor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7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ara.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Mor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8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on tane.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Emir ile ara.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Aman Emel o olta.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 ile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49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 arama.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</w:p>
    <w:p w:rsidR="001A3FB7" w:rsidRPr="00E83E49" w:rsidRDefault="001A3FB7" w:rsidP="00704CC6">
      <w:pPr>
        <w:ind w:left="360"/>
        <w:rPr>
          <w:rFonts w:ascii="Hand writing Mutlu" w:hAnsi="Hand writing Mutlu"/>
          <w:color w:val="FF0000"/>
          <w:sz w:val="56"/>
          <w:szCs w:val="56"/>
        </w:rPr>
      </w:pPr>
      <w:r w:rsidRPr="00E83E49">
        <w:rPr>
          <w:rFonts w:ascii="Hand writing Mutlu" w:hAnsi="Hand writing Mutlu"/>
          <w:color w:val="FF0000"/>
          <w:sz w:val="56"/>
          <w:szCs w:val="56"/>
        </w:rPr>
        <w:t>Elli Tane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Tere,nane elli tane.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nane elleme.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Mini mini limonlar.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Ninem limon arar.</w:t>
      </w:r>
    </w:p>
    <w:p w:rsidR="001A3FB7" w:rsidRDefault="001A3FB7" w:rsidP="00704CC6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İri iri elmalar.</w:t>
      </w:r>
    </w:p>
    <w:p w:rsidR="001A3FB7" w:rsidRDefault="001A3FB7" w:rsidP="00E83E49">
      <w:pPr>
        <w:ind w:left="360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Ot ara mor </w:t>
      </w:r>
      <w:r w:rsidRPr="00C211D4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i1050" type="#_x0000_t75" alt="http://www.wikihow.com/images/e/ee/Draw-Sheep-Colour---9.jpg" style="width:39pt;height:33.75pt;visibility:visible">
            <v:imagedata r:id="rId10" o:title=""/>
          </v:shape>
        </w:pict>
      </w:r>
      <w:r>
        <w:rPr>
          <w:rFonts w:ascii="Hand writing Mutlu" w:hAnsi="Hand writing Mutlu"/>
          <w:sz w:val="56"/>
          <w:szCs w:val="56"/>
        </w:rPr>
        <w:t xml:space="preserve">lar. </w:t>
      </w:r>
    </w:p>
    <w:p w:rsidR="001A3FB7" w:rsidRPr="00E83E49" w:rsidRDefault="001A3FB7" w:rsidP="00E83E49">
      <w:pPr>
        <w:ind w:left="360"/>
        <w:rPr>
          <w:rFonts w:ascii="Hand writing Mutlu" w:hAnsi="Hand writing Mutlu"/>
          <w:color w:val="FF0000"/>
          <w:sz w:val="48"/>
          <w:szCs w:val="48"/>
        </w:rPr>
      </w:pPr>
      <w:r w:rsidRPr="00E83E49">
        <w:rPr>
          <w:rFonts w:ascii="Hand writing Mutlu" w:hAnsi="Hand writing Mutlu"/>
          <w:color w:val="FF0000"/>
          <w:sz w:val="48"/>
          <w:szCs w:val="48"/>
        </w:rPr>
        <w:t>Tamam İrem Arama</w:t>
      </w:r>
    </w:p>
    <w:p w:rsidR="001A3FB7" w:rsidRPr="00E83E49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 w:rsidRPr="00E83E49">
        <w:rPr>
          <w:rFonts w:ascii="Hand writing Mutlu" w:hAnsi="Hand writing Mutlu"/>
          <w:sz w:val="48"/>
          <w:szCs w:val="48"/>
        </w:rPr>
        <w:t>Matara matara limonata.</w:t>
      </w:r>
    </w:p>
    <w:p w:rsidR="001A3FB7" w:rsidRPr="00E83E49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 w:rsidRPr="00E83E49">
        <w:rPr>
          <w:rFonts w:ascii="Hand writing Mutlu" w:hAnsi="Hand writing Mutlu"/>
          <w:sz w:val="48"/>
          <w:szCs w:val="48"/>
        </w:rPr>
        <w:t>Rana ile Mine limon al.</w:t>
      </w:r>
    </w:p>
    <w:p w:rsidR="001A3FB7" w:rsidRPr="00E83E49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 w:rsidRPr="00E83E49">
        <w:rPr>
          <w:rFonts w:ascii="Hand writing Mutlu" w:hAnsi="Hand writing Mutlu"/>
          <w:sz w:val="48"/>
          <w:szCs w:val="48"/>
        </w:rPr>
        <w:t>İri iri limonlar on lira.</w:t>
      </w:r>
    </w:p>
    <w:p w:rsidR="001A3FB7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 w:rsidRPr="00E83E49">
        <w:rPr>
          <w:rFonts w:ascii="Hand writing Mutlu" w:hAnsi="Hand writing Mutlu"/>
          <w:sz w:val="48"/>
          <w:szCs w:val="48"/>
        </w:rPr>
        <w:t xml:space="preserve">Limon ile nane al Rana.   </w:t>
      </w:r>
    </w:p>
    <w:p w:rsidR="001A3FB7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Nar arama,elma arama.</w:t>
      </w:r>
    </w:p>
    <w:p w:rsidR="001A3FB7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 İrem al,naneli limonata.</w:t>
      </w:r>
      <w:r w:rsidRPr="00E83E49">
        <w:rPr>
          <w:rFonts w:ascii="Hand writing Mutlu" w:hAnsi="Hand writing Mutlu"/>
          <w:sz w:val="48"/>
          <w:szCs w:val="48"/>
        </w:rPr>
        <w:t xml:space="preserve">         </w:t>
      </w:r>
    </w:p>
    <w:p w:rsidR="001A3FB7" w:rsidRPr="00E83E49" w:rsidRDefault="001A3FB7" w:rsidP="00E83E49">
      <w:pPr>
        <w:ind w:left="360"/>
        <w:rPr>
          <w:rFonts w:ascii="Hand writing Mutlu" w:hAnsi="Hand writing Mutlu"/>
          <w:sz w:val="48"/>
          <w:szCs w:val="48"/>
        </w:rPr>
      </w:pPr>
      <w:hyperlink r:id="rId14" w:history="1">
        <w:r w:rsidRPr="008653A7">
          <w:rPr>
            <w:rStyle w:val="Hyperlink"/>
            <w:rFonts w:ascii="Maviokul.com-cizgili-noktali" w:hAnsi="Maviokul.com-cizgili-noktali"/>
          </w:rPr>
          <w:t>www.sorubak.com</w:t>
        </w:r>
      </w:hyperlink>
    </w:p>
    <w:sectPr w:rsidR="001A3FB7" w:rsidRPr="00E83E49" w:rsidSect="000971CE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l_fi" o:spid="_x0000_i1025" type="#_x0000_t75" alt="http://www.pasta.gen.tr/resimler/online_pasta_siparisi_3536.jpg" style="width:500.25pt;height:365.25pt;visibility:visible" o:bullet="t">
        <v:imagedata r:id="rId1" o:title=""/>
      </v:shape>
    </w:pict>
  </w:numPicBullet>
  <w:abstractNum w:abstractNumId="0">
    <w:nsid w:val="39F6586C"/>
    <w:multiLevelType w:val="hybridMultilevel"/>
    <w:tmpl w:val="FCB69284"/>
    <w:lvl w:ilvl="0" w:tplc="399803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C11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C84E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F69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6EE2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8493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E6A0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E7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B479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45B0797"/>
    <w:multiLevelType w:val="hybridMultilevel"/>
    <w:tmpl w:val="D076E356"/>
    <w:lvl w:ilvl="0" w:tplc="FCD059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625F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0614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EA19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18F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F8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CCEE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64D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48A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1CE"/>
    <w:rsid w:val="000971CE"/>
    <w:rsid w:val="001A3FB7"/>
    <w:rsid w:val="002F6B33"/>
    <w:rsid w:val="00420D35"/>
    <w:rsid w:val="00445CBD"/>
    <w:rsid w:val="004B5D7F"/>
    <w:rsid w:val="00704CC6"/>
    <w:rsid w:val="008653A7"/>
    <w:rsid w:val="00C211D4"/>
    <w:rsid w:val="00CD189F"/>
    <w:rsid w:val="00DD266D"/>
    <w:rsid w:val="00E83E49"/>
    <w:rsid w:val="00F41529"/>
    <w:rsid w:val="00F67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D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1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04CC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D26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76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7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havu%C3%A7&amp;um=1&amp;hl=tr&amp;tbo=d&amp;biw=1024&amp;bih=673&amp;tbm=isch&amp;tbnid=VVMAiujDYHHcaM:&amp;imgrefurl=http://berrycafe.blogspot.com/2009/03/havuc-ve-turp-salatasi.html&amp;docid=UsA3QItkJznI3M&amp;imgurl=http://4.bp.blogspot.com/_gvZCUyNdO5U/Sa_voK7-ZiI/AAAAAAAAAuM/Dgfg-pd6LI4/s400/havuc.jpg&amp;w=196&amp;h=400&amp;ei=iLO_UOCJLov64QSD64BA&amp;zoom=1&amp;iact=hc&amp;vpx=458&amp;vpy=223&amp;dur=237&amp;hovh=320&amp;hovw=156&amp;tx=101&amp;ty=325&amp;sig=116699763436393121738&amp;page=1&amp;tbnh=147&amp;tbnw=72&amp;start=0&amp;ndsp=18&amp;ved=1t:429,r:15,s:0,i:176" TargetMode="External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8</Pages>
  <Words>460</Words>
  <Characters>2625</Characters>
  <Application>Microsoft Office Outlook</Application>
  <DocSecurity>0</DocSecurity>
  <Lines>0</Lines>
  <Paragraphs>0</Paragraphs>
  <ScaleCrop>false</ScaleCrop>
  <Manager>www.sorubak.com</Manager>
  <Company>OSMANLI BiLiSiM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OB-PC</dc:creator>
  <cp:keywords>www.sorubak.com</cp:keywords>
  <dc:description>www.sorubak.com</dc:description>
  <cp:lastModifiedBy>edanur</cp:lastModifiedBy>
  <cp:revision>4</cp:revision>
  <dcterms:created xsi:type="dcterms:W3CDTF">2012-12-05T20:46:00Z</dcterms:created>
  <dcterms:modified xsi:type="dcterms:W3CDTF">2012-12-09T15:32:00Z</dcterms:modified>
  <cp:category>www.sorubak.com</cp:category>
  <cp:version>www.sorubak.com</cp:version>
</cp:coreProperties>
</file>