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E7C" w:rsidRDefault="00E83E7C">
      <w:r>
        <w:rPr>
          <w:noProof/>
        </w:rPr>
        <w:pict>
          <v:group id="Grup 518" o:spid="_x0000_s1026" style="position:absolute;margin-left:456.15pt;margin-top:-17.85pt;width:519pt;height:75.1pt;z-index:251656192" coordorigin="824,519" coordsize="10380,150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519" o:spid="_x0000_s1027" type="#_x0000_t75" alt="İçerik" style="position:absolute;left:824;top:519;width:1540;height:150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Jq2bXGAAAA3AAAAA8AAABkcnMvZG93bnJldi54bWxEj1trAjEUhN8L/Q/hFHyrWSsVXY0iBcFS&#10;CvUC+njcnL3o5mRJUl399U1B8HGYmW+Yyaw1tTiT85VlBb1uAoI4s7riQsF2s3gdgvABWWNtmRRc&#10;ycNs+vw0wVTbC6/ovA6FiBD2KSooQ2hSKX1WkkHftQ1x9HLrDIYoXSG1w0uEm1q+JclAGqw4LpTY&#10;0EdJ2Wn9axQMv/L82u76o+L7c78b4M/xcHM3pTov7XwMIlAbHuF7e6kVvPdG8H8mHgE5/QM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wmrZtcYAAADcAAAADwAAAAAAAAAAAAAA&#10;AACfAgAAZHJzL2Rvd25yZXYueG1sUEsFBgAAAAAEAAQA9wAAAJIDAAAAAA==&#10;">
              <v:imagedata r:id="rId4" o:title=""/>
            </v:shape>
            <v:shape id="Picture 520" o:spid="_x0000_s1028" type="#_x0000_t75" alt="İçerik" style="position:absolute;left:3390;top:519;width:1662;height:141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csisLBAAAA3AAAAA8AAABkcnMvZG93bnJldi54bWxET0uLwjAQvi/4H8II3tZUwUWqUUQQZUVw&#10;6+M8NGNbbCalyWr9985hYY8f33u+7FytHtSGyrOB0TABRZx7W3Fh4HzafE5BhYhssfZMBl4UYLno&#10;fcwxtf7JP/TIYqEkhEOKBsoYm1TrkJfkMAx9QyzczbcOo8C20LbFp4S7Wo+T5Es7rFgaSmxoXVJ+&#10;z36dlGxtczzsL5fVcZRt60k1vX6/cmMG/W41AxWpi//iP/fOGpiMZb6ckSOgF2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csisLBAAAA3AAAAA8AAAAAAAAAAAAAAAAAnwIA&#10;AGRycy9kb3ducmV2LnhtbFBLBQYAAAAABAAEAPcAAACNAwAAAAA=&#10;">
              <v:imagedata r:id="rId5" o:title=""/>
            </v:shape>
            <v:shape id="Picture 521" o:spid="_x0000_s1029" type="#_x0000_t75" alt="images1" style="position:absolute;left:6127;top:519;width:2150;height:14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8nYm/DAAAA3AAAAA8AAABkcnMvZG93bnJldi54bWxEj81qwzAQhO+BvIPYQG+1nPSH4loJIcQQ&#10;99a0D7BYW9vEWhmvYrtvXwUKOQ4z8w2T72bXqZEGaT0bWCcpKOLK25ZrA99fxeMbKAnIFjvPZOCX&#10;BHbb5SLHzPqJP2k8h1pFCEuGBpoQ+kxrqRpyKInviaP34weHIcqh1nbAKcJdpzdp+qodthwXGuzp&#10;0FB1OV+dASmrp7rcu/mZU/fRixyvXFyMeVjN+3dQgeZwD/+3T9bAy2YNtzPxCOjt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ydib8MAAADcAAAADwAAAAAAAAAAAAAAAACf&#10;AgAAZHJzL2Rvd25yZXYueG1sUEsFBgAAAAAEAAQA9wAAAI8DAAAAAA==&#10;">
              <v:imagedata r:id="rId6" o:title=""/>
            </v:shape>
            <v:shape id="Picture 522" o:spid="_x0000_s1030" type="#_x0000_t75" alt="images" style="position:absolute;left:9083;top:519;width:2121;height:141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bD9kjGAAAA3AAAAA8AAABkcnMvZG93bnJldi54bWxEj81rwkAUxO+F/g/LK/RWN0YUia4ipX7Q&#10;k18Xb8/sM4lm34bsGtP+9a4geBxm5jfMeNqaUjRUu8Kygm4nAkGcWl1wpmC/m38NQTiPrLG0TAr+&#10;yMF08v42xkTbG2+o2fpMBAi7BBXk3leJlC7NyaDr2Io4eCdbG/RB1pnUNd4C3JQyjqKBNFhwWMix&#10;ou+c0sv2ahT8nAbXw2HRP87mxX+zOq+Xv27ZU+rzo52NQHhq/Sv8bK+0gn4cw+NMOAJycgc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hsP2SMYAAADcAAAADwAAAAAAAAAAAAAA&#10;AACfAgAAZHJzL2Rvd25yZXYueG1sUEsFBgAAAAAEAAQA9wAAAJIDAAAAAA==&#10;">
              <v:imagedata r:id="rId7" o:title=""/>
            </v:shape>
          </v:group>
        </w:pict>
      </w:r>
      <w:r>
        <w:rPr>
          <w:noProof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031" type="#_x0000_t64" style="position:absolute;margin-left:82.65pt;margin-top:-12.6pt;width:337.5pt;height:45.75pt;z-index:251655168">
            <v:textbox>
              <w:txbxContent>
                <w:p w:rsidR="00E83E7C" w:rsidRPr="00AA0F1F" w:rsidRDefault="00E83E7C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AA0F1F">
                    <w:rPr>
                      <w:rFonts w:ascii="Hand writing Mutlu" w:hAnsi="Hand writing Mutlu"/>
                      <w:sz w:val="28"/>
                      <w:szCs w:val="28"/>
                    </w:rPr>
                    <w:t>Karabağlar Cumhuriyet İlkokulu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1/B Sınıfı</w:t>
                  </w:r>
                </w:p>
              </w:txbxContent>
            </v:textbox>
          </v:shape>
        </w:pict>
      </w:r>
    </w:p>
    <w:p w:rsidR="00E83E7C" w:rsidRDefault="00E83E7C" w:rsidP="008569C3">
      <w:pPr>
        <w:rPr>
          <w:rFonts w:ascii="Hand writing Mutlu" w:hAnsi="Hand writing Mutlu"/>
          <w:sz w:val="44"/>
          <w:szCs w:val="44"/>
        </w:rPr>
      </w:pPr>
      <w:hyperlink r:id="rId8" w:history="1">
        <w:r>
          <w:rPr>
            <w:rStyle w:val="Hyperlink"/>
            <w:rFonts w:ascii="Hand writing Mutlu" w:hAnsi="Hand writing Mutlu"/>
            <w:sz w:val="44"/>
            <w:szCs w:val="44"/>
          </w:rPr>
          <w:t>www.sorubak.com</w:t>
        </w:r>
      </w:hyperlink>
      <w:r>
        <w:rPr>
          <w:rFonts w:ascii="Hand writing Mutlu" w:hAnsi="Hand writing Mutlu"/>
          <w:sz w:val="44"/>
          <w:szCs w:val="44"/>
        </w:rPr>
        <w:t xml:space="preserve"> </w:t>
      </w:r>
    </w:p>
    <w:p w:rsidR="00E83E7C" w:rsidRDefault="00E83E7C">
      <w:r>
        <w:rPr>
          <w:noProof/>
        </w:rPr>
        <w:pict>
          <v:shape id="Resim 1" o:spid="_x0000_s1032" type="#_x0000_t75" style="position:absolute;margin-left:243.15pt;margin-top:13.45pt;width:74.95pt;height:57pt;z-index:251652096;visibility:visible">
            <v:imagedata r:id="rId9" o:title=""/>
          </v:shape>
        </w:pict>
      </w:r>
    </w:p>
    <w:p w:rsidR="00E83E7C" w:rsidRDefault="00E83E7C"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3" type="#_x0000_t62" style="position:absolute;margin-left:24.15pt;margin-top:10.95pt;width:286.5pt;height:240.75pt;z-index:251651072" adj="25954,12395">
            <v:textbox>
              <w:txbxContent>
                <w:p w:rsidR="00E83E7C" w:rsidRDefault="00E83E7C">
                  <w:pPr>
                    <w:rPr>
                      <w:rFonts w:ascii="Hand writing Mutlu" w:hAnsi="Hand writing Mutlu"/>
                      <w:b/>
                      <w:imprint/>
                      <w:noProof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b/>
                      <w:imprint/>
                      <w:noProof/>
                      <w:sz w:val="40"/>
                      <w:szCs w:val="40"/>
                    </w:rPr>
                    <w:t xml:space="preserve">       Tart</w:t>
                  </w:r>
                </w:p>
                <w:p w:rsidR="00E83E7C" w:rsidRDefault="00E83E7C">
                  <w:pPr>
                    <w:rPr>
                      <w:rFonts w:ascii="Hand writing Mutlu" w:hAnsi="Hand writing Mutlu"/>
                      <w:b/>
                      <w:imprint/>
                      <w:noProof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b/>
                      <w:imprint/>
                      <w:noProof/>
                      <w:sz w:val="40"/>
                      <w:szCs w:val="40"/>
                    </w:rPr>
                    <w:t>Ertan annen nereli?</w:t>
                  </w:r>
                </w:p>
                <w:p w:rsidR="00E83E7C" w:rsidRDefault="00E83E7C">
                  <w:pPr>
                    <w:rPr>
                      <w:rFonts w:ascii="Hand writing Mutlu" w:hAnsi="Hand writing Mutlu"/>
                      <w:b/>
                      <w:imprint/>
                      <w:noProof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b/>
                      <w:imprint/>
                      <w:noProof/>
                      <w:sz w:val="40"/>
                      <w:szCs w:val="40"/>
                    </w:rPr>
                    <w:t>Erol o Tireli.</w:t>
                  </w:r>
                </w:p>
                <w:p w:rsidR="00E83E7C" w:rsidRDefault="00E83E7C">
                  <w:pPr>
                    <w:rPr>
                      <w:rFonts w:ascii="Hand writing Mutlu" w:hAnsi="Hand writing Mutlu"/>
                      <w:b/>
                      <w:imprint/>
                      <w:noProof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b/>
                      <w:imprint/>
                      <w:noProof/>
                      <w:sz w:val="40"/>
                      <w:szCs w:val="40"/>
                    </w:rPr>
                    <w:t>Ertan annene nar tart.</w:t>
                  </w:r>
                </w:p>
                <w:p w:rsidR="00E83E7C" w:rsidRDefault="00E83E7C">
                  <w:pPr>
                    <w:rPr>
                      <w:rFonts w:ascii="Hand writing Mutlu" w:hAnsi="Hand writing Mutlu"/>
                      <w:b/>
                      <w:imprint/>
                      <w:noProof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b/>
                      <w:imprint/>
                      <w:noProof/>
                      <w:sz w:val="40"/>
                      <w:szCs w:val="40"/>
                    </w:rPr>
                    <w:t>Narları onar onar tart.</w:t>
                  </w:r>
                </w:p>
                <w:p w:rsidR="00E83E7C" w:rsidRDefault="00E83E7C">
                  <w:pPr>
                    <w:rPr>
                      <w:rFonts w:ascii="Hand writing Mutlu" w:hAnsi="Hand writing Mutlu"/>
                      <w:b/>
                      <w:imprint/>
                      <w:noProof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b/>
                      <w:imprint/>
                      <w:noProof/>
                      <w:sz w:val="40"/>
                      <w:szCs w:val="40"/>
                    </w:rPr>
                    <w:t>Rana ile iri nar tart.</w:t>
                  </w:r>
                </w:p>
                <w:p w:rsidR="00E83E7C" w:rsidRDefault="00E83E7C">
                  <w:pPr>
                    <w:rPr>
                      <w:rFonts w:ascii="Hand writing Mutlu" w:hAnsi="Hand writing Mutlu"/>
                      <w:b/>
                      <w:imprint/>
                      <w:noProof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b/>
                      <w:imprint/>
                      <w:noProof/>
                      <w:sz w:val="40"/>
                      <w:szCs w:val="40"/>
                    </w:rPr>
                    <w:t>Narı elinle en alta itele.</w:t>
                  </w:r>
                </w:p>
                <w:p w:rsidR="00E83E7C" w:rsidRDefault="00E83E7C">
                  <w:pPr>
                    <w:rPr>
                      <w:rFonts w:ascii="Hand writing Mutlu" w:hAnsi="Hand writing Mutlu"/>
                      <w:b/>
                      <w:imprint/>
                      <w:noProof/>
                      <w:sz w:val="40"/>
                      <w:szCs w:val="40"/>
                    </w:rPr>
                  </w:pPr>
                </w:p>
                <w:p w:rsidR="00E83E7C" w:rsidRDefault="00E83E7C"/>
                <w:p w:rsidR="00E83E7C" w:rsidRDefault="00E83E7C"/>
              </w:txbxContent>
            </v:textbox>
          </v:shape>
        </w:pict>
      </w:r>
    </w:p>
    <w:p w:rsidR="00E83E7C" w:rsidRDefault="00E83E7C"/>
    <w:p w:rsidR="00E83E7C" w:rsidRDefault="00E83E7C">
      <w:r>
        <w:rPr>
          <w:noProof/>
        </w:rPr>
        <w:pict>
          <v:shape id="_x0000_s1034" type="#_x0000_t75" style="position:absolute;margin-left:472.65pt;margin-top:12pt;width:79.5pt;height:148.5pt;z-index:-251655168;visibility:visible;mso-wrap-edited:f">
            <v:imagedata r:id="rId10" o:title="" cropright="1377f"/>
          </v:shape>
          <o:OLEObject Type="Embed" ProgID="Word.Picture.8" ShapeID="_x0000_s1034" DrawAspect="Content" ObjectID="_1418410981" r:id="rId11"/>
        </w:pict>
      </w:r>
    </w:p>
    <w:p w:rsidR="00E83E7C" w:rsidRDefault="00E83E7C"/>
    <w:p w:rsidR="00E83E7C" w:rsidRDefault="00E83E7C">
      <w:r>
        <w:rPr>
          <w:noProof/>
        </w:rPr>
        <w:pict>
          <v:shape id="Resim 29" o:spid="_x0000_s1035" type="#_x0000_t75" alt="Açıklama: Darwin Clip Art" style="position:absolute;margin-left:385pt;margin-top:7.65pt;width:58.45pt;height:156pt;z-index:251659264;visibility:visible">
            <v:imagedata r:id="rId12" o:title=""/>
          </v:shape>
        </w:pict>
      </w:r>
    </w:p>
    <w:p w:rsidR="00E83E7C" w:rsidRDefault="00E83E7C">
      <w:r>
        <w:rPr>
          <w:noProof/>
        </w:rPr>
        <w:pict>
          <v:shape id="_x0000_s1036" type="#_x0000_t62" style="position:absolute;margin-left:-16.5pt;margin-top:383.2pt;width:281.25pt;height:273.75pt;z-index:251654144" adj="24250,11173">
            <v:textbox style="mso-next-textbox:#_x0000_s1036">
              <w:txbxContent>
                <w:p w:rsidR="00E83E7C" w:rsidRDefault="00E83E7C">
                  <w:pPr>
                    <w:rPr>
                      <w:rFonts w:ascii="Hand writing Mutlu" w:hAnsi="Hand writing Mutlu"/>
                      <w:b/>
                      <w:imprint/>
                      <w:noProof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b/>
                      <w:imprint/>
                      <w:noProof/>
                      <w:sz w:val="40"/>
                      <w:szCs w:val="40"/>
                    </w:rPr>
                    <w:t xml:space="preserve">      Atlar</w:t>
                  </w:r>
                </w:p>
                <w:p w:rsidR="00E83E7C" w:rsidRDefault="00E83E7C">
                  <w:pPr>
                    <w:rPr>
                      <w:rFonts w:ascii="Hand writing Mutlu" w:hAnsi="Hand writing Mutlu"/>
                      <w:b/>
                      <w:imprint/>
                      <w:noProof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b/>
                      <w:imprint/>
                      <w:noProof/>
                      <w:sz w:val="40"/>
                      <w:szCs w:val="40"/>
                    </w:rPr>
                    <w:t xml:space="preserve">Eren atlar nerenin?           </w:t>
                  </w:r>
                </w:p>
                <w:p w:rsidR="00E83E7C" w:rsidRDefault="00E83E7C">
                  <w:pPr>
                    <w:rPr>
                      <w:rFonts w:ascii="Hand writing Mutlu" w:hAnsi="Hand writing Mutlu"/>
                      <w:b/>
                      <w:imprint/>
                      <w:noProof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b/>
                      <w:imprint/>
                      <w:noProof/>
                      <w:sz w:val="40"/>
                      <w:szCs w:val="40"/>
                    </w:rPr>
                    <w:t>Ertan atlar Tire</w:t>
                  </w:r>
                  <w:r>
                    <w:rPr>
                      <w:rFonts w:ascii="Times New Roman" w:hAnsi="Times New Roman"/>
                      <w:b/>
                      <w:imprint/>
                      <w:noProof/>
                      <w:sz w:val="40"/>
                      <w:szCs w:val="40"/>
                    </w:rPr>
                    <w:t>’</w:t>
                  </w:r>
                  <w:r>
                    <w:rPr>
                      <w:rFonts w:ascii="Hand writing Mutlu" w:hAnsi="Hand writing Mutlu"/>
                      <w:b/>
                      <w:imprint/>
                      <w:noProof/>
                      <w:sz w:val="40"/>
                      <w:szCs w:val="40"/>
                    </w:rPr>
                    <w:t>nin.</w:t>
                  </w:r>
                </w:p>
                <w:p w:rsidR="00E83E7C" w:rsidRDefault="00E83E7C">
                  <w:pPr>
                    <w:rPr>
                      <w:rFonts w:ascii="Hand writing Mutlu" w:hAnsi="Hand writing Mutlu"/>
                      <w:b/>
                      <w:imprint/>
                      <w:noProof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b/>
                      <w:imprint/>
                      <w:noProof/>
                      <w:sz w:val="40"/>
                      <w:szCs w:val="40"/>
                    </w:rPr>
                    <w:t>O atlara, on ton ot ara.</w:t>
                  </w:r>
                </w:p>
                <w:p w:rsidR="00E83E7C" w:rsidRDefault="00E83E7C">
                  <w:pPr>
                    <w:rPr>
                      <w:rFonts w:ascii="Hand writing Mutlu" w:hAnsi="Hand writing Mutlu"/>
                      <w:b/>
                      <w:imprint/>
                      <w:noProof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b/>
                      <w:imprint/>
                      <w:noProof/>
                      <w:sz w:val="40"/>
                      <w:szCs w:val="40"/>
                    </w:rPr>
                    <w:t>Otları al, atlara at.</w:t>
                  </w:r>
                </w:p>
                <w:p w:rsidR="00E83E7C" w:rsidRDefault="00E83E7C">
                  <w:pPr>
                    <w:rPr>
                      <w:rFonts w:ascii="Hand writing Mutlu" w:hAnsi="Hand writing Mutlu"/>
                      <w:b/>
                      <w:imprint/>
                      <w:noProof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b/>
                      <w:imprint/>
                      <w:noProof/>
                      <w:sz w:val="40"/>
                      <w:szCs w:val="40"/>
                    </w:rPr>
                    <w:t>Ninenle atları otlat.</w:t>
                  </w:r>
                </w:p>
                <w:p w:rsidR="00E83E7C" w:rsidRDefault="00E83E7C">
                  <w:pPr>
                    <w:rPr>
                      <w:rFonts w:ascii="Hand writing Mutlu" w:hAnsi="Hand writing Mutlu"/>
                      <w:b/>
                      <w:imprint/>
                      <w:noProof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b/>
                      <w:imprint/>
                      <w:noProof/>
                      <w:sz w:val="40"/>
                      <w:szCs w:val="40"/>
                    </w:rPr>
                    <w:t>Otları en alttan al.</w:t>
                  </w:r>
                </w:p>
                <w:p w:rsidR="00E83E7C" w:rsidRDefault="00E83E7C">
                  <w:pPr>
                    <w:rPr>
                      <w:rFonts w:ascii="Hand writing Mutlu" w:hAnsi="Hand writing Mutlu"/>
                      <w:b/>
                      <w:imprint/>
                      <w:noProof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b/>
                      <w:imprint/>
                      <w:noProof/>
                      <w:sz w:val="40"/>
                      <w:szCs w:val="40"/>
                    </w:rPr>
                    <w:t xml:space="preserve"> O otları atlara at.</w:t>
                  </w:r>
                </w:p>
                <w:p w:rsidR="00E83E7C" w:rsidRDefault="00E83E7C">
                  <w:pPr>
                    <w:rPr>
                      <w:rFonts w:ascii="Hand writing Mutlu" w:hAnsi="Hand writing Mutlu"/>
                      <w:b/>
                      <w:imprint/>
                      <w:noProof/>
                      <w:sz w:val="40"/>
                      <w:szCs w:val="40"/>
                    </w:rPr>
                  </w:pPr>
                </w:p>
                <w:p w:rsidR="00E83E7C" w:rsidRDefault="00E83E7C">
                  <w:pPr>
                    <w:rPr>
                      <w:rFonts w:ascii="Hand writing Mutlu" w:hAnsi="Hand writing Mutlu"/>
                      <w:b/>
                      <w:imprint/>
                      <w:noProof/>
                      <w:sz w:val="40"/>
                      <w:szCs w:val="40"/>
                    </w:rPr>
                  </w:pPr>
                </w:p>
                <w:p w:rsidR="00E83E7C" w:rsidRDefault="00E83E7C">
                  <w:pPr>
                    <w:rPr>
                      <w:rFonts w:ascii="Hand writing Mutlu" w:hAnsi="Hand writing Mutlu"/>
                      <w:b/>
                      <w:imprint/>
                      <w:noProof/>
                      <w:sz w:val="40"/>
                      <w:szCs w:val="40"/>
                    </w:rPr>
                  </w:pPr>
                </w:p>
                <w:p w:rsidR="00E83E7C" w:rsidRDefault="00E83E7C"/>
              </w:txbxContent>
            </v:textbox>
          </v:shape>
        </w:pict>
      </w:r>
      <w:r>
        <w:rPr>
          <w:noProof/>
        </w:rPr>
        <w:pict>
          <v:shape id="_x0000_s1037" type="#_x0000_t75" style="position:absolute;margin-left:309.9pt;margin-top:531.1pt;width:137.25pt;height:103.5pt;z-index:251663360;visibility:visible">
            <v:imagedata r:id="rId13" o:title=""/>
          </v:shape>
        </w:pict>
      </w:r>
      <w:r>
        <w:rPr>
          <w:noProof/>
        </w:rPr>
        <w:pict>
          <v:shape id="_x0000_s1038" type="#_x0000_t75" style="position:absolute;margin-left:456.5pt;margin-top:539.95pt;width:69pt;height:57.75pt;z-index:251664384;visibility:visible">
            <v:imagedata r:id="rId13" o:title=""/>
          </v:shape>
        </w:pict>
      </w:r>
      <w:r>
        <w:rPr>
          <w:noProof/>
        </w:rPr>
        <w:pict>
          <v:shape id="Resim 4" o:spid="_x0000_s1039" type="#_x0000_t75" style="position:absolute;margin-left:335.5pt;margin-top:413.95pt;width:168pt;height:111.75pt;z-index:251662336;visibility:visible">
            <v:imagedata r:id="rId13" o:title=""/>
          </v:shape>
        </w:pict>
      </w:r>
      <w:r>
        <w:rPr>
          <w:noProof/>
        </w:rPr>
        <w:pict>
          <v:shape id="Resim 8" o:spid="_x0000_s1040" type="#_x0000_t75" style="position:absolute;margin-left:187pt;margin-top:368.95pt;width:87.85pt;height:1in;z-index:251658240;visibility:visible">
            <v:imagedata r:id="rId14" o:title=""/>
          </v:shape>
        </w:pict>
      </w:r>
      <w:r>
        <w:t xml:space="preserve">                                                                                                                     </w:t>
      </w:r>
      <w:r>
        <w:rPr>
          <w:noProof/>
        </w:rPr>
        <w:pict>
          <v:shape id="_x0000_s1041" type="#_x0000_t75" alt="happy cartoon kids  Stock Photo - 11499062" style="position:absolute;margin-left:53.4pt;margin-top:185.85pt;width:147pt;height:156.75pt;z-index:-251656192;visibility:visible;mso-position-horizontal-relative:text;mso-position-vertical-relative:text">
            <v:imagedata r:id="rId15" o:title=""/>
          </v:shape>
        </w:pict>
      </w:r>
      <w:r>
        <w:t xml:space="preserve">                                                                                                                                                                                </w:t>
      </w:r>
      <w:r>
        <w:rPr>
          <w:noProof/>
        </w:rPr>
        <w:pict>
          <v:shape id="Resim 9" o:spid="_x0000_s1042" type="#_x0000_t75" style="position:absolute;margin-left:485.4pt;margin-top:165.1pt;width:57pt;height:55.5pt;z-index:251657216;visibility:visible;mso-position-horizontal-relative:text;mso-position-vertical-relative:text">
            <v:imagedata r:id="rId16" o:title=""/>
          </v:shape>
        </w:pict>
      </w:r>
      <w:r>
        <w:rPr>
          <w:noProof/>
        </w:rPr>
        <w:pict>
          <v:shape id="_x0000_s1043" type="#_x0000_t62" style="position:absolute;margin-left:289.65pt;margin-top:172.6pt;width:255.75pt;height:240pt;z-index:251653120;mso-position-horizontal-relative:text;mso-position-vertical-relative:text" adj="-5511,12542">
            <v:textbox>
              <w:txbxContent>
                <w:p w:rsidR="00E83E7C" w:rsidRDefault="00E83E7C">
                  <w:pPr>
                    <w:rPr>
                      <w:rFonts w:ascii="Hand writing Mutlu" w:hAnsi="Hand writing Mutlu"/>
                      <w:b/>
                      <w:imprint/>
                      <w:noProof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b/>
                      <w:imprint/>
                      <w:noProof/>
                      <w:sz w:val="40"/>
                      <w:szCs w:val="40"/>
                    </w:rPr>
                    <w:t xml:space="preserve">       Eller</w:t>
                  </w:r>
                </w:p>
                <w:p w:rsidR="00E83E7C" w:rsidRDefault="00E83E7C">
                  <w:pPr>
                    <w:rPr>
                      <w:rFonts w:ascii="Hand writing Mutlu" w:hAnsi="Hand writing Mutlu"/>
                      <w:b/>
                      <w:imprint/>
                      <w:noProof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b/>
                      <w:imprint/>
                      <w:noProof/>
                      <w:sz w:val="40"/>
                      <w:szCs w:val="40"/>
                    </w:rPr>
                    <w:t>Taner ellerin terli.</w:t>
                  </w:r>
                </w:p>
                <w:p w:rsidR="00E83E7C" w:rsidRDefault="00E83E7C">
                  <w:pPr>
                    <w:rPr>
                      <w:rFonts w:ascii="Hand writing Mutlu" w:hAnsi="Hand writing Mutlu"/>
                      <w:b/>
                      <w:imprint/>
                      <w:noProof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b/>
                      <w:imprint/>
                      <w:noProof/>
                      <w:sz w:val="40"/>
                      <w:szCs w:val="40"/>
                    </w:rPr>
                    <w:t>Taner</w:t>
                  </w:r>
                  <w:r>
                    <w:rPr>
                      <w:rFonts w:ascii="Times New Roman" w:hAnsi="Times New Roman"/>
                      <w:b/>
                      <w:imprint/>
                      <w:noProof/>
                      <w:sz w:val="40"/>
                      <w:szCs w:val="40"/>
                    </w:rPr>
                    <w:t>’</w:t>
                  </w:r>
                  <w:r>
                    <w:rPr>
                      <w:rFonts w:ascii="Hand writing Mutlu" w:hAnsi="Hand writing Mutlu"/>
                      <w:b/>
                      <w:imprint/>
                      <w:noProof/>
                      <w:sz w:val="40"/>
                      <w:szCs w:val="40"/>
                    </w:rPr>
                    <w:t>in elleri titrer.</w:t>
                  </w:r>
                </w:p>
                <w:p w:rsidR="00E83E7C" w:rsidRDefault="00E83E7C">
                  <w:pPr>
                    <w:rPr>
                      <w:rFonts w:ascii="Hand writing Mutlu" w:hAnsi="Hand writing Mutlu"/>
                      <w:b/>
                      <w:imprint/>
                      <w:noProof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b/>
                      <w:imprint/>
                      <w:noProof/>
                      <w:sz w:val="40"/>
                      <w:szCs w:val="40"/>
                    </w:rPr>
                    <w:t>Terli elleri titrer.</w:t>
                  </w:r>
                </w:p>
                <w:p w:rsidR="00E83E7C" w:rsidRDefault="00E83E7C">
                  <w:pPr>
                    <w:rPr>
                      <w:rFonts w:ascii="Hand writing Mutlu" w:hAnsi="Hand writing Mutlu"/>
                      <w:b/>
                      <w:imprint/>
                      <w:noProof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b/>
                      <w:imprint/>
                      <w:noProof/>
                      <w:sz w:val="40"/>
                      <w:szCs w:val="40"/>
                    </w:rPr>
                    <w:t>Tir tir titrer elleri.</w:t>
                  </w:r>
                </w:p>
                <w:p w:rsidR="00E83E7C" w:rsidRDefault="00E83E7C">
                  <w:pPr>
                    <w:rPr>
                      <w:rFonts w:ascii="Hand writing Mutlu" w:hAnsi="Hand writing Mutlu"/>
                      <w:b/>
                      <w:imprint/>
                      <w:noProof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b/>
                      <w:imprint/>
                      <w:noProof/>
                      <w:sz w:val="40"/>
                      <w:szCs w:val="40"/>
                    </w:rPr>
                    <w:t>Taner</w:t>
                  </w:r>
                  <w:r>
                    <w:rPr>
                      <w:rFonts w:ascii="Times New Roman" w:hAnsi="Times New Roman"/>
                      <w:b/>
                      <w:imprint/>
                      <w:noProof/>
                      <w:sz w:val="40"/>
                      <w:szCs w:val="40"/>
                    </w:rPr>
                    <w:t>’</w:t>
                  </w:r>
                  <w:r>
                    <w:rPr>
                      <w:rFonts w:ascii="Hand writing Mutlu" w:hAnsi="Hand writing Mutlu"/>
                      <w:b/>
                      <w:imprint/>
                      <w:noProof/>
                      <w:sz w:val="40"/>
                      <w:szCs w:val="40"/>
                    </w:rPr>
                    <w:t>in elleri terli.</w:t>
                  </w:r>
                </w:p>
                <w:p w:rsidR="00E83E7C" w:rsidRDefault="00E83E7C">
                  <w:r>
                    <w:rPr>
                      <w:rFonts w:ascii="Hand writing Mutlu" w:hAnsi="Hand writing Mutlu"/>
                      <w:b/>
                      <w:imprint/>
                      <w:noProof/>
                      <w:sz w:val="40"/>
                      <w:szCs w:val="40"/>
                    </w:rPr>
                    <w:t>Terli elleri titrer.</w:t>
                  </w:r>
                </w:p>
              </w:txbxContent>
            </v:textbox>
          </v:shape>
        </w:pict>
      </w:r>
    </w:p>
    <w:sectPr w:rsidR="00E83E7C" w:rsidSect="00CD6CAD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6CAD"/>
    <w:rsid w:val="00043A2D"/>
    <w:rsid w:val="00086386"/>
    <w:rsid w:val="00092F36"/>
    <w:rsid w:val="000A36CF"/>
    <w:rsid w:val="000C6C11"/>
    <w:rsid w:val="00194814"/>
    <w:rsid w:val="001C4091"/>
    <w:rsid w:val="001F2AAC"/>
    <w:rsid w:val="002A1E58"/>
    <w:rsid w:val="0034463D"/>
    <w:rsid w:val="004B6BE8"/>
    <w:rsid w:val="0050055F"/>
    <w:rsid w:val="00513ADA"/>
    <w:rsid w:val="00561FB1"/>
    <w:rsid w:val="006116FC"/>
    <w:rsid w:val="006F5F1F"/>
    <w:rsid w:val="00735F13"/>
    <w:rsid w:val="00745B9F"/>
    <w:rsid w:val="0078337D"/>
    <w:rsid w:val="007A6964"/>
    <w:rsid w:val="007D4A1F"/>
    <w:rsid w:val="007D5870"/>
    <w:rsid w:val="0082212C"/>
    <w:rsid w:val="0082243A"/>
    <w:rsid w:val="00832665"/>
    <w:rsid w:val="008569C3"/>
    <w:rsid w:val="008B3E93"/>
    <w:rsid w:val="008C58F3"/>
    <w:rsid w:val="009352B9"/>
    <w:rsid w:val="009867A0"/>
    <w:rsid w:val="0099146A"/>
    <w:rsid w:val="00991778"/>
    <w:rsid w:val="009A1C2A"/>
    <w:rsid w:val="00A261E2"/>
    <w:rsid w:val="00AA0F1F"/>
    <w:rsid w:val="00AB24E4"/>
    <w:rsid w:val="00AB6098"/>
    <w:rsid w:val="00AC5C50"/>
    <w:rsid w:val="00AC7490"/>
    <w:rsid w:val="00AE1ED5"/>
    <w:rsid w:val="00B218AC"/>
    <w:rsid w:val="00B40191"/>
    <w:rsid w:val="00B73239"/>
    <w:rsid w:val="00BC1FFE"/>
    <w:rsid w:val="00BC4ECC"/>
    <w:rsid w:val="00BF52A3"/>
    <w:rsid w:val="00C153B9"/>
    <w:rsid w:val="00C24A8C"/>
    <w:rsid w:val="00CB6826"/>
    <w:rsid w:val="00CB6D74"/>
    <w:rsid w:val="00CD6CAD"/>
    <w:rsid w:val="00D31929"/>
    <w:rsid w:val="00D63698"/>
    <w:rsid w:val="00D7162B"/>
    <w:rsid w:val="00D720DA"/>
    <w:rsid w:val="00DC7F25"/>
    <w:rsid w:val="00E02CD7"/>
    <w:rsid w:val="00E83E7C"/>
    <w:rsid w:val="00F47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CAD"/>
    <w:rPr>
      <w:rFonts w:ascii="Comic Sans MS" w:eastAsia="Times New Roman" w:hAnsi="Comic Sans MS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B60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B6098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8569C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919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13" Type="http://schemas.openxmlformats.org/officeDocument/2006/relationships/image" Target="media/image8.gif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oleObject" Target="embeddings/oleObject1.bin"/><Relationship Id="rId5" Type="http://schemas.openxmlformats.org/officeDocument/2006/relationships/image" Target="media/image2.jpeg"/><Relationship Id="rId15" Type="http://schemas.openxmlformats.org/officeDocument/2006/relationships/image" Target="media/image10.jpeg"/><Relationship Id="rId10" Type="http://schemas.openxmlformats.org/officeDocument/2006/relationships/image" Target="media/image6.png"/><Relationship Id="rId4" Type="http://schemas.openxmlformats.org/officeDocument/2006/relationships/image" Target="media/image1.jpeg"/><Relationship Id="rId9" Type="http://schemas.openxmlformats.org/officeDocument/2006/relationships/image" Target="media/image5.wmf"/><Relationship Id="rId14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66</TotalTime>
  <Pages>1</Pages>
  <Words>55</Words>
  <Characters>317</Characters>
  <Application>Microsoft Office Outlook</Application>
  <DocSecurity>0</DocSecurity>
  <Lines>0</Lines>
  <Paragraphs>0</Paragraphs>
  <ScaleCrop>false</ScaleCrop>
  <Manager>www.sorubak.com</Manager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XP</dc:creator>
  <cp:keywords>www.sorubak.com</cp:keywords>
  <dc:description>www.sorubak.com</dc:description>
  <cp:lastModifiedBy>edanur</cp:lastModifiedBy>
  <cp:revision>40</cp:revision>
  <cp:lastPrinted>2012-12-11T14:19:00Z</cp:lastPrinted>
  <dcterms:created xsi:type="dcterms:W3CDTF">2012-12-11T08:58:00Z</dcterms:created>
  <dcterms:modified xsi:type="dcterms:W3CDTF">2012-12-30T20:17:00Z</dcterms:modified>
  <cp:category>www.sorubak.com</cp:category>
</cp:coreProperties>
</file>