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4CF" w:rsidRPr="005C4C85" w:rsidRDefault="007524CF" w:rsidP="00235C70">
      <w:pPr>
        <w:tabs>
          <w:tab w:val="left" w:pos="4320"/>
        </w:tabs>
        <w:ind w:left="-426"/>
        <w:rPr>
          <w:sz w:val="28"/>
          <w:szCs w:val="28"/>
        </w:rPr>
      </w:pPr>
      <w:r w:rsidRPr="005C4C85">
        <w:rPr>
          <w:sz w:val="28"/>
          <w:szCs w:val="28"/>
        </w:rPr>
        <w:t>Aşağıdaki heceleri birleştirerek okumalarını sağlayın. Okuduktan sonra altına birleştirerek yazsın ve yine okusun.</w:t>
      </w:r>
    </w:p>
    <w:p w:rsidR="007524CF" w:rsidRDefault="007524CF" w:rsidP="00235C70">
      <w:pPr>
        <w:tabs>
          <w:tab w:val="left" w:pos="4320"/>
        </w:tabs>
      </w:pPr>
    </w:p>
    <w:tbl>
      <w:tblPr>
        <w:tblW w:w="524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4"/>
        <w:gridCol w:w="2197"/>
        <w:gridCol w:w="248"/>
        <w:gridCol w:w="2304"/>
        <w:gridCol w:w="142"/>
      </w:tblGrid>
      <w:tr w:rsidR="007524CF" w:rsidTr="00141BAF">
        <w:trPr>
          <w:gridAfter w:val="1"/>
          <w:wAfter w:w="142" w:type="dxa"/>
          <w:trHeight w:val="1320"/>
        </w:trPr>
        <w:tc>
          <w:tcPr>
            <w:tcW w:w="2551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la-le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552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te-li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gridAfter w:val="1"/>
          <w:wAfter w:w="142" w:type="dxa"/>
          <w:trHeight w:val="1245"/>
        </w:trPr>
        <w:tc>
          <w:tcPr>
            <w:tcW w:w="2551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el-li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552" w:type="dxa"/>
            <w:gridSpan w:val="2"/>
          </w:tcPr>
          <w:p w:rsidR="007524CF" w:rsidRDefault="007524CF" w:rsidP="00141BA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at-la</w:t>
            </w:r>
          </w:p>
          <w:p w:rsidR="007524CF" w:rsidRDefault="007524CF" w:rsidP="00141BA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After w:val="1"/>
          <w:wAfter w:w="142" w:type="dxa"/>
          <w:trHeight w:val="1245"/>
        </w:trPr>
        <w:tc>
          <w:tcPr>
            <w:tcW w:w="2551" w:type="dxa"/>
            <w:gridSpan w:val="2"/>
          </w:tcPr>
          <w:p w:rsidR="007524CF" w:rsidRPr="007D1B5A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ta-ra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552" w:type="dxa"/>
            <w:gridSpan w:val="2"/>
          </w:tcPr>
          <w:p w:rsidR="007524CF" w:rsidRDefault="007524CF" w:rsidP="00141BA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te-re</w:t>
            </w:r>
          </w:p>
          <w:p w:rsidR="007524CF" w:rsidRDefault="007524CF" w:rsidP="00141BA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After w:val="1"/>
          <w:wAfter w:w="142" w:type="dxa"/>
          <w:trHeight w:val="1245"/>
        </w:trPr>
        <w:tc>
          <w:tcPr>
            <w:tcW w:w="2551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an-ne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552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mo-la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After w:val="1"/>
          <w:wAfter w:w="142" w:type="dxa"/>
          <w:trHeight w:val="1425"/>
        </w:trPr>
        <w:tc>
          <w:tcPr>
            <w:tcW w:w="2551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et-ti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552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lo-to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After w:val="1"/>
          <w:wAfter w:w="142" w:type="dxa"/>
          <w:trHeight w:val="1245"/>
        </w:trPr>
        <w:tc>
          <w:tcPr>
            <w:tcW w:w="2551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o-na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552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ne-re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After w:val="1"/>
          <w:wAfter w:w="142" w:type="dxa"/>
          <w:trHeight w:val="1299"/>
        </w:trPr>
        <w:tc>
          <w:tcPr>
            <w:tcW w:w="2551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ni-ne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552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no-ta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After w:val="1"/>
          <w:wAfter w:w="142" w:type="dxa"/>
          <w:trHeight w:val="1440"/>
        </w:trPr>
        <w:tc>
          <w:tcPr>
            <w:tcW w:w="2551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i-ri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552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ro-ma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After w:val="1"/>
          <w:wAfter w:w="142" w:type="dxa"/>
          <w:trHeight w:val="1295"/>
        </w:trPr>
        <w:tc>
          <w:tcPr>
            <w:tcW w:w="2551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Me-te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552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mi-ni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After w:val="1"/>
          <w:wAfter w:w="142" w:type="dxa"/>
          <w:trHeight w:val="1260"/>
        </w:trPr>
        <w:tc>
          <w:tcPr>
            <w:tcW w:w="2551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mo-la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552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ta-ra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After w:val="1"/>
          <w:wAfter w:w="142" w:type="dxa"/>
          <w:trHeight w:val="1395"/>
        </w:trPr>
        <w:tc>
          <w:tcPr>
            <w:tcW w:w="2551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et-li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552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ma-ma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Before w:val="1"/>
          <w:wBefore w:w="354" w:type="dxa"/>
          <w:trHeight w:val="1260"/>
        </w:trPr>
        <w:tc>
          <w:tcPr>
            <w:tcW w:w="2445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li-ra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446" w:type="dxa"/>
            <w:gridSpan w:val="2"/>
          </w:tcPr>
          <w:p w:rsidR="007524CF" w:rsidRDefault="007524CF" w:rsidP="00141BA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ma-la</w:t>
            </w:r>
          </w:p>
          <w:p w:rsidR="007524CF" w:rsidRDefault="007524CF" w:rsidP="00141BA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Before w:val="1"/>
          <w:wBefore w:w="354" w:type="dxa"/>
          <w:trHeight w:val="1425"/>
        </w:trPr>
        <w:tc>
          <w:tcPr>
            <w:tcW w:w="2445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o-ra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446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A-ta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Before w:val="1"/>
          <w:wBefore w:w="354" w:type="dxa"/>
          <w:trHeight w:val="1425"/>
        </w:trPr>
        <w:tc>
          <w:tcPr>
            <w:tcW w:w="2445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te-ma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446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na-ne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Before w:val="1"/>
          <w:wBefore w:w="354" w:type="dxa"/>
          <w:trHeight w:val="1440"/>
        </w:trPr>
        <w:tc>
          <w:tcPr>
            <w:tcW w:w="2445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ot-la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446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ol-ma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Before w:val="1"/>
          <w:wBefore w:w="354" w:type="dxa"/>
          <w:trHeight w:val="1425"/>
        </w:trPr>
        <w:tc>
          <w:tcPr>
            <w:tcW w:w="2445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it-me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446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et-li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Before w:val="1"/>
          <w:wBefore w:w="354" w:type="dxa"/>
          <w:trHeight w:val="1245"/>
        </w:trPr>
        <w:tc>
          <w:tcPr>
            <w:tcW w:w="2445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ol-ta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446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o-mo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Before w:val="1"/>
          <w:wBefore w:w="354" w:type="dxa"/>
          <w:trHeight w:val="1245"/>
        </w:trPr>
        <w:tc>
          <w:tcPr>
            <w:tcW w:w="2445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it-ti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446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im-la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Before w:val="1"/>
          <w:wBefore w:w="354" w:type="dxa"/>
          <w:trHeight w:val="1245"/>
        </w:trPr>
        <w:tc>
          <w:tcPr>
            <w:tcW w:w="2445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ro-ta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446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et-me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Before w:val="1"/>
          <w:wBefore w:w="354" w:type="dxa"/>
          <w:trHeight w:val="1260"/>
        </w:trPr>
        <w:tc>
          <w:tcPr>
            <w:tcW w:w="2445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ta-ne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446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el-ti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Before w:val="1"/>
          <w:wBefore w:w="354" w:type="dxa"/>
          <w:trHeight w:val="1527"/>
        </w:trPr>
        <w:tc>
          <w:tcPr>
            <w:tcW w:w="2445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A-li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446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me-ra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  <w:tr w:rsidR="007524CF" w:rsidTr="00141BAF">
        <w:trPr>
          <w:gridBefore w:val="1"/>
          <w:wBefore w:w="354" w:type="dxa"/>
          <w:trHeight w:val="1587"/>
        </w:trPr>
        <w:tc>
          <w:tcPr>
            <w:tcW w:w="2445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Ra-na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2446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Mi-ne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</w:tbl>
    <w:p w:rsidR="007524CF" w:rsidRDefault="007524CF" w:rsidP="00235C70">
      <w:pPr>
        <w:tabs>
          <w:tab w:val="left" w:pos="4320"/>
        </w:tabs>
      </w:pPr>
      <w:r>
        <w:rPr>
          <w:rFonts w:ascii="Hand writing Mutlu" w:hAnsi="Hand writing Mutlu"/>
          <w:sz w:val="40"/>
          <w:szCs w:val="40"/>
        </w:rPr>
        <w:t xml:space="preserve"> </w:t>
      </w:r>
      <w:r>
        <w:t xml:space="preserve">    </w:t>
      </w:r>
    </w:p>
    <w:p w:rsidR="007524CF" w:rsidRDefault="007524CF" w:rsidP="00235C70">
      <w:pPr>
        <w:tabs>
          <w:tab w:val="left" w:pos="4320"/>
        </w:tabs>
      </w:pPr>
    </w:p>
    <w:p w:rsidR="007524CF" w:rsidRDefault="007524CF" w:rsidP="00235C70">
      <w:pPr>
        <w:tabs>
          <w:tab w:val="left" w:pos="4320"/>
        </w:tabs>
      </w:pPr>
    </w:p>
    <w:p w:rsidR="007524CF" w:rsidRDefault="007524CF" w:rsidP="00235C70">
      <w:pPr>
        <w:tabs>
          <w:tab w:val="left" w:pos="4320"/>
        </w:tabs>
      </w:pPr>
    </w:p>
    <w:p w:rsidR="007524CF" w:rsidRDefault="007524CF" w:rsidP="00235C70">
      <w:pPr>
        <w:tabs>
          <w:tab w:val="left" w:pos="4320"/>
        </w:tabs>
      </w:pPr>
    </w:p>
    <w:tbl>
      <w:tblPr>
        <w:tblW w:w="50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7"/>
        <w:gridCol w:w="293"/>
        <w:gridCol w:w="2120"/>
        <w:gridCol w:w="440"/>
      </w:tblGrid>
      <w:tr w:rsidR="007524CF" w:rsidTr="00141BAF">
        <w:trPr>
          <w:gridAfter w:val="1"/>
          <w:wAfter w:w="440" w:type="dxa"/>
          <w:trHeight w:val="1320"/>
        </w:trPr>
        <w:tc>
          <w:tcPr>
            <w:tcW w:w="2187" w:type="dxa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ta-l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413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te-l</w:t>
            </w:r>
          </w:p>
          <w:p w:rsidR="007524CF" w:rsidRDefault="007524CF" w:rsidP="00141BAF">
            <w:pPr>
              <w:tabs>
                <w:tab w:val="left" w:pos="4320"/>
              </w:tabs>
              <w:ind w:left="6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gridAfter w:val="1"/>
          <w:wAfter w:w="440" w:type="dxa"/>
          <w:trHeight w:val="1245"/>
        </w:trPr>
        <w:tc>
          <w:tcPr>
            <w:tcW w:w="2187" w:type="dxa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ma-l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413" w:type="dxa"/>
            <w:gridSpan w:val="2"/>
          </w:tcPr>
          <w:p w:rsidR="007524CF" w:rsidRDefault="007524CF" w:rsidP="00141BA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me-l</w:t>
            </w:r>
          </w:p>
          <w:p w:rsidR="007524CF" w:rsidRDefault="007524CF" w:rsidP="00141BA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gridAfter w:val="1"/>
          <w:wAfter w:w="440" w:type="dxa"/>
          <w:trHeight w:val="1245"/>
        </w:trPr>
        <w:tc>
          <w:tcPr>
            <w:tcW w:w="2187" w:type="dxa"/>
          </w:tcPr>
          <w:p w:rsidR="007524CF" w:rsidRPr="007D1B5A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na-l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413" w:type="dxa"/>
            <w:gridSpan w:val="2"/>
          </w:tcPr>
          <w:p w:rsidR="007524CF" w:rsidRDefault="007524CF" w:rsidP="00141BA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ne-l</w:t>
            </w:r>
          </w:p>
          <w:p w:rsidR="007524CF" w:rsidRDefault="007524CF" w:rsidP="00141BA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gridAfter w:val="1"/>
          <w:wAfter w:w="440" w:type="dxa"/>
          <w:trHeight w:val="1245"/>
        </w:trPr>
        <w:tc>
          <w:tcPr>
            <w:tcW w:w="2187" w:type="dxa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Ni-l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413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no-l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gridAfter w:val="1"/>
          <w:wAfter w:w="440" w:type="dxa"/>
          <w:trHeight w:val="1425"/>
        </w:trPr>
        <w:tc>
          <w:tcPr>
            <w:tcW w:w="2187" w:type="dxa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la-t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413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le-t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gridAfter w:val="1"/>
          <w:wAfter w:w="440" w:type="dxa"/>
          <w:trHeight w:val="1245"/>
        </w:trPr>
        <w:tc>
          <w:tcPr>
            <w:tcW w:w="2187" w:type="dxa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ta-t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413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ne-t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gridAfter w:val="1"/>
          <w:wAfter w:w="440" w:type="dxa"/>
          <w:trHeight w:val="1425"/>
        </w:trPr>
        <w:tc>
          <w:tcPr>
            <w:tcW w:w="2187" w:type="dxa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no-t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413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ra-t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gridAfter w:val="1"/>
          <w:wAfter w:w="440" w:type="dxa"/>
          <w:trHeight w:val="1440"/>
        </w:trPr>
        <w:tc>
          <w:tcPr>
            <w:tcW w:w="2187" w:type="dxa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mi-t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413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ma-t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gridAfter w:val="1"/>
          <w:wAfter w:w="440" w:type="dxa"/>
          <w:trHeight w:val="1245"/>
        </w:trPr>
        <w:tc>
          <w:tcPr>
            <w:tcW w:w="2187" w:type="dxa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ro-t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413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me-t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gridAfter w:val="1"/>
          <w:wAfter w:w="440" w:type="dxa"/>
          <w:trHeight w:val="1260"/>
        </w:trPr>
        <w:tc>
          <w:tcPr>
            <w:tcW w:w="2187" w:type="dxa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la-n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413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ta-n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gridAfter w:val="1"/>
          <w:wAfter w:w="440" w:type="dxa"/>
          <w:trHeight w:val="1395"/>
        </w:trPr>
        <w:tc>
          <w:tcPr>
            <w:tcW w:w="2187" w:type="dxa"/>
          </w:tcPr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te-n</w:t>
            </w:r>
          </w:p>
          <w:p w:rsidR="007524CF" w:rsidRDefault="007524CF" w:rsidP="00141BAF">
            <w:pPr>
              <w:tabs>
                <w:tab w:val="left" w:pos="4320"/>
              </w:tabs>
              <w:ind w:left="180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413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to-n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"/>
                <w:szCs w:val="4"/>
              </w:rPr>
            </w:pP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"/>
                <w:szCs w:val="4"/>
              </w:rPr>
            </w:pP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"/>
                <w:szCs w:val="4"/>
              </w:rPr>
            </w:pP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"/>
                <w:szCs w:val="4"/>
              </w:rPr>
            </w:pPr>
            <w:r>
              <w:rPr>
                <w:rFonts w:ascii="Hand writing Mutlu" w:hAnsi="Hand writing Mutlu"/>
                <w:sz w:val="4"/>
                <w:szCs w:val="4"/>
              </w:rPr>
              <w:t>..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trHeight w:val="1260"/>
        </w:trPr>
        <w:tc>
          <w:tcPr>
            <w:tcW w:w="248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ra-n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560" w:type="dxa"/>
            <w:gridSpan w:val="2"/>
          </w:tcPr>
          <w:p w:rsidR="007524CF" w:rsidRDefault="007524CF" w:rsidP="00141BA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re-n</w:t>
            </w:r>
          </w:p>
          <w:p w:rsidR="007524CF" w:rsidRDefault="007524CF" w:rsidP="00141BA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trHeight w:val="1268"/>
        </w:trPr>
        <w:tc>
          <w:tcPr>
            <w:tcW w:w="248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ni-n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56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ma-n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trHeight w:val="1257"/>
        </w:trPr>
        <w:tc>
          <w:tcPr>
            <w:tcW w:w="248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me-n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56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mo-n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trHeight w:val="1275"/>
        </w:trPr>
        <w:tc>
          <w:tcPr>
            <w:tcW w:w="248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la-r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56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le-r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trHeight w:val="1265"/>
        </w:trPr>
        <w:tc>
          <w:tcPr>
            <w:tcW w:w="248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te-r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56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to-r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trHeight w:val="1411"/>
        </w:trPr>
        <w:tc>
          <w:tcPr>
            <w:tcW w:w="248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na-r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56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me-r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trHeight w:val="1421"/>
        </w:trPr>
        <w:tc>
          <w:tcPr>
            <w:tcW w:w="248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mo-r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56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la-m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trHeight w:val="1399"/>
        </w:trPr>
        <w:tc>
          <w:tcPr>
            <w:tcW w:w="248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ta-m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56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te-m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trHeight w:val="1260"/>
        </w:trPr>
        <w:tc>
          <w:tcPr>
            <w:tcW w:w="248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ti-m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56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to-m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trHeight w:val="1267"/>
        </w:trPr>
        <w:tc>
          <w:tcPr>
            <w:tcW w:w="248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na-m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56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ne-m</w:t>
            </w:r>
          </w:p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  <w:tr w:rsidR="007524CF" w:rsidTr="00141BAF">
        <w:trPr>
          <w:trHeight w:val="1541"/>
        </w:trPr>
        <w:tc>
          <w:tcPr>
            <w:tcW w:w="248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ra-m</w:t>
            </w:r>
          </w:p>
          <w:p w:rsidR="007524CF" w:rsidRPr="009638A0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  <w:tc>
          <w:tcPr>
            <w:tcW w:w="2560" w:type="dxa"/>
            <w:gridSpan w:val="2"/>
          </w:tcPr>
          <w:p w:rsidR="007524CF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ro-m</w:t>
            </w:r>
          </w:p>
          <w:p w:rsidR="007524CF" w:rsidRPr="009638A0" w:rsidRDefault="007524CF" w:rsidP="00141BAF">
            <w:pPr>
              <w:tabs>
                <w:tab w:val="left" w:pos="4320"/>
              </w:tabs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sz w:val="40"/>
                <w:szCs w:val="40"/>
              </w:rPr>
              <w:t>………</w:t>
            </w:r>
            <w:r>
              <w:rPr>
                <w:rFonts w:ascii="Hand writing Mutlu" w:hAnsi="Hand writing Mutlu"/>
                <w:sz w:val="40"/>
                <w:szCs w:val="40"/>
              </w:rPr>
              <w:t>...</w:t>
            </w:r>
          </w:p>
        </w:tc>
      </w:tr>
    </w:tbl>
    <w:p w:rsidR="007524CF" w:rsidRDefault="007524CF" w:rsidP="00B702D7">
      <w:r>
        <w:rPr>
          <w:rFonts w:ascii="Hand writing Mutlu" w:hAnsi="Hand writing Mutlu"/>
          <w:sz w:val="40"/>
          <w:szCs w:val="40"/>
        </w:rPr>
        <w:t xml:space="preserve"> </w:t>
      </w:r>
      <w:r>
        <w:t xml:space="preserve">    </w:t>
      </w: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7524CF" w:rsidRDefault="007524CF" w:rsidP="00235C70">
      <w:pPr>
        <w:tabs>
          <w:tab w:val="left" w:pos="4320"/>
        </w:tabs>
      </w:pPr>
    </w:p>
    <w:p w:rsidR="007524CF" w:rsidRDefault="007524CF" w:rsidP="00235C70">
      <w:pPr>
        <w:tabs>
          <w:tab w:val="left" w:pos="4320"/>
        </w:tabs>
      </w:pPr>
      <w:r>
        <w:rPr>
          <w:noProof/>
        </w:rPr>
        <w:pict>
          <v:rect id="_x0000_s1026" style="position:absolute;margin-left:106.4pt;margin-top:.3pt;width:114.1pt;height:35.3pt;z-index:251658240" strokecolor="white">
            <v:textbox style="mso-next-textbox:#_x0000_s1026">
              <w:txbxContent>
                <w:p w:rsidR="007524CF" w:rsidRPr="00766803" w:rsidRDefault="007524CF" w:rsidP="00235C70">
                  <w:pPr>
                    <w:pStyle w:val="NoSpacing"/>
                    <w:jc w:val="center"/>
                    <w:rPr>
                      <w:i/>
                    </w:rPr>
                  </w:pPr>
                  <w:r w:rsidRPr="00766803">
                    <w:rPr>
                      <w:i/>
                    </w:rPr>
                    <w:t>İbrahim Bekteş</w:t>
                  </w:r>
                </w:p>
                <w:p w:rsidR="007524CF" w:rsidRPr="00766803" w:rsidRDefault="007524CF" w:rsidP="00235C70">
                  <w:pPr>
                    <w:pStyle w:val="NoSpacing"/>
                    <w:jc w:val="center"/>
                    <w:rPr>
                      <w:i/>
                    </w:rPr>
                  </w:pPr>
                  <w:r w:rsidRPr="00766803">
                    <w:rPr>
                      <w:i/>
                    </w:rPr>
                    <w:t>1/A sınıf öğretmeni</w:t>
                  </w:r>
                </w:p>
              </w:txbxContent>
            </v:textbox>
          </v:rect>
        </w:pict>
      </w:r>
    </w:p>
    <w:p w:rsidR="007524CF" w:rsidRDefault="007524CF"/>
    <w:sectPr w:rsidR="007524CF" w:rsidSect="004E4B62">
      <w:pgSz w:w="11906" w:h="16838"/>
      <w:pgMar w:top="709" w:right="746" w:bottom="0" w:left="1276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5C70"/>
    <w:rsid w:val="000A7166"/>
    <w:rsid w:val="00141BAF"/>
    <w:rsid w:val="00235C70"/>
    <w:rsid w:val="002A74F6"/>
    <w:rsid w:val="004E4B62"/>
    <w:rsid w:val="00522390"/>
    <w:rsid w:val="005C4C85"/>
    <w:rsid w:val="006E31F3"/>
    <w:rsid w:val="007524CF"/>
    <w:rsid w:val="00766803"/>
    <w:rsid w:val="007D1B5A"/>
    <w:rsid w:val="009638A0"/>
    <w:rsid w:val="00B702D7"/>
    <w:rsid w:val="00D6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C7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235C70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35C70"/>
    <w:rPr>
      <w:rFonts w:cs="Times New Roman"/>
      <w:sz w:val="22"/>
      <w:szCs w:val="22"/>
      <w:lang w:val="tr-TR" w:eastAsia="en-US" w:bidi="ar-SA"/>
    </w:rPr>
  </w:style>
  <w:style w:type="character" w:styleId="Hyperlink">
    <w:name w:val="Hyperlink"/>
    <w:basedOn w:val="DefaultParagraphFont"/>
    <w:uiPriority w:val="99"/>
    <w:rsid w:val="00B702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0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186</Words>
  <Characters>1063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ibrahim</dc:creator>
  <cp:keywords>www.sorubak.com</cp:keywords>
  <dc:description>www.sorubak.com</dc:description>
  <cp:lastModifiedBy>edanur</cp:lastModifiedBy>
  <cp:revision>2</cp:revision>
  <dcterms:created xsi:type="dcterms:W3CDTF">2012-12-10T21:28:00Z</dcterms:created>
  <dcterms:modified xsi:type="dcterms:W3CDTF">2012-12-11T20:01:00Z</dcterms:modified>
  <cp:category>www.sorubak.com</cp:category>
  <dc:language>www.sorubak.com</dc:language>
</cp:coreProperties>
</file>