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8E7" w:rsidRPr="00A22040" w:rsidRDefault="002908E7" w:rsidP="00FD7CA7">
      <w:pPr>
        <w:jc w:val="center"/>
        <w:rPr>
          <w:b/>
          <w:bCs/>
          <w:sz w:val="24"/>
          <w:szCs w:val="24"/>
        </w:rPr>
      </w:pPr>
      <w:r>
        <w:rPr>
          <w:b/>
          <w:bCs/>
          <w:sz w:val="24"/>
          <w:szCs w:val="24"/>
        </w:rPr>
        <w:t>…………………………………..</w:t>
      </w:r>
      <w:r w:rsidRPr="00A22040">
        <w:rPr>
          <w:b/>
          <w:bCs/>
          <w:sz w:val="24"/>
          <w:szCs w:val="24"/>
        </w:rPr>
        <w:t xml:space="preserve"> LİSESİ MÜDÜRLÜĞÜ</w:t>
      </w:r>
    </w:p>
    <w:p w:rsidR="002908E7" w:rsidRPr="00A22040" w:rsidRDefault="002908E7" w:rsidP="00664B3E">
      <w:pPr>
        <w:jc w:val="center"/>
        <w:rPr>
          <w:b/>
          <w:bCs/>
          <w:sz w:val="22"/>
          <w:szCs w:val="22"/>
        </w:rPr>
      </w:pPr>
      <w:r w:rsidRPr="00A22040">
        <w:rPr>
          <w:b/>
          <w:bCs/>
          <w:sz w:val="22"/>
          <w:szCs w:val="22"/>
        </w:rPr>
        <w:t>2012-2013 ÖĞRETİM YILI 2. DÖNEM Hz. MUHAMMED’İN HAYATI DERSİ</w:t>
      </w:r>
    </w:p>
    <w:p w:rsidR="002908E7" w:rsidRPr="00A22040" w:rsidRDefault="002908E7" w:rsidP="00FD7CA7">
      <w:pPr>
        <w:jc w:val="center"/>
        <w:rPr>
          <w:b/>
          <w:bCs/>
          <w:sz w:val="22"/>
          <w:szCs w:val="22"/>
        </w:rPr>
      </w:pPr>
      <w:r w:rsidRPr="00A22040">
        <w:rPr>
          <w:b/>
          <w:bCs/>
          <w:sz w:val="22"/>
          <w:szCs w:val="22"/>
        </w:rPr>
        <w:t>ZÜMRE ÖĞRETMENLERİ TOPLANTI TUTANAĞI</w:t>
      </w:r>
    </w:p>
    <w:p w:rsidR="002908E7" w:rsidRPr="00A22040" w:rsidRDefault="002908E7" w:rsidP="00FD7CA7">
      <w:pPr>
        <w:rPr>
          <w:b/>
          <w:bCs/>
          <w:sz w:val="22"/>
          <w:szCs w:val="22"/>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2908E7" w:rsidRPr="00A22040">
        <w:trPr>
          <w:trHeight w:val="181"/>
        </w:trPr>
        <w:tc>
          <w:tcPr>
            <w:tcW w:w="1614" w:type="dxa"/>
            <w:tcBorders>
              <w:top w:val="thinThickSmallGap" w:sz="24" w:space="0" w:color="auto"/>
              <w:left w:val="thinThickSmallGap" w:sz="24" w:space="0" w:color="auto"/>
              <w:bottom w:val="nil"/>
            </w:tcBorders>
          </w:tcPr>
          <w:p w:rsidR="002908E7" w:rsidRPr="00A22040" w:rsidRDefault="002908E7" w:rsidP="00FD7CA7">
            <w:pPr>
              <w:rPr>
                <w:sz w:val="22"/>
                <w:szCs w:val="22"/>
              </w:rPr>
            </w:pPr>
            <w:r w:rsidRPr="00A22040">
              <w:rPr>
                <w:sz w:val="22"/>
                <w:szCs w:val="22"/>
              </w:rPr>
              <w:t>Zümre No</w:t>
            </w:r>
          </w:p>
        </w:tc>
        <w:tc>
          <w:tcPr>
            <w:tcW w:w="1685" w:type="dxa"/>
            <w:tcBorders>
              <w:top w:val="thinThickSmallGap" w:sz="24" w:space="0" w:color="auto"/>
              <w:bottom w:val="nil"/>
              <w:right w:val="thinThickSmallGap" w:sz="24" w:space="0" w:color="auto"/>
            </w:tcBorders>
          </w:tcPr>
          <w:p w:rsidR="002908E7" w:rsidRPr="00A22040" w:rsidRDefault="002908E7" w:rsidP="00FD7CA7">
            <w:pPr>
              <w:rPr>
                <w:sz w:val="22"/>
                <w:szCs w:val="22"/>
              </w:rPr>
            </w:pPr>
            <w:r w:rsidRPr="00A22040">
              <w:rPr>
                <w:sz w:val="22"/>
                <w:szCs w:val="22"/>
              </w:rPr>
              <w:t>2</w:t>
            </w:r>
          </w:p>
        </w:tc>
        <w:tc>
          <w:tcPr>
            <w:tcW w:w="2386" w:type="dxa"/>
            <w:tcBorders>
              <w:top w:val="thinThickSmallGap" w:sz="24" w:space="0" w:color="auto"/>
              <w:left w:val="nil"/>
              <w:bottom w:val="nil"/>
            </w:tcBorders>
          </w:tcPr>
          <w:p w:rsidR="002908E7" w:rsidRPr="00A22040" w:rsidRDefault="002908E7" w:rsidP="00FD7CA7">
            <w:pPr>
              <w:rPr>
                <w:sz w:val="22"/>
                <w:szCs w:val="22"/>
              </w:rPr>
            </w:pPr>
            <w:r w:rsidRPr="00A22040">
              <w:rPr>
                <w:sz w:val="22"/>
                <w:szCs w:val="22"/>
              </w:rPr>
              <w:t>Dersin Adı</w:t>
            </w:r>
          </w:p>
        </w:tc>
        <w:tc>
          <w:tcPr>
            <w:tcW w:w="3457" w:type="dxa"/>
            <w:tcBorders>
              <w:top w:val="thinThickSmallGap" w:sz="24" w:space="0" w:color="auto"/>
              <w:bottom w:val="nil"/>
              <w:right w:val="thinThickSmallGap" w:sz="24" w:space="0" w:color="auto"/>
            </w:tcBorders>
          </w:tcPr>
          <w:p w:rsidR="002908E7" w:rsidRPr="00A22040" w:rsidRDefault="002908E7" w:rsidP="00FD7CA7">
            <w:pPr>
              <w:rPr>
                <w:sz w:val="22"/>
                <w:szCs w:val="22"/>
              </w:rPr>
            </w:pPr>
            <w:r w:rsidRPr="00A22040">
              <w:rPr>
                <w:sz w:val="22"/>
                <w:szCs w:val="22"/>
              </w:rPr>
              <w:t>Hz. Muhammed’in Hayatı</w:t>
            </w:r>
          </w:p>
        </w:tc>
      </w:tr>
      <w:tr w:rsidR="002908E7" w:rsidRPr="00A22040">
        <w:trPr>
          <w:trHeight w:val="221"/>
        </w:trPr>
        <w:tc>
          <w:tcPr>
            <w:tcW w:w="1614" w:type="dxa"/>
            <w:tcBorders>
              <w:top w:val="nil"/>
              <w:left w:val="thinThickSmallGap" w:sz="24" w:space="0" w:color="auto"/>
              <w:bottom w:val="thinThickSmallGap" w:sz="24" w:space="0" w:color="auto"/>
            </w:tcBorders>
          </w:tcPr>
          <w:p w:rsidR="002908E7" w:rsidRPr="00A22040" w:rsidRDefault="002908E7" w:rsidP="00FD7CA7">
            <w:pPr>
              <w:rPr>
                <w:sz w:val="22"/>
                <w:szCs w:val="22"/>
              </w:rPr>
            </w:pPr>
            <w:r w:rsidRPr="00A22040">
              <w:rPr>
                <w:sz w:val="22"/>
                <w:szCs w:val="22"/>
              </w:rPr>
              <w:t>Toplantı Tarihi</w:t>
            </w:r>
          </w:p>
        </w:tc>
        <w:tc>
          <w:tcPr>
            <w:tcW w:w="1685" w:type="dxa"/>
            <w:tcBorders>
              <w:top w:val="nil"/>
              <w:bottom w:val="thinThickSmallGap" w:sz="24" w:space="0" w:color="auto"/>
              <w:right w:val="thinThickSmallGap" w:sz="24" w:space="0" w:color="auto"/>
            </w:tcBorders>
          </w:tcPr>
          <w:p w:rsidR="002908E7" w:rsidRPr="00A22040" w:rsidRDefault="002908E7" w:rsidP="00830F4D">
            <w:pPr>
              <w:rPr>
                <w:sz w:val="22"/>
                <w:szCs w:val="22"/>
              </w:rPr>
            </w:pPr>
            <w:r>
              <w:rPr>
                <w:sz w:val="22"/>
                <w:szCs w:val="22"/>
              </w:rPr>
              <w:t>………….</w:t>
            </w:r>
          </w:p>
        </w:tc>
        <w:tc>
          <w:tcPr>
            <w:tcW w:w="2386" w:type="dxa"/>
            <w:tcBorders>
              <w:top w:val="nil"/>
              <w:left w:val="nil"/>
              <w:bottom w:val="thinThickSmallGap" w:sz="24" w:space="0" w:color="auto"/>
            </w:tcBorders>
          </w:tcPr>
          <w:p w:rsidR="002908E7" w:rsidRPr="00A22040" w:rsidRDefault="002908E7" w:rsidP="00FD7CA7">
            <w:pPr>
              <w:rPr>
                <w:sz w:val="22"/>
                <w:szCs w:val="22"/>
              </w:rPr>
            </w:pPr>
            <w:r w:rsidRPr="00A22040">
              <w:rPr>
                <w:sz w:val="22"/>
                <w:szCs w:val="22"/>
              </w:rPr>
              <w:t>Toplantı Yeri ve Saati</w:t>
            </w:r>
          </w:p>
        </w:tc>
        <w:tc>
          <w:tcPr>
            <w:tcW w:w="3457" w:type="dxa"/>
            <w:tcBorders>
              <w:top w:val="nil"/>
              <w:bottom w:val="thinThickSmallGap" w:sz="24" w:space="0" w:color="auto"/>
              <w:right w:val="thinThickSmallGap" w:sz="24" w:space="0" w:color="auto"/>
            </w:tcBorders>
          </w:tcPr>
          <w:p w:rsidR="002908E7" w:rsidRPr="00A22040" w:rsidRDefault="002908E7" w:rsidP="00830F4D">
            <w:pPr>
              <w:rPr>
                <w:sz w:val="22"/>
                <w:szCs w:val="22"/>
              </w:rPr>
            </w:pPr>
            <w:r>
              <w:rPr>
                <w:sz w:val="18"/>
                <w:szCs w:val="18"/>
              </w:rPr>
              <w:t>…………………..</w:t>
            </w:r>
            <w:r w:rsidRPr="00A22040">
              <w:rPr>
                <w:sz w:val="22"/>
                <w:szCs w:val="22"/>
              </w:rPr>
              <w:t xml:space="preserve"> – 14.00</w:t>
            </w:r>
          </w:p>
        </w:tc>
      </w:tr>
    </w:tbl>
    <w:p w:rsidR="002908E7" w:rsidRPr="00A22040" w:rsidRDefault="002908E7" w:rsidP="00FD7CA7">
      <w:pPr>
        <w:rPr>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2908E7" w:rsidRPr="00A22040">
        <w:tc>
          <w:tcPr>
            <w:tcW w:w="9212" w:type="dxa"/>
          </w:tcPr>
          <w:p w:rsidR="002908E7" w:rsidRPr="00A22040" w:rsidRDefault="002908E7" w:rsidP="00FD7CA7">
            <w:pPr>
              <w:jc w:val="center"/>
              <w:rPr>
                <w:sz w:val="22"/>
                <w:szCs w:val="22"/>
              </w:rPr>
            </w:pPr>
            <w:r w:rsidRPr="00A22040">
              <w:rPr>
                <w:sz w:val="22"/>
                <w:szCs w:val="22"/>
              </w:rPr>
              <w:t>TOPLANTIYA KATILAN ZÜMRE ÖĞRETMENLERİ</w:t>
            </w:r>
          </w:p>
        </w:tc>
      </w:tr>
    </w:tbl>
    <w:p w:rsidR="002908E7" w:rsidRPr="00A22040" w:rsidRDefault="002908E7" w:rsidP="00FD7CA7">
      <w:pPr>
        <w:rPr>
          <w:sz w:val="22"/>
          <w:szCs w:val="22"/>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2908E7" w:rsidRPr="00A22040">
        <w:tc>
          <w:tcPr>
            <w:tcW w:w="9212" w:type="dxa"/>
          </w:tcPr>
          <w:p w:rsidR="002908E7" w:rsidRPr="00A22040" w:rsidRDefault="002908E7" w:rsidP="00910619">
            <w:pPr>
              <w:numPr>
                <w:ilvl w:val="0"/>
                <w:numId w:val="10"/>
              </w:numPr>
              <w:jc w:val="both"/>
            </w:pPr>
            <w:r>
              <w:t>………………………</w:t>
            </w:r>
            <w:r w:rsidRPr="00A22040">
              <w:t xml:space="preserve"> ( Din Kül.ve Ahl.Bil.Öğrt.)</w:t>
            </w:r>
          </w:p>
          <w:p w:rsidR="002908E7" w:rsidRPr="00A22040" w:rsidRDefault="002908E7" w:rsidP="00910619">
            <w:pPr>
              <w:numPr>
                <w:ilvl w:val="0"/>
                <w:numId w:val="10"/>
              </w:numPr>
              <w:jc w:val="both"/>
              <w:rPr>
                <w:sz w:val="22"/>
                <w:szCs w:val="22"/>
              </w:rPr>
            </w:pPr>
            <w:r>
              <w:t>………………………</w:t>
            </w:r>
            <w:r w:rsidRPr="00A22040">
              <w:t xml:space="preserve"> (Ders Öğretmeni)</w:t>
            </w:r>
          </w:p>
        </w:tc>
      </w:tr>
    </w:tbl>
    <w:p w:rsidR="002908E7" w:rsidRPr="00A22040" w:rsidRDefault="002908E7"/>
    <w:p w:rsidR="002908E7" w:rsidRPr="00A22040" w:rsidRDefault="002908E7">
      <w:r w:rsidRPr="00A22040">
        <w:rPr>
          <w:b/>
          <w:bCs/>
          <w:u w:val="single"/>
        </w:rPr>
        <w:t>GÜNDEM MADDELERİ  :</w:t>
      </w:r>
    </w:p>
    <w:p w:rsidR="002908E7" w:rsidRPr="00A22040" w:rsidRDefault="002908E7">
      <w:pPr>
        <w:numPr>
          <w:ilvl w:val="0"/>
          <w:numId w:val="1"/>
        </w:numPr>
      </w:pPr>
      <w:r w:rsidRPr="00A22040">
        <w:t xml:space="preserve">Açılış </w:t>
      </w:r>
    </w:p>
    <w:p w:rsidR="002908E7" w:rsidRPr="00A22040" w:rsidRDefault="002908E7">
      <w:pPr>
        <w:numPr>
          <w:ilvl w:val="0"/>
          <w:numId w:val="1"/>
        </w:numPr>
      </w:pPr>
      <w:r w:rsidRPr="00A22040">
        <w:t xml:space="preserve">Milli Eğitim Temel Kanunu ve Ortaöğretim </w:t>
      </w:r>
      <w:r w:rsidRPr="00A22040">
        <w:rPr>
          <w:sz w:val="22"/>
          <w:szCs w:val="22"/>
        </w:rPr>
        <w:t>Hz. Muhammed’in Hayatı</w:t>
      </w:r>
      <w:r w:rsidRPr="00A22040">
        <w:t xml:space="preserve"> ders programının incelenmesi,</w:t>
      </w:r>
    </w:p>
    <w:p w:rsidR="002908E7" w:rsidRPr="00A22040" w:rsidRDefault="002908E7">
      <w:pPr>
        <w:numPr>
          <w:ilvl w:val="0"/>
          <w:numId w:val="1"/>
        </w:numPr>
      </w:pPr>
      <w:r w:rsidRPr="00A22040">
        <w:t>Birinci dönem  zümre kararlarının gözden geçirilmesi ve uygulama açısından değerlendirilmesi,</w:t>
      </w:r>
    </w:p>
    <w:p w:rsidR="002908E7" w:rsidRPr="00A22040" w:rsidRDefault="002908E7">
      <w:pPr>
        <w:numPr>
          <w:ilvl w:val="0"/>
          <w:numId w:val="1"/>
        </w:numPr>
        <w:tabs>
          <w:tab w:val="clear" w:pos="360"/>
          <w:tab w:val="num" w:pos="-1560"/>
        </w:tabs>
      </w:pPr>
      <w:r w:rsidRPr="00A22040">
        <w:t>Birinci dönem  öğrenci başarılarının değerlendirilmesi,  öğrencilerin başarılarının arttırılması ve verimi yükseltmek için yapılacak çalışmalar,</w:t>
      </w:r>
    </w:p>
    <w:p w:rsidR="002908E7" w:rsidRPr="00A22040" w:rsidRDefault="002908E7">
      <w:pPr>
        <w:numPr>
          <w:ilvl w:val="0"/>
          <w:numId w:val="1"/>
        </w:numPr>
      </w:pPr>
      <w:r w:rsidRPr="00A22040">
        <w:t>Yıllık ders planlarının uygulanması ile ilgili tespitler ve kararlar,</w:t>
      </w:r>
    </w:p>
    <w:p w:rsidR="002908E7" w:rsidRPr="00A22040" w:rsidRDefault="002908E7">
      <w:pPr>
        <w:numPr>
          <w:ilvl w:val="0"/>
          <w:numId w:val="1"/>
        </w:numPr>
      </w:pPr>
      <w:r w:rsidRPr="00A22040">
        <w:t>İkinci dönemle ilgili öğrenci ders hazırlıklarının kararlaştırılması,</w:t>
      </w:r>
    </w:p>
    <w:p w:rsidR="002908E7" w:rsidRPr="00A22040" w:rsidRDefault="002908E7">
      <w:pPr>
        <w:numPr>
          <w:ilvl w:val="0"/>
          <w:numId w:val="1"/>
        </w:numPr>
      </w:pPr>
      <w:r w:rsidRPr="00A22040">
        <w:t>Yıllık ödevlerin takibi rehberliği, toplanması ve değerlendirilmesi ile ilgili kararlar,</w:t>
      </w:r>
    </w:p>
    <w:p w:rsidR="002908E7" w:rsidRPr="00A22040" w:rsidRDefault="002908E7">
      <w:pPr>
        <w:numPr>
          <w:ilvl w:val="0"/>
          <w:numId w:val="1"/>
        </w:numPr>
      </w:pPr>
      <w:r w:rsidRPr="00A22040">
        <w:t>İkinci dönem yapılacak yazılı yoklama ve sözlü değerlendirmelerin esasları hakkındaki kararlar,</w:t>
      </w:r>
    </w:p>
    <w:p w:rsidR="002908E7" w:rsidRPr="00A22040" w:rsidRDefault="002908E7" w:rsidP="00A22040">
      <w:pPr>
        <w:numPr>
          <w:ilvl w:val="0"/>
          <w:numId w:val="1"/>
        </w:numPr>
      </w:pPr>
      <w:r w:rsidRPr="00A22040">
        <w:t>Diğer ders ve zümre öğretmenleriyle ikinci dönem hangi konularda nasıl işbirliği yapılacağının açıklanması,</w:t>
      </w:r>
    </w:p>
    <w:p w:rsidR="002908E7" w:rsidRPr="00A22040" w:rsidRDefault="002908E7">
      <w:pPr>
        <w:numPr>
          <w:ilvl w:val="0"/>
          <w:numId w:val="1"/>
        </w:numPr>
      </w:pPr>
      <w:r w:rsidRPr="00A22040">
        <w:t>Dilek ve temenniler.</w:t>
      </w:r>
    </w:p>
    <w:p w:rsidR="002908E7" w:rsidRPr="00A22040" w:rsidRDefault="002908E7"/>
    <w:p w:rsidR="002908E7" w:rsidRPr="00A22040" w:rsidRDefault="002908E7" w:rsidP="00E300CE">
      <w:pPr>
        <w:jc w:val="both"/>
        <w:rPr>
          <w:b/>
          <w:bCs/>
        </w:rPr>
      </w:pPr>
      <w:r w:rsidRPr="00A22040">
        <w:rPr>
          <w:b/>
          <w:bCs/>
          <w:u w:val="single"/>
        </w:rPr>
        <w:t>GÜNDEMİN GÖRÜŞÜLMESİ    :</w:t>
      </w:r>
    </w:p>
    <w:p w:rsidR="002908E7" w:rsidRPr="00A22040" w:rsidRDefault="002908E7">
      <w:pPr>
        <w:numPr>
          <w:ilvl w:val="0"/>
          <w:numId w:val="2"/>
        </w:numPr>
        <w:jc w:val="both"/>
      </w:pPr>
      <w:r w:rsidRPr="00A22040">
        <w:rPr>
          <w:b/>
          <w:bCs/>
          <w:u w:val="single"/>
        </w:rPr>
        <w:t>Açılış :</w:t>
      </w:r>
      <w:r w:rsidRPr="00A22040">
        <w:t xml:space="preserve"> </w:t>
      </w:r>
      <w:r w:rsidRPr="00A22040">
        <w:rPr>
          <w:sz w:val="22"/>
          <w:szCs w:val="22"/>
        </w:rPr>
        <w:t xml:space="preserve">Zümre toplantısı, zümre başkanı </w:t>
      </w:r>
      <w:r>
        <w:rPr>
          <w:sz w:val="22"/>
          <w:szCs w:val="22"/>
        </w:rPr>
        <w:t>…………………………..</w:t>
      </w:r>
      <w:r w:rsidRPr="00A22040">
        <w:rPr>
          <w:sz w:val="22"/>
          <w:szCs w:val="22"/>
        </w:rPr>
        <w:t xml:space="preserve"> iyi dilek ve temennileriyle açıldı.</w:t>
      </w:r>
      <w:r w:rsidRPr="00A22040">
        <w:t xml:space="preserve"> </w:t>
      </w:r>
    </w:p>
    <w:p w:rsidR="002908E7" w:rsidRPr="00A22040" w:rsidRDefault="002908E7">
      <w:pPr>
        <w:jc w:val="both"/>
      </w:pPr>
    </w:p>
    <w:p w:rsidR="002908E7" w:rsidRPr="00A22040" w:rsidRDefault="002908E7" w:rsidP="00910619">
      <w:pPr>
        <w:numPr>
          <w:ilvl w:val="0"/>
          <w:numId w:val="2"/>
        </w:numPr>
        <w:jc w:val="both"/>
      </w:pPr>
      <w:r w:rsidRPr="00A22040">
        <w:rPr>
          <w:b/>
          <w:bCs/>
          <w:u w:val="single"/>
        </w:rPr>
        <w:t>Milli Eğitim Temel Kanunu ve Din Kül.ve Ahl.Bil. ders  programının incelenmesi:</w:t>
      </w:r>
      <w:r w:rsidRPr="00A22040">
        <w:t xml:space="preserve"> 1739 Sayılı Milli Eğitim Temel Kanunu üyeler tarafından incelendi ve alınacak kararları bu kanunun ilke ve prensiplerine uygun olması gerektiği vurgulandı. </w:t>
      </w:r>
    </w:p>
    <w:p w:rsidR="002908E7" w:rsidRPr="00A22040" w:rsidRDefault="002908E7" w:rsidP="00910619">
      <w:pPr>
        <w:ind w:left="420"/>
        <w:jc w:val="both"/>
      </w:pPr>
      <w:r w:rsidRPr="00A22040">
        <w:t>T.T.K.B. nın 03.09.2012 tarihinde yayınlanan Hz. Muhammed’in Hayatı dersi programı incelendi ve gerekli açıklamalar zümre başkanı tarafından yapıldı.  Hz. Muhammed’in Hayatı ders programında belirlenen genel amaç ve ilke ve kazanımlar doğrultusunda eğitim ve öğretim yapılması, uygulamada bu amaç ve ilkelere özen gösterilmesini istedi.</w:t>
      </w:r>
    </w:p>
    <w:p w:rsidR="002908E7" w:rsidRPr="00A22040" w:rsidRDefault="002908E7">
      <w:pPr>
        <w:jc w:val="both"/>
      </w:pPr>
    </w:p>
    <w:p w:rsidR="002908E7" w:rsidRPr="00A22040" w:rsidRDefault="002908E7">
      <w:pPr>
        <w:numPr>
          <w:ilvl w:val="0"/>
          <w:numId w:val="2"/>
        </w:numPr>
      </w:pPr>
      <w:r w:rsidRPr="00A22040">
        <w:rPr>
          <w:b/>
          <w:bCs/>
          <w:u w:val="single"/>
        </w:rPr>
        <w:t>Birinci dönem  zümre kararlarının gözden geçirilmesi ve uygulama açısından değerlendirilmesi:</w:t>
      </w:r>
      <w:r w:rsidRPr="00A22040">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2908E7" w:rsidRPr="00A22040" w:rsidRDefault="002908E7" w:rsidP="00F568E2"/>
    <w:p w:rsidR="002908E7" w:rsidRPr="00A22040" w:rsidRDefault="002908E7" w:rsidP="00616427">
      <w:pPr>
        <w:ind w:left="284" w:hanging="284"/>
        <w:jc w:val="both"/>
      </w:pPr>
      <w:r w:rsidRPr="00A22040">
        <w:rPr>
          <w:b/>
          <w:bCs/>
        </w:rPr>
        <w:t xml:space="preserve">4. </w:t>
      </w:r>
      <w:r w:rsidRPr="00A22040">
        <w:t xml:space="preserve">  </w:t>
      </w:r>
      <w:r w:rsidRPr="00A22040">
        <w:rPr>
          <w:b/>
          <w:bCs/>
          <w:u w:val="single"/>
        </w:rPr>
        <w:t>Birinci dönem  öğrenci başarılarının değerlendirilmesi,  öğrencilerin başarılarının arttırılması ve verimi yükseltmek için yapılacak çalışmalar:</w:t>
      </w:r>
      <w:r w:rsidRPr="00A22040">
        <w:t xml:space="preserve"> Okulumuzda okutulan Hz. Muhammed’in Hayatı derslerindeki başarı ortalamasının </w:t>
      </w:r>
      <w:r>
        <w:t>………………………</w:t>
      </w:r>
      <w:r w:rsidRPr="00A22040">
        <w:t xml:space="preserve">  olduğu tespit edildi. </w:t>
      </w:r>
    </w:p>
    <w:p w:rsidR="002908E7" w:rsidRPr="00A22040" w:rsidRDefault="002908E7">
      <w:pPr>
        <w:pStyle w:val="BodyTextIndent"/>
        <w:rPr>
          <w:sz w:val="20"/>
          <w:szCs w:val="20"/>
        </w:rPr>
      </w:pPr>
      <w:r w:rsidRPr="00A22040">
        <w:rPr>
          <w:sz w:val="20"/>
          <w:szCs w:val="20"/>
        </w:rPr>
        <w:t xml:space="preserve">           Bu başarının istenilen düzeyde olduğunu söyleyen </w:t>
      </w:r>
      <w:r w:rsidRPr="00A22040">
        <w:rPr>
          <w:sz w:val="22"/>
          <w:szCs w:val="22"/>
        </w:rPr>
        <w:t xml:space="preserve">zümre başkanı </w:t>
      </w:r>
      <w:r>
        <w:rPr>
          <w:sz w:val="22"/>
          <w:szCs w:val="22"/>
        </w:rPr>
        <w:t>……………………………</w:t>
      </w:r>
      <w:r w:rsidRPr="00A22040">
        <w:rPr>
          <w:sz w:val="20"/>
          <w:szCs w:val="20"/>
        </w:rPr>
        <w:t xml:space="preserve">, geçen dönem alınan kararların olumlu sonuçlar verdiğini ve uygulamaya devam edilmesi gerektiğini belirtti. </w:t>
      </w:r>
    </w:p>
    <w:p w:rsidR="002908E7" w:rsidRPr="00A22040" w:rsidRDefault="002908E7">
      <w:pPr>
        <w:ind w:left="284"/>
        <w:jc w:val="both"/>
      </w:pPr>
      <w:r w:rsidRPr="00A22040">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2908E7" w:rsidRPr="00A22040" w:rsidRDefault="002908E7" w:rsidP="00EC624C">
      <w:pPr>
        <w:ind w:left="284"/>
        <w:jc w:val="both"/>
      </w:pPr>
      <w:r w:rsidRPr="00A22040">
        <w:t xml:space="preserve">       Öğrencilerin ihtiyaç duydukları konuları öğrenmeleri için soru sormalarına ve fikir beyan etmelerine engel olunmayacak, hatalı oldukları yerler güzel bir şekilde belirtilecek ve böylece derslerde çok soru sorma ve fikirlerini açıkça ifade edebilme hürriyetine sahip olduğu kanaatine varmaları sağlanacak. Sorulan soruların ders konusuyla ilgisi bulunmasa da zamanın müsaade ettiği ölçüde mutlaka cevaplandırılacak.</w:t>
      </w:r>
    </w:p>
    <w:p w:rsidR="002908E7" w:rsidRPr="00A22040" w:rsidRDefault="002908E7" w:rsidP="00F63819">
      <w:pPr>
        <w:ind w:left="284"/>
        <w:jc w:val="both"/>
      </w:pPr>
      <w:r w:rsidRPr="00A22040">
        <w:t xml:space="preserve">      </w:t>
      </w:r>
    </w:p>
    <w:p w:rsidR="002908E7" w:rsidRPr="00A22040" w:rsidRDefault="002908E7" w:rsidP="00D07232">
      <w:pPr>
        <w:ind w:left="284" w:hanging="284"/>
        <w:jc w:val="both"/>
      </w:pPr>
      <w:r w:rsidRPr="00A22040">
        <w:rPr>
          <w:b/>
          <w:bCs/>
        </w:rPr>
        <w:t>5</w:t>
      </w:r>
      <w:r w:rsidRPr="00A22040">
        <w:t xml:space="preserve">. </w:t>
      </w:r>
      <w:r w:rsidRPr="00A22040">
        <w:rPr>
          <w:b/>
          <w:bCs/>
          <w:u w:val="single"/>
        </w:rPr>
        <w:t>Yıllık ders planının uygulanması ile ilgili tespitler ve  kararlar</w:t>
      </w:r>
      <w:r w:rsidRPr="00A22040">
        <w:rPr>
          <w:u w:val="single"/>
        </w:rPr>
        <w:t xml:space="preserve"> </w:t>
      </w:r>
      <w:r w:rsidRPr="00A22040">
        <w:rPr>
          <w:b/>
          <w:bCs/>
          <w:u w:val="single"/>
        </w:rPr>
        <w:t>:</w:t>
      </w:r>
      <w:r w:rsidRPr="00A22040">
        <w:t xml:space="preserve"> </w:t>
      </w:r>
      <w:r w:rsidRPr="00A22040">
        <w:rPr>
          <w:b/>
          <w:bCs/>
          <w:u w:val="single"/>
        </w:rPr>
        <w:t xml:space="preserve"> </w:t>
      </w:r>
      <w:r w:rsidRPr="00A22040">
        <w:t xml:space="preserve">Yıllık planlarla ilgili birinci zümre toplantısında alınan kararlar doğrultusunda yıllık planlar oluşturulmuş ve uygulamaya konulmuştur. Yıllık planlar planlandığı şekilde uygulanmış, </w:t>
      </w:r>
      <w:r>
        <w:t>…………………….</w:t>
      </w:r>
      <w:r w:rsidRPr="00A22040">
        <w:t xml:space="preserve"> sınıflarında tamamlanamadığı tespit edilmiştir. 2012-2013 öğretim yılı ikinci dönemi için planlanan konular planlamaya uygun şekilde işlenmesi ve tamamlanmasına özen gösterilmesi istenmiştir. </w:t>
      </w:r>
    </w:p>
    <w:p w:rsidR="002908E7" w:rsidRPr="00A22040" w:rsidRDefault="002908E7">
      <w:pPr>
        <w:ind w:left="426" w:firstLine="282"/>
        <w:jc w:val="both"/>
      </w:pPr>
    </w:p>
    <w:p w:rsidR="002908E7" w:rsidRPr="00A22040" w:rsidRDefault="002908E7" w:rsidP="00985A02">
      <w:pPr>
        <w:ind w:left="284" w:hanging="284"/>
        <w:jc w:val="both"/>
        <w:rPr>
          <w:b/>
          <w:bCs/>
          <w:u w:val="single"/>
        </w:rPr>
      </w:pPr>
      <w:r w:rsidRPr="00A22040">
        <w:rPr>
          <w:b/>
          <w:bCs/>
          <w:u w:val="single"/>
        </w:rPr>
        <w:t xml:space="preserve">6. İkinci dönemle ilgili öğrenci ders hazırlıklarının kararlaştırılması: </w:t>
      </w:r>
      <w:r w:rsidRPr="00A22040">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2908E7" w:rsidRPr="00A22040" w:rsidRDefault="002908E7" w:rsidP="00F4208D">
      <w:pPr>
        <w:jc w:val="both"/>
        <w:rPr>
          <w:b/>
          <w:bCs/>
          <w:u w:val="single"/>
        </w:rPr>
      </w:pPr>
    </w:p>
    <w:p w:rsidR="002908E7" w:rsidRPr="00A22040" w:rsidRDefault="002908E7" w:rsidP="00664B3E">
      <w:pPr>
        <w:ind w:left="284" w:hanging="284"/>
        <w:jc w:val="both"/>
      </w:pPr>
      <w:r w:rsidRPr="00A22040">
        <w:rPr>
          <w:b/>
          <w:bCs/>
          <w:u w:val="single"/>
        </w:rPr>
        <w:t>7. Yıllık ödevlerin takibi rehberliği, toplanması ve değerlendirilmesi ile ilgili kararlar</w:t>
      </w:r>
      <w:r w:rsidRPr="00A22040">
        <w:t>: 2012-2013 öğretim yılı için yıllık ödev almayı tercih eden öğrenci olmamıştır. Ancak naklen gelen öğrencilerle ilgili ihtiyaç halinde birinci zümre toplantısında kararlaştırılan ödev konuları öğrencilere verilecektir. Öğrencilere ödevin konusu ve bölümleri, ödevde istenilen nitelikler, ödevin hangi yönlerden değerlendirileceği, ödevin veriliş ve alınacağı tarih ve yararlanılacak kaynakların belirtileceği bir ödev planı verilecektir.</w:t>
      </w:r>
    </w:p>
    <w:p w:rsidR="002908E7" w:rsidRPr="00A22040" w:rsidRDefault="002908E7">
      <w:pPr>
        <w:jc w:val="both"/>
      </w:pPr>
    </w:p>
    <w:p w:rsidR="002908E7" w:rsidRPr="00A22040" w:rsidRDefault="002908E7" w:rsidP="00900BBF">
      <w:pPr>
        <w:tabs>
          <w:tab w:val="left" w:pos="1134"/>
        </w:tabs>
        <w:ind w:left="284" w:hanging="284"/>
        <w:jc w:val="both"/>
      </w:pPr>
      <w:r w:rsidRPr="00A22040">
        <w:rPr>
          <w:b/>
          <w:bCs/>
          <w:u w:val="single"/>
        </w:rPr>
        <w:t xml:space="preserve">8. İkinci dönem yapılacak yazılı yoklama ve sözlü değerlendirmelerin esasları hakkındaki kararlar: </w:t>
      </w:r>
      <w:r w:rsidRPr="00A22040">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25 in altında kalması durumunda isteyen öğrencilerin girmesi şartıyla sınav yenilemesi de yapılabilecektir. </w:t>
      </w:r>
    </w:p>
    <w:p w:rsidR="002908E7" w:rsidRPr="00A22040" w:rsidRDefault="002908E7">
      <w:pPr>
        <w:tabs>
          <w:tab w:val="left" w:pos="1134"/>
        </w:tabs>
        <w:ind w:left="284" w:hanging="284"/>
        <w:jc w:val="both"/>
      </w:pPr>
      <w:r w:rsidRPr="00A22040">
        <w:tab/>
      </w:r>
      <w:r w:rsidRPr="00A22040">
        <w:tab/>
      </w:r>
    </w:p>
    <w:p w:rsidR="002908E7" w:rsidRPr="00A22040" w:rsidRDefault="002908E7">
      <w:pPr>
        <w:tabs>
          <w:tab w:val="left" w:pos="1134"/>
        </w:tabs>
        <w:ind w:left="284" w:hanging="284"/>
        <w:jc w:val="both"/>
      </w:pPr>
      <w:r w:rsidRPr="00A22040">
        <w:tab/>
        <w:t>İkinci dönem yapılacak yazılı yoklamaların zamanı aşağıdaki şekilde kararlaştırılmıştır:</w:t>
      </w:r>
    </w:p>
    <w:p w:rsidR="002908E7" w:rsidRPr="00A22040" w:rsidRDefault="002908E7">
      <w:pPr>
        <w:tabs>
          <w:tab w:val="left" w:pos="1134"/>
        </w:tabs>
        <w:ind w:left="284" w:hanging="284"/>
        <w:jc w:val="both"/>
      </w:pPr>
    </w:p>
    <w:p w:rsidR="002908E7" w:rsidRPr="00A22040" w:rsidRDefault="002908E7" w:rsidP="00664B3E">
      <w:pPr>
        <w:tabs>
          <w:tab w:val="left" w:pos="1134"/>
        </w:tabs>
        <w:ind w:left="284" w:hanging="284"/>
        <w:jc w:val="both"/>
      </w:pPr>
      <w:r w:rsidRPr="00A22040">
        <w:tab/>
      </w:r>
      <w:r w:rsidRPr="00A22040">
        <w:rPr>
          <w:u w:val="single"/>
        </w:rPr>
        <w:t>İkinci Dönem Yazılı Yoklama Zamanı:</w:t>
      </w:r>
      <w:r w:rsidRPr="00A22040">
        <w:t xml:space="preserve">   </w:t>
      </w:r>
      <w:r w:rsidRPr="00A22040">
        <w:tab/>
        <w:t>Birinci yazılı yoklama;   01-05 Nisan 2013</w:t>
      </w:r>
    </w:p>
    <w:p w:rsidR="002908E7" w:rsidRPr="00A22040" w:rsidRDefault="002908E7" w:rsidP="00664B3E">
      <w:pPr>
        <w:ind w:left="284" w:firstLine="283"/>
        <w:jc w:val="both"/>
      </w:pPr>
      <w:r w:rsidRPr="00A22040">
        <w:tab/>
      </w:r>
      <w:r w:rsidRPr="00A22040">
        <w:tab/>
      </w:r>
      <w:r w:rsidRPr="00A22040">
        <w:tab/>
      </w:r>
      <w:r w:rsidRPr="00A22040">
        <w:tab/>
      </w:r>
      <w:r w:rsidRPr="00A22040">
        <w:tab/>
      </w:r>
      <w:r w:rsidRPr="00A22040">
        <w:tab/>
        <w:t>İkinci yazılı yoklama;     21-24 Mayıs 2013</w:t>
      </w:r>
    </w:p>
    <w:p w:rsidR="002908E7" w:rsidRPr="00A22040" w:rsidRDefault="002908E7" w:rsidP="00654406">
      <w:pPr>
        <w:ind w:left="284" w:firstLine="283"/>
        <w:jc w:val="both"/>
      </w:pPr>
    </w:p>
    <w:p w:rsidR="002908E7" w:rsidRPr="00A22040" w:rsidRDefault="002908E7" w:rsidP="00654406">
      <w:pPr>
        <w:tabs>
          <w:tab w:val="left" w:pos="1134"/>
        </w:tabs>
        <w:ind w:left="284" w:hanging="284"/>
        <w:jc w:val="both"/>
      </w:pPr>
      <w:r w:rsidRPr="00A22040">
        <w:tab/>
      </w:r>
      <w:r w:rsidRPr="00A22040">
        <w:tab/>
        <w:t xml:space="preserve">Sözlü sınavlar için özel olarak zaman tahsis edilmeyecek, öğrencilerin sosyal etkinliklerdeki çalışmaları, derse hazırlıkları, ders içindeki etkinlikleri ve dersle ilgili araştırma ve proje çalışmaları değerlendirilerek iki sözlü puanı verilecektir. </w:t>
      </w:r>
    </w:p>
    <w:p w:rsidR="002908E7" w:rsidRPr="00A22040" w:rsidRDefault="002908E7" w:rsidP="00F63819">
      <w:pPr>
        <w:rPr>
          <w:b/>
          <w:bCs/>
        </w:rPr>
      </w:pPr>
    </w:p>
    <w:p w:rsidR="002908E7" w:rsidRPr="00A22040" w:rsidRDefault="002908E7" w:rsidP="00F71894">
      <w:pPr>
        <w:ind w:left="284" w:hanging="284"/>
      </w:pPr>
      <w:r w:rsidRPr="00A22040">
        <w:rPr>
          <w:b/>
          <w:bCs/>
        </w:rPr>
        <w:t>9.</w:t>
      </w:r>
      <w:r w:rsidRPr="00A22040">
        <w:t xml:space="preserve"> </w:t>
      </w:r>
      <w:r w:rsidRPr="00A22040">
        <w:rPr>
          <w:b/>
          <w:bCs/>
          <w:u w:val="single"/>
        </w:rPr>
        <w:t>İkinci dönem diğer ders ve zümre öğretmenleriyle hangi konularda nasıl işbirliği yapılacağının açıklanması:</w:t>
      </w:r>
      <w:r w:rsidRPr="00A22040">
        <w:t xml:space="preserve"> </w:t>
      </w:r>
      <w:r w:rsidRPr="00A22040">
        <w:rPr>
          <w:b/>
          <w:bCs/>
        </w:rPr>
        <w:t xml:space="preserve"> </w:t>
      </w:r>
      <w:r w:rsidRPr="00A22040">
        <w:t>Din Kültürü ve Ahlak Bilgisi Öğretim Programı ile Hz. Muhammed’in Hayatı Ders Öğretim Programı arasında bazı konular ilişkilendirilecektir. Ders öğretim programının “Açıklamalar” kısmında verilen bilgiler doğrultusunda ilişkilendirmeler ve kısıtlamalara dikkat edilecektir.</w:t>
      </w:r>
    </w:p>
    <w:p w:rsidR="002908E7" w:rsidRPr="00A22040" w:rsidRDefault="002908E7" w:rsidP="00C756FD">
      <w:pPr>
        <w:jc w:val="both"/>
        <w:rPr>
          <w:b/>
          <w:bCs/>
        </w:rPr>
      </w:pPr>
    </w:p>
    <w:p w:rsidR="002908E7" w:rsidRPr="00AC435C" w:rsidRDefault="002908E7" w:rsidP="00664B3E">
      <w:pPr>
        <w:jc w:val="both"/>
      </w:pPr>
      <w:r w:rsidRPr="00AC435C">
        <w:rPr>
          <w:b/>
          <w:bCs/>
          <w:u w:val="single"/>
        </w:rPr>
        <w:t>10. Dilek ve temenniler:</w:t>
      </w:r>
      <w:r w:rsidRPr="00AC435C">
        <w:t xml:space="preserve"> Toplantı zümre başkanı </w:t>
      </w:r>
      <w:r>
        <w:t>…………………………….</w:t>
      </w:r>
      <w:r w:rsidRPr="00AC435C">
        <w:t xml:space="preserve"> alınan kararların uygulanması, 2012-2013 öğretim yılı ikinci döneminin hayırlı olması ve başarı getirmesi dilekleriyle bitirilmiştir.</w:t>
      </w:r>
    </w:p>
    <w:p w:rsidR="002908E7" w:rsidRPr="00AC435C" w:rsidRDefault="002908E7" w:rsidP="00FD7CA7">
      <w:pPr>
        <w:jc w:val="both"/>
      </w:pPr>
    </w:p>
    <w:p w:rsidR="002908E7" w:rsidRPr="00AC435C" w:rsidRDefault="002908E7" w:rsidP="00FD7CA7">
      <w:pPr>
        <w:jc w:val="both"/>
      </w:pPr>
    </w:p>
    <w:p w:rsidR="002908E7" w:rsidRPr="00AC435C" w:rsidRDefault="002908E7" w:rsidP="00FD7CA7">
      <w:pPr>
        <w:jc w:val="both"/>
      </w:pPr>
      <w:hyperlink r:id="rId5" w:history="1">
        <w:r>
          <w:rPr>
            <w:rStyle w:val="Hyperlink"/>
            <w:b/>
            <w:bCs/>
            <w:sz w:val="24"/>
            <w:szCs w:val="24"/>
          </w:rPr>
          <w:t>www.sorubak.com</w:t>
        </w:r>
      </w:hyperlink>
    </w:p>
    <w:p w:rsidR="002908E7" w:rsidRPr="00AC435C" w:rsidRDefault="002908E7" w:rsidP="00FD7CA7">
      <w:pPr>
        <w:jc w:val="both"/>
      </w:pPr>
    </w:p>
    <w:p w:rsidR="002908E7" w:rsidRDefault="002908E7" w:rsidP="00C33775">
      <w:pPr>
        <w:jc w:val="both"/>
      </w:pPr>
      <w:r>
        <w:t xml:space="preserve">    ……………………..         </w:t>
      </w:r>
      <w:r>
        <w:tab/>
        <w:t xml:space="preserve">    ……………………..         </w:t>
      </w:r>
      <w:r>
        <w:tab/>
        <w:t xml:space="preserve">                </w:t>
      </w:r>
      <w:r>
        <w:tab/>
      </w:r>
      <w:r>
        <w:tab/>
        <w:t xml:space="preserve">                          Din Kül. ve Ahl. Bil. Öğrt.</w:t>
      </w:r>
      <w:r>
        <w:tab/>
        <w:t>Din Kül. ve Ahl. Bil. Öğrt.</w:t>
      </w:r>
      <w:r>
        <w:tab/>
      </w:r>
    </w:p>
    <w:p w:rsidR="002908E7" w:rsidRDefault="002908E7" w:rsidP="00C33775">
      <w:pPr>
        <w:jc w:val="both"/>
      </w:pPr>
      <w:r>
        <w:t xml:space="preserve">        </w:t>
      </w:r>
      <w:r>
        <w:tab/>
      </w:r>
      <w:r>
        <w:tab/>
      </w:r>
      <w:r>
        <w:tab/>
      </w:r>
      <w:r>
        <w:tab/>
      </w:r>
      <w:r>
        <w:tab/>
        <w:t xml:space="preserve">        </w:t>
      </w:r>
    </w:p>
    <w:p w:rsidR="002908E7" w:rsidRDefault="002908E7" w:rsidP="00C33775"/>
    <w:p w:rsidR="002908E7" w:rsidRDefault="002908E7" w:rsidP="00C33775">
      <w:pPr>
        <w:ind w:left="7788"/>
      </w:pPr>
      <w:r>
        <w:t xml:space="preserve">   UYGUNDUR</w:t>
      </w:r>
    </w:p>
    <w:p w:rsidR="002908E7" w:rsidRDefault="002908E7" w:rsidP="00C33775">
      <w:pPr>
        <w:jc w:val="right"/>
      </w:pPr>
    </w:p>
    <w:p w:rsidR="002908E7" w:rsidRDefault="002908E7" w:rsidP="00C33775">
      <w:pPr>
        <w:jc w:val="right"/>
      </w:pPr>
    </w:p>
    <w:p w:rsidR="002908E7" w:rsidRDefault="002908E7" w:rsidP="00C33775">
      <w:pPr>
        <w:jc w:val="right"/>
      </w:pPr>
      <w:r>
        <w:t xml:space="preserve">      ………………………..</w:t>
      </w:r>
    </w:p>
    <w:p w:rsidR="002908E7" w:rsidRPr="00AC435C" w:rsidRDefault="002908E7" w:rsidP="00C33775">
      <w:pPr>
        <w:ind w:left="7080" w:firstLine="708"/>
        <w:jc w:val="center"/>
      </w:pPr>
      <w:r>
        <w:t>Okul Müdürü</w:t>
      </w:r>
    </w:p>
    <w:p w:rsidR="002908E7" w:rsidRDefault="002908E7" w:rsidP="00FB54B2">
      <w:pPr>
        <w:jc w:val="center"/>
        <w:rPr>
          <w:sz w:val="36"/>
          <w:szCs w:val="36"/>
        </w:rPr>
      </w:pPr>
    </w:p>
    <w:p w:rsidR="002908E7" w:rsidRPr="00A22040" w:rsidRDefault="002908E7">
      <w:pPr>
        <w:jc w:val="both"/>
      </w:pPr>
      <w:bookmarkStart w:id="0" w:name="_GoBack"/>
      <w:bookmarkEnd w:id="0"/>
    </w:p>
    <w:sectPr w:rsidR="002908E7" w:rsidRPr="00A22040"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40A40B4"/>
    <w:multiLevelType w:val="hybridMultilevel"/>
    <w:tmpl w:val="1982DE54"/>
    <w:lvl w:ilvl="0" w:tplc="BF48E058">
      <w:start w:val="1"/>
      <w:numFmt w:val="decimal"/>
      <w:lvlText w:val="%1."/>
      <w:lvlJc w:val="left"/>
      <w:pPr>
        <w:tabs>
          <w:tab w:val="num" w:pos="720"/>
        </w:tabs>
        <w:ind w:left="720" w:hanging="360"/>
      </w:pPr>
    </w:lvl>
    <w:lvl w:ilvl="1" w:tplc="249E49F6">
      <w:start w:val="1"/>
      <w:numFmt w:val="decimal"/>
      <w:lvlText w:val="%2."/>
      <w:lvlJc w:val="left"/>
      <w:pPr>
        <w:tabs>
          <w:tab w:val="num" w:pos="1440"/>
        </w:tabs>
        <w:ind w:left="1440" w:hanging="360"/>
      </w:pPr>
    </w:lvl>
    <w:lvl w:ilvl="2" w:tplc="DC98455C">
      <w:start w:val="1"/>
      <w:numFmt w:val="decimal"/>
      <w:lvlText w:val="%3."/>
      <w:lvlJc w:val="left"/>
      <w:pPr>
        <w:tabs>
          <w:tab w:val="num" w:pos="2160"/>
        </w:tabs>
        <w:ind w:left="2160" w:hanging="360"/>
      </w:pPr>
    </w:lvl>
    <w:lvl w:ilvl="3" w:tplc="35FA19A2">
      <w:start w:val="1"/>
      <w:numFmt w:val="decimal"/>
      <w:lvlText w:val="%4."/>
      <w:lvlJc w:val="left"/>
      <w:pPr>
        <w:tabs>
          <w:tab w:val="num" w:pos="2880"/>
        </w:tabs>
        <w:ind w:left="2880" w:hanging="360"/>
      </w:pPr>
    </w:lvl>
    <w:lvl w:ilvl="4" w:tplc="B5167CEA">
      <w:start w:val="1"/>
      <w:numFmt w:val="decimal"/>
      <w:lvlText w:val="%5."/>
      <w:lvlJc w:val="left"/>
      <w:pPr>
        <w:tabs>
          <w:tab w:val="num" w:pos="3600"/>
        </w:tabs>
        <w:ind w:left="3600" w:hanging="360"/>
      </w:pPr>
    </w:lvl>
    <w:lvl w:ilvl="5" w:tplc="7A5232E4">
      <w:start w:val="1"/>
      <w:numFmt w:val="decimal"/>
      <w:lvlText w:val="%6."/>
      <w:lvlJc w:val="left"/>
      <w:pPr>
        <w:tabs>
          <w:tab w:val="num" w:pos="4320"/>
        </w:tabs>
        <w:ind w:left="4320" w:hanging="360"/>
      </w:pPr>
    </w:lvl>
    <w:lvl w:ilvl="6" w:tplc="AA66A692">
      <w:start w:val="1"/>
      <w:numFmt w:val="decimal"/>
      <w:lvlText w:val="%7."/>
      <w:lvlJc w:val="left"/>
      <w:pPr>
        <w:tabs>
          <w:tab w:val="num" w:pos="5040"/>
        </w:tabs>
        <w:ind w:left="5040" w:hanging="360"/>
      </w:pPr>
    </w:lvl>
    <w:lvl w:ilvl="7" w:tplc="D9ECB2E8">
      <w:start w:val="1"/>
      <w:numFmt w:val="decimal"/>
      <w:lvlText w:val="%8."/>
      <w:lvlJc w:val="left"/>
      <w:pPr>
        <w:tabs>
          <w:tab w:val="num" w:pos="5760"/>
        </w:tabs>
        <w:ind w:left="5760" w:hanging="360"/>
      </w:pPr>
    </w:lvl>
    <w:lvl w:ilvl="8" w:tplc="F2846062">
      <w:start w:val="1"/>
      <w:numFmt w:val="decimal"/>
      <w:lvlText w:val="%9."/>
      <w:lvlJc w:val="left"/>
      <w:pPr>
        <w:tabs>
          <w:tab w:val="num" w:pos="6480"/>
        </w:tabs>
        <w:ind w:left="6480" w:hanging="360"/>
      </w:pPr>
    </w:lvl>
  </w:abstractNum>
  <w:abstractNum w:abstractNumId="2">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3">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4">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5">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6">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7">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8">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10">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7"/>
  </w:num>
  <w:num w:numId="2">
    <w:abstractNumId w:val="5"/>
  </w:num>
  <w:num w:numId="3">
    <w:abstractNumId w:val="6"/>
  </w:num>
  <w:num w:numId="4">
    <w:abstractNumId w:val="4"/>
  </w:num>
  <w:num w:numId="5">
    <w:abstractNumId w:val="0"/>
  </w:num>
  <w:num w:numId="6">
    <w:abstractNumId w:val="2"/>
  </w:num>
  <w:num w:numId="7">
    <w:abstractNumId w:val="3"/>
  </w:num>
  <w:num w:numId="8">
    <w:abstractNumId w:val="9"/>
  </w:num>
  <w:num w:numId="9">
    <w:abstractNumId w:val="10"/>
  </w:num>
  <w:num w:numId="10">
    <w:abstractNumId w:val="8"/>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40383"/>
    <w:rsid w:val="00066937"/>
    <w:rsid w:val="0007716E"/>
    <w:rsid w:val="0008649A"/>
    <w:rsid w:val="000A19D9"/>
    <w:rsid w:val="000C447A"/>
    <w:rsid w:val="000D7C44"/>
    <w:rsid w:val="000F0D6F"/>
    <w:rsid w:val="000F19E9"/>
    <w:rsid w:val="000F7B8F"/>
    <w:rsid w:val="00141631"/>
    <w:rsid w:val="001A7968"/>
    <w:rsid w:val="001B67B4"/>
    <w:rsid w:val="001D4D5D"/>
    <w:rsid w:val="002129D1"/>
    <w:rsid w:val="002142FD"/>
    <w:rsid w:val="00220CF4"/>
    <w:rsid w:val="002243CE"/>
    <w:rsid w:val="00237F59"/>
    <w:rsid w:val="002821DB"/>
    <w:rsid w:val="002908E7"/>
    <w:rsid w:val="002B7793"/>
    <w:rsid w:val="002D2C9D"/>
    <w:rsid w:val="002E274E"/>
    <w:rsid w:val="003261FC"/>
    <w:rsid w:val="0033501C"/>
    <w:rsid w:val="00342894"/>
    <w:rsid w:val="00345C68"/>
    <w:rsid w:val="00376AE9"/>
    <w:rsid w:val="00394395"/>
    <w:rsid w:val="003B444E"/>
    <w:rsid w:val="003D4931"/>
    <w:rsid w:val="003E55AE"/>
    <w:rsid w:val="003F7A0A"/>
    <w:rsid w:val="00422304"/>
    <w:rsid w:val="00427AD4"/>
    <w:rsid w:val="0043680F"/>
    <w:rsid w:val="00451AEE"/>
    <w:rsid w:val="0045395E"/>
    <w:rsid w:val="004C06C9"/>
    <w:rsid w:val="004E3030"/>
    <w:rsid w:val="004F056F"/>
    <w:rsid w:val="004F430D"/>
    <w:rsid w:val="00562E08"/>
    <w:rsid w:val="00576A3A"/>
    <w:rsid w:val="005962BE"/>
    <w:rsid w:val="005D2080"/>
    <w:rsid w:val="005E33C4"/>
    <w:rsid w:val="00606007"/>
    <w:rsid w:val="00616427"/>
    <w:rsid w:val="00623275"/>
    <w:rsid w:val="00654406"/>
    <w:rsid w:val="00664B3E"/>
    <w:rsid w:val="006B2B9E"/>
    <w:rsid w:val="006C2EA7"/>
    <w:rsid w:val="006C482C"/>
    <w:rsid w:val="006D0DF4"/>
    <w:rsid w:val="007152A2"/>
    <w:rsid w:val="0073570E"/>
    <w:rsid w:val="007D55BC"/>
    <w:rsid w:val="007E7982"/>
    <w:rsid w:val="00827620"/>
    <w:rsid w:val="00830F4D"/>
    <w:rsid w:val="0085219B"/>
    <w:rsid w:val="00856BF1"/>
    <w:rsid w:val="00861E9F"/>
    <w:rsid w:val="00864F60"/>
    <w:rsid w:val="00871323"/>
    <w:rsid w:val="00877D16"/>
    <w:rsid w:val="008C06BB"/>
    <w:rsid w:val="008D289A"/>
    <w:rsid w:val="008D5575"/>
    <w:rsid w:val="00900BBF"/>
    <w:rsid w:val="00910619"/>
    <w:rsid w:val="00985A02"/>
    <w:rsid w:val="0099685E"/>
    <w:rsid w:val="009A56DD"/>
    <w:rsid w:val="009C3FBE"/>
    <w:rsid w:val="009D387A"/>
    <w:rsid w:val="009D4252"/>
    <w:rsid w:val="009E14E9"/>
    <w:rsid w:val="00A147C3"/>
    <w:rsid w:val="00A22040"/>
    <w:rsid w:val="00A34B6D"/>
    <w:rsid w:val="00A8289F"/>
    <w:rsid w:val="00AB6E56"/>
    <w:rsid w:val="00AC435C"/>
    <w:rsid w:val="00AF0D20"/>
    <w:rsid w:val="00AF6BAA"/>
    <w:rsid w:val="00B05F3E"/>
    <w:rsid w:val="00B06877"/>
    <w:rsid w:val="00B50D15"/>
    <w:rsid w:val="00B65F29"/>
    <w:rsid w:val="00B73582"/>
    <w:rsid w:val="00B80994"/>
    <w:rsid w:val="00B85E27"/>
    <w:rsid w:val="00B85ECE"/>
    <w:rsid w:val="00B92A0A"/>
    <w:rsid w:val="00BC0875"/>
    <w:rsid w:val="00BC5B00"/>
    <w:rsid w:val="00C23054"/>
    <w:rsid w:val="00C33775"/>
    <w:rsid w:val="00C36E34"/>
    <w:rsid w:val="00C756FD"/>
    <w:rsid w:val="00C82591"/>
    <w:rsid w:val="00C91F61"/>
    <w:rsid w:val="00C94914"/>
    <w:rsid w:val="00CA1A4B"/>
    <w:rsid w:val="00CC13EA"/>
    <w:rsid w:val="00D07232"/>
    <w:rsid w:val="00D21C22"/>
    <w:rsid w:val="00D26E6F"/>
    <w:rsid w:val="00D365DE"/>
    <w:rsid w:val="00D719D5"/>
    <w:rsid w:val="00DD34A2"/>
    <w:rsid w:val="00E07B9A"/>
    <w:rsid w:val="00E15FA7"/>
    <w:rsid w:val="00E258B5"/>
    <w:rsid w:val="00E300CE"/>
    <w:rsid w:val="00E46604"/>
    <w:rsid w:val="00E579C1"/>
    <w:rsid w:val="00E64B2F"/>
    <w:rsid w:val="00E7654F"/>
    <w:rsid w:val="00EC2D13"/>
    <w:rsid w:val="00EC624C"/>
    <w:rsid w:val="00EF4E5F"/>
    <w:rsid w:val="00F4208D"/>
    <w:rsid w:val="00F568E2"/>
    <w:rsid w:val="00F63819"/>
    <w:rsid w:val="00F66AED"/>
    <w:rsid w:val="00F71894"/>
    <w:rsid w:val="00F76C5C"/>
    <w:rsid w:val="00F825AF"/>
    <w:rsid w:val="00F87123"/>
    <w:rsid w:val="00FB11F5"/>
    <w:rsid w:val="00FB54B2"/>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C3FBE"/>
    <w:pPr>
      <w:ind w:left="284" w:hanging="284"/>
      <w:jc w:val="both"/>
    </w:pPr>
    <w:rPr>
      <w:sz w:val="24"/>
      <w:szCs w:val="24"/>
    </w:rPr>
  </w:style>
  <w:style w:type="character" w:customStyle="1" w:styleId="BodyTextIndentChar">
    <w:name w:val="Body Text Indent Char"/>
    <w:basedOn w:val="DefaultParagraphFont"/>
    <w:link w:val="BodyTextIndent"/>
    <w:uiPriority w:val="99"/>
    <w:semiHidden/>
    <w:rsid w:val="00D81394"/>
    <w:rPr>
      <w:sz w:val="20"/>
      <w:szCs w:val="20"/>
    </w:rPr>
  </w:style>
  <w:style w:type="paragraph" w:styleId="Title">
    <w:name w:val="Title"/>
    <w:basedOn w:val="Normal"/>
    <w:link w:val="TitleChar"/>
    <w:uiPriority w:val="99"/>
    <w:qFormat/>
    <w:rsid w:val="009C3FBE"/>
    <w:pPr>
      <w:jc w:val="center"/>
    </w:pPr>
    <w:rPr>
      <w:b/>
      <w:bCs/>
    </w:rPr>
  </w:style>
  <w:style w:type="character" w:customStyle="1" w:styleId="TitleChar">
    <w:name w:val="Title Char"/>
    <w:basedOn w:val="DefaultParagraphFont"/>
    <w:link w:val="Title"/>
    <w:uiPriority w:val="10"/>
    <w:rsid w:val="00D81394"/>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EF4E5F"/>
    <w:rPr>
      <w:color w:val="0000FF"/>
      <w:u w:val="single"/>
    </w:rPr>
  </w:style>
  <w:style w:type="paragraph" w:styleId="Footer">
    <w:name w:val="footer"/>
    <w:basedOn w:val="Normal"/>
    <w:link w:val="FooterChar"/>
    <w:uiPriority w:val="99"/>
    <w:rsid w:val="00FB54B2"/>
    <w:pPr>
      <w:tabs>
        <w:tab w:val="center" w:pos="4536"/>
        <w:tab w:val="right" w:pos="9072"/>
      </w:tabs>
    </w:pPr>
    <w:rPr>
      <w:rFonts w:ascii="Calibri" w:hAnsi="Calibri" w:cs="Calibri"/>
      <w:sz w:val="22"/>
      <w:szCs w:val="22"/>
      <w:lang w:eastAsia="en-US"/>
    </w:rPr>
  </w:style>
  <w:style w:type="character" w:customStyle="1" w:styleId="FooterChar">
    <w:name w:val="Footer Char"/>
    <w:basedOn w:val="DefaultParagraphFont"/>
    <w:link w:val="Footer"/>
    <w:uiPriority w:val="99"/>
    <w:locked/>
    <w:rsid w:val="00FB54B2"/>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94024101">
      <w:marLeft w:val="0"/>
      <w:marRight w:val="0"/>
      <w:marTop w:val="0"/>
      <w:marBottom w:val="0"/>
      <w:divBdr>
        <w:top w:val="none" w:sz="0" w:space="0" w:color="auto"/>
        <w:left w:val="none" w:sz="0" w:space="0" w:color="auto"/>
        <w:bottom w:val="none" w:sz="0" w:space="0" w:color="auto"/>
        <w:right w:val="none" w:sz="0" w:space="0" w:color="auto"/>
      </w:divBdr>
    </w:div>
    <w:div w:id="1294024102">
      <w:marLeft w:val="0"/>
      <w:marRight w:val="0"/>
      <w:marTop w:val="0"/>
      <w:marBottom w:val="0"/>
      <w:divBdr>
        <w:top w:val="none" w:sz="0" w:space="0" w:color="auto"/>
        <w:left w:val="none" w:sz="0" w:space="0" w:color="auto"/>
        <w:bottom w:val="none" w:sz="0" w:space="0" w:color="auto"/>
        <w:right w:val="none" w:sz="0" w:space="0" w:color="auto"/>
      </w:divBdr>
    </w:div>
    <w:div w:id="12940241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2</Pages>
  <Words>1061</Words>
  <Characters>6050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2013-01-29T21:12:00Z</dcterms:created>
  <dcterms:modified xsi:type="dcterms:W3CDTF">2013-02-19T16:46:00Z</dcterms:modified>
  <cp:category>www.sorubak.com</cp:category>
</cp:coreProperties>
</file>