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75B0" w:rsidRPr="00E047DF" w:rsidRDefault="00AE75B0" w:rsidP="00E047DF">
      <w:pPr>
        <w:jc w:val="center"/>
        <w:rPr>
          <w:b/>
          <w:bCs/>
        </w:rPr>
      </w:pPr>
      <w:r>
        <w:rPr>
          <w:b/>
          <w:bCs/>
        </w:rPr>
        <w:t>OKUYALIM – YAZALIM (G g) Sesi Çalışması</w:t>
      </w:r>
    </w:p>
    <w:p w:rsidR="00AE75B0" w:rsidRDefault="00AE75B0" w:rsidP="00E047DF">
      <w:hyperlink r:id="rId4" w:history="1">
        <w:r>
          <w:rPr>
            <w:rStyle w:val="Hyperlink"/>
          </w:rPr>
          <w:t>www.sorubak.com</w:t>
        </w:r>
      </w:hyperlink>
    </w:p>
    <w:p w:rsidR="00AE75B0" w:rsidRDefault="00AE75B0" w:rsidP="00E047DF">
      <w:r>
        <w:t>Adı Soyadı:……………………………………………..</w:t>
      </w:r>
      <w:r w:rsidRPr="00E3713C"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alt="http://www.delinetciler.net/forum/attachments/28466d1329990017-turkiye-bolgeler-hartasi-bos-renksiz.jpg" style="width:495pt;height:256.5pt;visibility:visible">
            <v:imagedata r:id="rId5" o:title=""/>
          </v:shape>
        </w:pict>
      </w:r>
    </w:p>
    <w:p w:rsidR="00AE75B0" w:rsidRDefault="00AE75B0" w:rsidP="00E047DF">
      <w:pPr>
        <w:pStyle w:val="ListParagraph"/>
        <w:jc w:val="center"/>
        <w:rPr>
          <w:rFonts w:ascii="Hand writing Mutlu" w:hAnsi="Hand writing Mutlu" w:cs="Hand writing Mutlu"/>
          <w:b/>
          <w:bCs/>
          <w:sz w:val="48"/>
          <w:szCs w:val="48"/>
        </w:rPr>
      </w:pPr>
      <w:r>
        <w:rPr>
          <w:rFonts w:ascii="Hand writing Mutlu" w:hAnsi="Hand writing Mutlu" w:cs="Hand writing Mutlu"/>
          <w:b/>
          <w:bCs/>
          <w:sz w:val="48"/>
          <w:szCs w:val="48"/>
        </w:rPr>
        <w:t>Güzel Ülkem</w:t>
      </w:r>
    </w:p>
    <w:p w:rsidR="00AE75B0" w:rsidRDefault="00AE75B0" w:rsidP="00E047DF">
      <w:pPr>
        <w:pStyle w:val="ListParagraph"/>
        <w:jc w:val="center"/>
        <w:rPr>
          <w:rFonts w:ascii="Hand writing Mutlu" w:hAnsi="Hand writing Mutlu" w:cs="Hand writing Mutlu"/>
          <w:b/>
          <w:bCs/>
          <w:sz w:val="48"/>
          <w:szCs w:val="48"/>
        </w:rPr>
      </w:pPr>
      <w:r>
        <w:rPr>
          <w:rFonts w:ascii="Hand writing Mutlu" w:hAnsi="Hand writing Mutlu" w:cs="Hand writing Mutlu"/>
          <w:b/>
          <w:bCs/>
          <w:sz w:val="48"/>
          <w:szCs w:val="48"/>
        </w:rPr>
        <w:t>Güzel ülkem Türkiye,</w:t>
      </w:r>
    </w:p>
    <w:p w:rsidR="00AE75B0" w:rsidRDefault="00AE75B0" w:rsidP="00E047DF">
      <w:pPr>
        <w:pStyle w:val="ListParagraph"/>
        <w:jc w:val="center"/>
        <w:rPr>
          <w:rFonts w:ascii="Hand writing Mutlu" w:hAnsi="Hand writing Mutlu" w:cs="Hand writing Mutlu"/>
          <w:b/>
          <w:bCs/>
          <w:sz w:val="48"/>
          <w:szCs w:val="48"/>
        </w:rPr>
      </w:pPr>
      <w:r>
        <w:rPr>
          <w:rFonts w:ascii="Hand writing Mutlu" w:hAnsi="Hand writing Mutlu" w:cs="Hand writing Mutlu"/>
          <w:b/>
          <w:bCs/>
          <w:sz w:val="48"/>
          <w:szCs w:val="48"/>
        </w:rPr>
        <w:t>Gezelim güle güle.</w:t>
      </w:r>
    </w:p>
    <w:p w:rsidR="00AE75B0" w:rsidRDefault="00AE75B0" w:rsidP="00E047DF">
      <w:pPr>
        <w:pStyle w:val="ListParagraph"/>
        <w:jc w:val="center"/>
        <w:rPr>
          <w:rFonts w:ascii="Hand writing Mutlu" w:hAnsi="Hand writing Mutlu" w:cs="Hand writing Mutlu"/>
          <w:b/>
          <w:bCs/>
          <w:sz w:val="48"/>
          <w:szCs w:val="48"/>
        </w:rPr>
      </w:pPr>
      <w:r>
        <w:rPr>
          <w:rFonts w:ascii="Hand writing Mutlu" w:hAnsi="Hand writing Mutlu" w:cs="Hand writing Mutlu"/>
          <w:b/>
          <w:bCs/>
          <w:sz w:val="48"/>
          <w:szCs w:val="48"/>
        </w:rPr>
        <w:t>Bindik bir otobüse,</w:t>
      </w:r>
    </w:p>
    <w:p w:rsidR="00AE75B0" w:rsidRDefault="00AE75B0" w:rsidP="00E047DF">
      <w:pPr>
        <w:pStyle w:val="ListParagraph"/>
        <w:jc w:val="center"/>
        <w:rPr>
          <w:rFonts w:ascii="Hand writing Mutlu" w:hAnsi="Hand writing Mutlu" w:cs="Hand writing Mutlu"/>
          <w:b/>
          <w:bCs/>
          <w:sz w:val="48"/>
          <w:szCs w:val="48"/>
        </w:rPr>
      </w:pPr>
      <w:r>
        <w:rPr>
          <w:rFonts w:ascii="Hand writing Mutlu" w:hAnsi="Hand writing Mutlu" w:cs="Hand writing Mutlu"/>
          <w:b/>
          <w:bCs/>
          <w:sz w:val="48"/>
          <w:szCs w:val="48"/>
        </w:rPr>
        <w:t>Yola çıktık güneş ile.</w:t>
      </w:r>
    </w:p>
    <w:p w:rsidR="00AE75B0" w:rsidRDefault="00AE75B0" w:rsidP="00E047DF">
      <w:pPr>
        <w:pStyle w:val="ListParagraph"/>
        <w:jc w:val="center"/>
        <w:rPr>
          <w:rFonts w:ascii="Hand writing Mutlu" w:hAnsi="Hand writing Mutlu" w:cs="Hand writing Mutlu"/>
          <w:b/>
          <w:bCs/>
          <w:sz w:val="48"/>
          <w:szCs w:val="48"/>
        </w:rPr>
      </w:pPr>
      <w:r>
        <w:rPr>
          <w:rFonts w:ascii="Hand writing Mutlu" w:hAnsi="Hand writing Mutlu" w:cs="Hand writing Mutlu"/>
          <w:b/>
          <w:bCs/>
          <w:sz w:val="48"/>
          <w:szCs w:val="48"/>
        </w:rPr>
        <w:t>Eşlik eder kuşlar bize,</w:t>
      </w:r>
    </w:p>
    <w:p w:rsidR="00AE75B0" w:rsidRDefault="00AE75B0" w:rsidP="00E047DF">
      <w:pPr>
        <w:pStyle w:val="ListParagraph"/>
        <w:jc w:val="center"/>
        <w:rPr>
          <w:rFonts w:ascii="Hand writing Mutlu" w:hAnsi="Hand writing Mutlu" w:cs="Hand writing Mutlu"/>
          <w:b/>
          <w:bCs/>
          <w:sz w:val="48"/>
          <w:szCs w:val="48"/>
        </w:rPr>
      </w:pPr>
      <w:r>
        <w:rPr>
          <w:rFonts w:ascii="Hand writing Mutlu" w:hAnsi="Hand writing Mutlu" w:cs="Hand writing Mutlu"/>
          <w:b/>
          <w:bCs/>
          <w:sz w:val="48"/>
          <w:szCs w:val="48"/>
        </w:rPr>
        <w:t>Akdeniz, Karadeniz, Ege,</w:t>
      </w:r>
    </w:p>
    <w:p w:rsidR="00AE75B0" w:rsidRDefault="00AE75B0" w:rsidP="00E047DF">
      <w:pPr>
        <w:pStyle w:val="ListParagraph"/>
        <w:jc w:val="center"/>
        <w:rPr>
          <w:rFonts w:ascii="Hand writing Mutlu" w:hAnsi="Hand writing Mutlu" w:cs="Hand writing Mutlu"/>
          <w:b/>
          <w:bCs/>
          <w:sz w:val="48"/>
          <w:szCs w:val="48"/>
        </w:rPr>
      </w:pPr>
      <w:r>
        <w:rPr>
          <w:rFonts w:ascii="Hand writing Mutlu" w:hAnsi="Hand writing Mutlu" w:cs="Hand writing Mutlu"/>
          <w:b/>
          <w:bCs/>
          <w:sz w:val="48"/>
          <w:szCs w:val="48"/>
        </w:rPr>
        <w:t>Gezelim güzel ülkemizde.</w:t>
      </w:r>
    </w:p>
    <w:p w:rsidR="00AE75B0" w:rsidRDefault="00AE75B0">
      <w:r>
        <w:rPr>
          <w:noProof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Sağ Ok 2" o:spid="_x0000_s1026" type="#_x0000_t13" style="position:absolute;margin-left:1.55pt;margin-top:5.65pt;width:28.8pt;height:9.4pt;z-index:251658240;visibility:visible;v-text-anchor:middle" adj="18078" strokecolor="#f79646" strokeweight="2pt"/>
        </w:pict>
      </w:r>
      <w:r>
        <w:t xml:space="preserve">            Konuşur gibi okumaya alışınca görseli boyayıp şiiri ailene yüksek sesle okur musun?</w:t>
      </w:r>
    </w:p>
    <w:p w:rsidR="00AE75B0" w:rsidRDefault="00AE75B0">
      <w:r>
        <w:t xml:space="preserve">            Tebrikler!  Alkışlandın. Şimdi anne okusun sen de bakmadan defterine özenerek, taşırmadan yaz.</w:t>
      </w:r>
      <w:bookmarkStart w:id="0" w:name="_GoBack"/>
      <w:bookmarkEnd w:id="0"/>
    </w:p>
    <w:sectPr w:rsidR="00AE75B0" w:rsidSect="00E047DF">
      <w:pgSz w:w="11906" w:h="16838"/>
      <w:pgMar w:top="567" w:right="284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047DF"/>
    <w:rsid w:val="000149B0"/>
    <w:rsid w:val="000311B6"/>
    <w:rsid w:val="000446A8"/>
    <w:rsid w:val="000505DA"/>
    <w:rsid w:val="00052EDE"/>
    <w:rsid w:val="00054AA2"/>
    <w:rsid w:val="00057089"/>
    <w:rsid w:val="00064159"/>
    <w:rsid w:val="0006527A"/>
    <w:rsid w:val="000667A6"/>
    <w:rsid w:val="00073FBB"/>
    <w:rsid w:val="000753D6"/>
    <w:rsid w:val="00082938"/>
    <w:rsid w:val="00084648"/>
    <w:rsid w:val="00085AF7"/>
    <w:rsid w:val="00086019"/>
    <w:rsid w:val="000A13B0"/>
    <w:rsid w:val="000A14C6"/>
    <w:rsid w:val="000A1DE1"/>
    <w:rsid w:val="000A723D"/>
    <w:rsid w:val="000B484A"/>
    <w:rsid w:val="000C3D37"/>
    <w:rsid w:val="000D1DBD"/>
    <w:rsid w:val="000E590B"/>
    <w:rsid w:val="000F1006"/>
    <w:rsid w:val="000F10AB"/>
    <w:rsid w:val="000F2CBD"/>
    <w:rsid w:val="00106C8A"/>
    <w:rsid w:val="00107276"/>
    <w:rsid w:val="00110F68"/>
    <w:rsid w:val="00113C86"/>
    <w:rsid w:val="0011529B"/>
    <w:rsid w:val="00122753"/>
    <w:rsid w:val="00124884"/>
    <w:rsid w:val="00127187"/>
    <w:rsid w:val="00143AF8"/>
    <w:rsid w:val="0015184C"/>
    <w:rsid w:val="001610E8"/>
    <w:rsid w:val="0016214F"/>
    <w:rsid w:val="00166626"/>
    <w:rsid w:val="00191B0F"/>
    <w:rsid w:val="00194039"/>
    <w:rsid w:val="001A63E3"/>
    <w:rsid w:val="001B3E96"/>
    <w:rsid w:val="001C561F"/>
    <w:rsid w:val="001C6058"/>
    <w:rsid w:val="001D2760"/>
    <w:rsid w:val="001E0D4E"/>
    <w:rsid w:val="001E295C"/>
    <w:rsid w:val="001E38C8"/>
    <w:rsid w:val="001E44E6"/>
    <w:rsid w:val="00204782"/>
    <w:rsid w:val="002152A8"/>
    <w:rsid w:val="002318FC"/>
    <w:rsid w:val="0023706E"/>
    <w:rsid w:val="00242F15"/>
    <w:rsid w:val="00243C4B"/>
    <w:rsid w:val="00250A24"/>
    <w:rsid w:val="00252F07"/>
    <w:rsid w:val="002537CF"/>
    <w:rsid w:val="00254498"/>
    <w:rsid w:val="00255675"/>
    <w:rsid w:val="00261B93"/>
    <w:rsid w:val="002623ED"/>
    <w:rsid w:val="00272602"/>
    <w:rsid w:val="0027321F"/>
    <w:rsid w:val="002733D2"/>
    <w:rsid w:val="00277DF2"/>
    <w:rsid w:val="002840AD"/>
    <w:rsid w:val="002859E2"/>
    <w:rsid w:val="00285FD9"/>
    <w:rsid w:val="00294658"/>
    <w:rsid w:val="0029640B"/>
    <w:rsid w:val="0029698C"/>
    <w:rsid w:val="002A3689"/>
    <w:rsid w:val="002A4F36"/>
    <w:rsid w:val="002A4FD0"/>
    <w:rsid w:val="002A78A4"/>
    <w:rsid w:val="002B13D6"/>
    <w:rsid w:val="002B408D"/>
    <w:rsid w:val="002D0482"/>
    <w:rsid w:val="002E1F6D"/>
    <w:rsid w:val="002E3A10"/>
    <w:rsid w:val="002E51FB"/>
    <w:rsid w:val="002F007C"/>
    <w:rsid w:val="002F0A03"/>
    <w:rsid w:val="003014EA"/>
    <w:rsid w:val="003037A6"/>
    <w:rsid w:val="0031567F"/>
    <w:rsid w:val="00322AC9"/>
    <w:rsid w:val="003301D0"/>
    <w:rsid w:val="003355E8"/>
    <w:rsid w:val="00345891"/>
    <w:rsid w:val="003A7942"/>
    <w:rsid w:val="003A7B43"/>
    <w:rsid w:val="003B61ED"/>
    <w:rsid w:val="003C1AEB"/>
    <w:rsid w:val="003C41EE"/>
    <w:rsid w:val="003C55C7"/>
    <w:rsid w:val="003D7CBB"/>
    <w:rsid w:val="003E25BB"/>
    <w:rsid w:val="003E408D"/>
    <w:rsid w:val="003F082D"/>
    <w:rsid w:val="003F10C6"/>
    <w:rsid w:val="004041B1"/>
    <w:rsid w:val="004112AA"/>
    <w:rsid w:val="00413300"/>
    <w:rsid w:val="0042056F"/>
    <w:rsid w:val="004231D3"/>
    <w:rsid w:val="00423C60"/>
    <w:rsid w:val="00431399"/>
    <w:rsid w:val="00432165"/>
    <w:rsid w:val="004335CB"/>
    <w:rsid w:val="00441375"/>
    <w:rsid w:val="00447AB0"/>
    <w:rsid w:val="00465714"/>
    <w:rsid w:val="00473479"/>
    <w:rsid w:val="0047603D"/>
    <w:rsid w:val="00480C51"/>
    <w:rsid w:val="00484F50"/>
    <w:rsid w:val="00486AE0"/>
    <w:rsid w:val="00496DB6"/>
    <w:rsid w:val="00497083"/>
    <w:rsid w:val="004A09EE"/>
    <w:rsid w:val="004B742E"/>
    <w:rsid w:val="004C07E6"/>
    <w:rsid w:val="004C725A"/>
    <w:rsid w:val="004D0E65"/>
    <w:rsid w:val="004D1AE0"/>
    <w:rsid w:val="004D7A9A"/>
    <w:rsid w:val="004E2B15"/>
    <w:rsid w:val="004E3B6A"/>
    <w:rsid w:val="004E5FC2"/>
    <w:rsid w:val="004E6666"/>
    <w:rsid w:val="005042D8"/>
    <w:rsid w:val="00506B77"/>
    <w:rsid w:val="00506BCD"/>
    <w:rsid w:val="005107CF"/>
    <w:rsid w:val="0051551A"/>
    <w:rsid w:val="0051716D"/>
    <w:rsid w:val="00532326"/>
    <w:rsid w:val="0054769B"/>
    <w:rsid w:val="005478EC"/>
    <w:rsid w:val="00550B6F"/>
    <w:rsid w:val="00551FAE"/>
    <w:rsid w:val="00562A0D"/>
    <w:rsid w:val="00565426"/>
    <w:rsid w:val="00566CA2"/>
    <w:rsid w:val="00574C63"/>
    <w:rsid w:val="00576089"/>
    <w:rsid w:val="00582121"/>
    <w:rsid w:val="0058664B"/>
    <w:rsid w:val="005871AD"/>
    <w:rsid w:val="00595927"/>
    <w:rsid w:val="005A0B61"/>
    <w:rsid w:val="005A1464"/>
    <w:rsid w:val="005A6E60"/>
    <w:rsid w:val="005C22EF"/>
    <w:rsid w:val="005C653D"/>
    <w:rsid w:val="005D0894"/>
    <w:rsid w:val="005D1CBC"/>
    <w:rsid w:val="005D5407"/>
    <w:rsid w:val="005F622F"/>
    <w:rsid w:val="006017B1"/>
    <w:rsid w:val="00606B7A"/>
    <w:rsid w:val="00614715"/>
    <w:rsid w:val="00621E6C"/>
    <w:rsid w:val="00622161"/>
    <w:rsid w:val="00626220"/>
    <w:rsid w:val="00637672"/>
    <w:rsid w:val="00641794"/>
    <w:rsid w:val="00641D4F"/>
    <w:rsid w:val="006439EB"/>
    <w:rsid w:val="00644B26"/>
    <w:rsid w:val="00647537"/>
    <w:rsid w:val="00647CBA"/>
    <w:rsid w:val="00657E3D"/>
    <w:rsid w:val="006600E5"/>
    <w:rsid w:val="00665382"/>
    <w:rsid w:val="00667AE6"/>
    <w:rsid w:val="00670B61"/>
    <w:rsid w:val="00670BD3"/>
    <w:rsid w:val="00681179"/>
    <w:rsid w:val="00682863"/>
    <w:rsid w:val="0068377A"/>
    <w:rsid w:val="006950B4"/>
    <w:rsid w:val="006B27F7"/>
    <w:rsid w:val="006B2B4E"/>
    <w:rsid w:val="006C316C"/>
    <w:rsid w:val="006C5349"/>
    <w:rsid w:val="006D621A"/>
    <w:rsid w:val="006E465A"/>
    <w:rsid w:val="006E750F"/>
    <w:rsid w:val="006F5138"/>
    <w:rsid w:val="0070400F"/>
    <w:rsid w:val="007115CD"/>
    <w:rsid w:val="0071217E"/>
    <w:rsid w:val="007121E1"/>
    <w:rsid w:val="00713E61"/>
    <w:rsid w:val="00715E56"/>
    <w:rsid w:val="00716737"/>
    <w:rsid w:val="007205B5"/>
    <w:rsid w:val="0074324C"/>
    <w:rsid w:val="007445FB"/>
    <w:rsid w:val="00744996"/>
    <w:rsid w:val="007458F6"/>
    <w:rsid w:val="0076677F"/>
    <w:rsid w:val="0077347B"/>
    <w:rsid w:val="00774D88"/>
    <w:rsid w:val="00787DB0"/>
    <w:rsid w:val="00790534"/>
    <w:rsid w:val="00795111"/>
    <w:rsid w:val="007972BC"/>
    <w:rsid w:val="007B0FCA"/>
    <w:rsid w:val="007B392E"/>
    <w:rsid w:val="007B5991"/>
    <w:rsid w:val="007B6E75"/>
    <w:rsid w:val="007C4EF8"/>
    <w:rsid w:val="007D0D8A"/>
    <w:rsid w:val="007D7A1E"/>
    <w:rsid w:val="00801AE2"/>
    <w:rsid w:val="00805F84"/>
    <w:rsid w:val="00816111"/>
    <w:rsid w:val="0081639C"/>
    <w:rsid w:val="00820A68"/>
    <w:rsid w:val="00825057"/>
    <w:rsid w:val="00831FF7"/>
    <w:rsid w:val="008339FA"/>
    <w:rsid w:val="00833B26"/>
    <w:rsid w:val="00840219"/>
    <w:rsid w:val="00844E1B"/>
    <w:rsid w:val="0084594A"/>
    <w:rsid w:val="00847D16"/>
    <w:rsid w:val="0085607A"/>
    <w:rsid w:val="008608F3"/>
    <w:rsid w:val="008775DF"/>
    <w:rsid w:val="00883BAB"/>
    <w:rsid w:val="00883CF3"/>
    <w:rsid w:val="00894FFC"/>
    <w:rsid w:val="008A116A"/>
    <w:rsid w:val="008D1A3B"/>
    <w:rsid w:val="008D2B5E"/>
    <w:rsid w:val="008D4331"/>
    <w:rsid w:val="008D4AFF"/>
    <w:rsid w:val="008D4FE7"/>
    <w:rsid w:val="008D6B35"/>
    <w:rsid w:val="008D716A"/>
    <w:rsid w:val="008E4D9F"/>
    <w:rsid w:val="008E51AB"/>
    <w:rsid w:val="008E6E6A"/>
    <w:rsid w:val="008F3097"/>
    <w:rsid w:val="008F5E99"/>
    <w:rsid w:val="009149C1"/>
    <w:rsid w:val="0092037D"/>
    <w:rsid w:val="00936587"/>
    <w:rsid w:val="0094359A"/>
    <w:rsid w:val="00943CF2"/>
    <w:rsid w:val="009465AD"/>
    <w:rsid w:val="00960840"/>
    <w:rsid w:val="00967C24"/>
    <w:rsid w:val="00971E00"/>
    <w:rsid w:val="00972438"/>
    <w:rsid w:val="00977DF2"/>
    <w:rsid w:val="009806BD"/>
    <w:rsid w:val="00980928"/>
    <w:rsid w:val="009825E2"/>
    <w:rsid w:val="009830B1"/>
    <w:rsid w:val="0098464B"/>
    <w:rsid w:val="00986C5B"/>
    <w:rsid w:val="00987C45"/>
    <w:rsid w:val="009A34F7"/>
    <w:rsid w:val="009B0BB8"/>
    <w:rsid w:val="009B39E4"/>
    <w:rsid w:val="009C4984"/>
    <w:rsid w:val="009C5DB9"/>
    <w:rsid w:val="009C6F6F"/>
    <w:rsid w:val="009C7B2E"/>
    <w:rsid w:val="009E272C"/>
    <w:rsid w:val="009E4CDB"/>
    <w:rsid w:val="009F0356"/>
    <w:rsid w:val="00A06DED"/>
    <w:rsid w:val="00A107BC"/>
    <w:rsid w:val="00A16E46"/>
    <w:rsid w:val="00A2377B"/>
    <w:rsid w:val="00A2692A"/>
    <w:rsid w:val="00A35FD7"/>
    <w:rsid w:val="00A369DA"/>
    <w:rsid w:val="00A43A0E"/>
    <w:rsid w:val="00A4682C"/>
    <w:rsid w:val="00A50365"/>
    <w:rsid w:val="00A56A39"/>
    <w:rsid w:val="00A6200B"/>
    <w:rsid w:val="00A626EF"/>
    <w:rsid w:val="00A773A5"/>
    <w:rsid w:val="00A84853"/>
    <w:rsid w:val="00A8639C"/>
    <w:rsid w:val="00A9249E"/>
    <w:rsid w:val="00A9567C"/>
    <w:rsid w:val="00A96F8F"/>
    <w:rsid w:val="00A97C09"/>
    <w:rsid w:val="00AA16F9"/>
    <w:rsid w:val="00AB0FAD"/>
    <w:rsid w:val="00AB47F5"/>
    <w:rsid w:val="00AB7D7B"/>
    <w:rsid w:val="00AC01B1"/>
    <w:rsid w:val="00AC131B"/>
    <w:rsid w:val="00AD010F"/>
    <w:rsid w:val="00AD0B59"/>
    <w:rsid w:val="00AD39DC"/>
    <w:rsid w:val="00AE2A06"/>
    <w:rsid w:val="00AE75B0"/>
    <w:rsid w:val="00AF35BE"/>
    <w:rsid w:val="00AF679E"/>
    <w:rsid w:val="00B01EC6"/>
    <w:rsid w:val="00B04210"/>
    <w:rsid w:val="00B23D56"/>
    <w:rsid w:val="00B25CAC"/>
    <w:rsid w:val="00B35F97"/>
    <w:rsid w:val="00B42C11"/>
    <w:rsid w:val="00B45789"/>
    <w:rsid w:val="00B51550"/>
    <w:rsid w:val="00B52C0B"/>
    <w:rsid w:val="00B63D9B"/>
    <w:rsid w:val="00B81334"/>
    <w:rsid w:val="00B83642"/>
    <w:rsid w:val="00B85DD8"/>
    <w:rsid w:val="00BA043D"/>
    <w:rsid w:val="00BA304D"/>
    <w:rsid w:val="00BA5359"/>
    <w:rsid w:val="00BA5C26"/>
    <w:rsid w:val="00BB020E"/>
    <w:rsid w:val="00BC0E0C"/>
    <w:rsid w:val="00BC157B"/>
    <w:rsid w:val="00BC69FF"/>
    <w:rsid w:val="00BC6F58"/>
    <w:rsid w:val="00BD3803"/>
    <w:rsid w:val="00BE2FC3"/>
    <w:rsid w:val="00BE3769"/>
    <w:rsid w:val="00BF4EDC"/>
    <w:rsid w:val="00BF55FF"/>
    <w:rsid w:val="00C06625"/>
    <w:rsid w:val="00C20312"/>
    <w:rsid w:val="00C3091D"/>
    <w:rsid w:val="00C34C4C"/>
    <w:rsid w:val="00C36FBE"/>
    <w:rsid w:val="00C41894"/>
    <w:rsid w:val="00C4479A"/>
    <w:rsid w:val="00C452DB"/>
    <w:rsid w:val="00C45319"/>
    <w:rsid w:val="00C54305"/>
    <w:rsid w:val="00C574F8"/>
    <w:rsid w:val="00C62BA7"/>
    <w:rsid w:val="00C63300"/>
    <w:rsid w:val="00C72C3D"/>
    <w:rsid w:val="00C73A98"/>
    <w:rsid w:val="00C74D3C"/>
    <w:rsid w:val="00C81E0F"/>
    <w:rsid w:val="00C81ECD"/>
    <w:rsid w:val="00C92DB9"/>
    <w:rsid w:val="00CE4F01"/>
    <w:rsid w:val="00CE543A"/>
    <w:rsid w:val="00CE6651"/>
    <w:rsid w:val="00CF027D"/>
    <w:rsid w:val="00CF0948"/>
    <w:rsid w:val="00CF4D83"/>
    <w:rsid w:val="00CF6B1C"/>
    <w:rsid w:val="00CF71A5"/>
    <w:rsid w:val="00D05642"/>
    <w:rsid w:val="00D10B66"/>
    <w:rsid w:val="00D14C0C"/>
    <w:rsid w:val="00D178DD"/>
    <w:rsid w:val="00D20A67"/>
    <w:rsid w:val="00D2269C"/>
    <w:rsid w:val="00D22884"/>
    <w:rsid w:val="00D24281"/>
    <w:rsid w:val="00D345E2"/>
    <w:rsid w:val="00D41AC1"/>
    <w:rsid w:val="00D41BAA"/>
    <w:rsid w:val="00D53796"/>
    <w:rsid w:val="00D5445D"/>
    <w:rsid w:val="00D555F6"/>
    <w:rsid w:val="00D61D2C"/>
    <w:rsid w:val="00D841E9"/>
    <w:rsid w:val="00D851B7"/>
    <w:rsid w:val="00D90E37"/>
    <w:rsid w:val="00DA62BB"/>
    <w:rsid w:val="00DC0BAA"/>
    <w:rsid w:val="00DD0DFD"/>
    <w:rsid w:val="00DD24D5"/>
    <w:rsid w:val="00DD3D0C"/>
    <w:rsid w:val="00DE5CCA"/>
    <w:rsid w:val="00DE65E2"/>
    <w:rsid w:val="00E047DF"/>
    <w:rsid w:val="00E1016E"/>
    <w:rsid w:val="00E22B99"/>
    <w:rsid w:val="00E245EB"/>
    <w:rsid w:val="00E31E3C"/>
    <w:rsid w:val="00E34640"/>
    <w:rsid w:val="00E36551"/>
    <w:rsid w:val="00E3713C"/>
    <w:rsid w:val="00E413CE"/>
    <w:rsid w:val="00E43B92"/>
    <w:rsid w:val="00E44796"/>
    <w:rsid w:val="00E52096"/>
    <w:rsid w:val="00E54E27"/>
    <w:rsid w:val="00E56CDA"/>
    <w:rsid w:val="00E571D1"/>
    <w:rsid w:val="00E6308B"/>
    <w:rsid w:val="00E761E9"/>
    <w:rsid w:val="00E83E9F"/>
    <w:rsid w:val="00E907C3"/>
    <w:rsid w:val="00E90B19"/>
    <w:rsid w:val="00E912F4"/>
    <w:rsid w:val="00E91910"/>
    <w:rsid w:val="00E932BD"/>
    <w:rsid w:val="00EB07FF"/>
    <w:rsid w:val="00EB4348"/>
    <w:rsid w:val="00EB7FEF"/>
    <w:rsid w:val="00EC4818"/>
    <w:rsid w:val="00ED2A44"/>
    <w:rsid w:val="00EE2E34"/>
    <w:rsid w:val="00EF023A"/>
    <w:rsid w:val="00EF40C7"/>
    <w:rsid w:val="00EF779B"/>
    <w:rsid w:val="00F01570"/>
    <w:rsid w:val="00F045D4"/>
    <w:rsid w:val="00F11242"/>
    <w:rsid w:val="00F11691"/>
    <w:rsid w:val="00F16F11"/>
    <w:rsid w:val="00F27F9A"/>
    <w:rsid w:val="00F336EA"/>
    <w:rsid w:val="00F34943"/>
    <w:rsid w:val="00F517C4"/>
    <w:rsid w:val="00F57184"/>
    <w:rsid w:val="00F6048A"/>
    <w:rsid w:val="00F60DE4"/>
    <w:rsid w:val="00F60EEC"/>
    <w:rsid w:val="00F6647D"/>
    <w:rsid w:val="00F70F2E"/>
    <w:rsid w:val="00F82A73"/>
    <w:rsid w:val="00F9169F"/>
    <w:rsid w:val="00F92223"/>
    <w:rsid w:val="00FA00E4"/>
    <w:rsid w:val="00FA18A6"/>
    <w:rsid w:val="00FB1C23"/>
    <w:rsid w:val="00FB2D66"/>
    <w:rsid w:val="00FB664B"/>
    <w:rsid w:val="00FC16EC"/>
    <w:rsid w:val="00FC2097"/>
    <w:rsid w:val="00FC45B8"/>
    <w:rsid w:val="00FC54DE"/>
    <w:rsid w:val="00FD27CD"/>
    <w:rsid w:val="00FD5692"/>
    <w:rsid w:val="00FF75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47DF"/>
    <w:pPr>
      <w:spacing w:after="200" w:line="276" w:lineRule="auto"/>
    </w:pPr>
    <w:rPr>
      <w:rFonts w:ascii="Times New Roman" w:hAnsi="Times New Roman"/>
      <w:sz w:val="24"/>
      <w:szCs w:val="24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E047DF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rsid w:val="00E047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047DF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4D1AE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29</TotalTime>
  <Pages>2</Pages>
  <Words>74</Words>
  <Characters>427</Characters>
  <Application>Microsoft Office Outlook</Application>
  <DocSecurity>0</DocSecurity>
  <Lines>0</Lines>
  <Paragraphs>0</Paragraphs>
  <ScaleCrop>false</ScaleCrop>
  <Manager>Sorubak.Com</Manager>
  <Company>-=[By NeC]=-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Sorubak.Com</dc:title>
  <dc:subject>Sorubak.Com</dc:subject>
  <dc:creator>Sorubak.Com; Samsung</dc:creator>
  <cp:keywords>Sorubak.Com</cp:keywords>
  <dc:description>Sorubak.Com</dc:description>
  <cp:lastModifiedBy>EDANUR</cp:lastModifiedBy>
  <cp:revision>2</cp:revision>
  <dcterms:created xsi:type="dcterms:W3CDTF">2013-02-11T21:45:00Z</dcterms:created>
  <dcterms:modified xsi:type="dcterms:W3CDTF">2013-02-13T18:00:00Z</dcterms:modified>
  <cp:category>Sorubak.Com</cp:category>
  <cp:contentType>Sorubak.Com</cp:contentType>
  <cp:contentStatus>Sorubak.Com</cp:contentStatus>
  <dc:language>Sorubak.Com</dc:language>
  <cp:version>Sorubak.Com</cp:version>
</cp:coreProperties>
</file>