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08" w:rsidRDefault="00746608" w:rsidP="000F2369">
      <w:pPr>
        <w:tabs>
          <w:tab w:val="left" w:pos="8219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28.6pt;margin-top:-12.15pt;width:323.6pt;height:44.9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" strokecolor="#f79646" strokeweight="2pt">
            <v:textbox>
              <w:txbxContent>
                <w:p w:rsidR="00746608" w:rsidRPr="00E2385F" w:rsidRDefault="00746608" w:rsidP="000F2369">
                  <w:pPr>
                    <w:jc w:val="center"/>
                    <w:rPr>
                      <w:rFonts w:ascii="Cambria" w:hAnsi="Cambria"/>
                      <w:sz w:val="36"/>
                    </w:rPr>
                  </w:pPr>
                  <w:r w:rsidRPr="00E2385F">
                    <w:rPr>
                      <w:rFonts w:ascii="Cambria" w:hAnsi="Cambria"/>
                      <w:sz w:val="36"/>
                    </w:rPr>
                    <w:t>FİİLLERDE ZAMAN ETKİNLİĞİ</w:t>
                  </w:r>
                </w:p>
              </w:txbxContent>
            </v:textbox>
          </v:shape>
        </w:pict>
      </w:r>
      <w:r>
        <w:tab/>
      </w:r>
    </w:p>
    <w:p w:rsidR="00746608" w:rsidRDefault="00746608" w:rsidP="000F2369">
      <w:pPr>
        <w:tabs>
          <w:tab w:val="left" w:pos="8219"/>
        </w:tabs>
        <w:spacing w:after="0" w:line="240" w:lineRule="auto"/>
        <w:jc w:val="center"/>
        <w:rPr>
          <w:rFonts w:ascii="Cambria" w:hAnsi="Cambria"/>
          <w:sz w:val="36"/>
        </w:rPr>
      </w:pPr>
      <w:r w:rsidRPr="000F2369">
        <w:rPr>
          <w:rFonts w:ascii="Cambria" w:hAnsi="Cambria"/>
          <w:sz w:val="36"/>
        </w:rPr>
        <w:t>Fiillerde Zaman</w:t>
      </w:r>
    </w:p>
    <w:p w:rsidR="00746608" w:rsidRDefault="00746608" w:rsidP="00C02848">
      <w:pPr>
        <w:tabs>
          <w:tab w:val="left" w:pos="8219"/>
        </w:tabs>
        <w:spacing w:after="0" w:line="240" w:lineRule="auto"/>
        <w:jc w:val="center"/>
        <w:rPr>
          <w:rFonts w:ascii="Cambria" w:hAnsi="Cambria"/>
          <w:sz w:val="36"/>
        </w:rPr>
      </w:pPr>
      <w:r>
        <w:rPr>
          <w:rFonts w:ascii="Cambria" w:hAnsi="Cambria"/>
          <w:sz w:val="36"/>
        </w:rPr>
        <w:t>Geçmiş Zaman (-di, -mış) ekleri alır.</w:t>
      </w:r>
      <w:r w:rsidRPr="00C02848">
        <w:rPr>
          <w:rFonts w:ascii="Cambria" w:hAnsi="Cambria"/>
          <w:noProof/>
          <w:sz w:val="36"/>
          <w:lang w:eastAsia="tr-TR"/>
        </w:rPr>
        <w:t xml:space="preserve"> </w:t>
      </w:r>
    </w:p>
    <w:p w:rsidR="00746608" w:rsidRDefault="00746608" w:rsidP="00C02848">
      <w:pPr>
        <w:tabs>
          <w:tab w:val="left" w:pos="8219"/>
        </w:tabs>
        <w:spacing w:after="0" w:line="240" w:lineRule="auto"/>
        <w:jc w:val="center"/>
        <w:rPr>
          <w:rFonts w:ascii="Cambria" w:hAnsi="Cambria"/>
          <w:sz w:val="36"/>
        </w:rPr>
      </w:pPr>
      <w:r>
        <w:rPr>
          <w:rFonts w:ascii="Cambria" w:hAnsi="Cambria"/>
          <w:sz w:val="36"/>
        </w:rPr>
        <w:t>Şimdiki Zaman (-yor) eki alır.</w:t>
      </w:r>
    </w:p>
    <w:p w:rsidR="00746608" w:rsidRDefault="00746608" w:rsidP="00C02848">
      <w:pPr>
        <w:tabs>
          <w:tab w:val="left" w:pos="8219"/>
        </w:tabs>
        <w:spacing w:after="0" w:line="240" w:lineRule="auto"/>
        <w:jc w:val="center"/>
        <w:rPr>
          <w:rFonts w:ascii="Cambria" w:hAnsi="Cambria"/>
          <w:sz w:val="36"/>
        </w:rPr>
      </w:pPr>
      <w:r>
        <w:rPr>
          <w:rFonts w:ascii="Cambria" w:hAnsi="Cambria"/>
          <w:sz w:val="36"/>
        </w:rPr>
        <w:t>Gelecek Zaman (-ecek) eki alır.</w:t>
      </w:r>
    </w:p>
    <w:p w:rsidR="00746608" w:rsidRDefault="00746608" w:rsidP="000F2369">
      <w:pPr>
        <w:tabs>
          <w:tab w:val="left" w:pos="8219"/>
        </w:tabs>
        <w:spacing w:after="0" w:line="240" w:lineRule="auto"/>
        <w:rPr>
          <w:rFonts w:ascii="Cambria" w:hAnsi="Cambria"/>
          <w:sz w:val="36"/>
        </w:rPr>
      </w:pPr>
      <w:r>
        <w:rPr>
          <w:rFonts w:ascii="Cambria" w:hAnsi="Cambria"/>
          <w:sz w:val="36"/>
        </w:rPr>
        <w:t>koş</w:t>
      </w:r>
      <w:r w:rsidRPr="000F2369">
        <w:rPr>
          <w:rFonts w:ascii="Cambria" w:hAnsi="Cambria"/>
          <w:b/>
          <w:sz w:val="36"/>
          <w:u w:val="single"/>
        </w:rPr>
        <w:t>muş</w:t>
      </w:r>
      <w:r>
        <w:rPr>
          <w:rFonts w:ascii="Cambria" w:hAnsi="Cambria"/>
          <w:sz w:val="36"/>
        </w:rPr>
        <w:t xml:space="preserve"> &gt;&gt; geçmiş zaman             koş</w:t>
      </w:r>
      <w:r w:rsidRPr="000F2369">
        <w:rPr>
          <w:rFonts w:ascii="Cambria" w:hAnsi="Cambria"/>
          <w:b/>
          <w:sz w:val="36"/>
          <w:u w:val="single"/>
        </w:rPr>
        <w:t>tu</w:t>
      </w:r>
      <w:r>
        <w:rPr>
          <w:rFonts w:ascii="Cambria" w:hAnsi="Cambria"/>
          <w:sz w:val="36"/>
        </w:rPr>
        <w:t xml:space="preserve"> &gt;&gt; geçmiş zaman    </w:t>
      </w:r>
    </w:p>
    <w:p w:rsidR="00746608" w:rsidRDefault="00746608" w:rsidP="000F2369">
      <w:pPr>
        <w:tabs>
          <w:tab w:val="center" w:pos="5386"/>
        </w:tabs>
        <w:spacing w:after="0" w:line="240" w:lineRule="auto"/>
        <w:rPr>
          <w:rFonts w:ascii="Cambria" w:hAnsi="Cambria"/>
          <w:sz w:val="36"/>
        </w:rPr>
      </w:pPr>
      <w:bookmarkStart w:id="0" w:name="_GoBack"/>
      <w:bookmarkEnd w:id="0"/>
      <w:r>
        <w:rPr>
          <w:rFonts w:ascii="Cambria" w:hAnsi="Cambria"/>
          <w:sz w:val="36"/>
        </w:rPr>
        <w:t>koşu</w:t>
      </w:r>
      <w:r w:rsidRPr="000F2369">
        <w:rPr>
          <w:rFonts w:ascii="Cambria" w:hAnsi="Cambria"/>
          <w:b/>
          <w:sz w:val="36"/>
          <w:u w:val="single"/>
        </w:rPr>
        <w:t>yor</w:t>
      </w:r>
      <w:r>
        <w:rPr>
          <w:rFonts w:ascii="Cambria" w:hAnsi="Cambria"/>
          <w:sz w:val="36"/>
        </w:rPr>
        <w:t xml:space="preserve"> &gt;&gt; şimdiki zaman</w:t>
      </w:r>
      <w:r>
        <w:rPr>
          <w:rFonts w:ascii="Cambria" w:hAnsi="Cambria"/>
          <w:sz w:val="36"/>
        </w:rPr>
        <w:tab/>
        <w:t xml:space="preserve">                koş</w:t>
      </w:r>
      <w:r w:rsidRPr="000F2369">
        <w:rPr>
          <w:rFonts w:ascii="Cambria" w:hAnsi="Cambria"/>
          <w:b/>
          <w:sz w:val="36"/>
          <w:u w:val="single"/>
        </w:rPr>
        <w:t>acak</w:t>
      </w:r>
      <w:r>
        <w:rPr>
          <w:rFonts w:ascii="Cambria" w:hAnsi="Cambria"/>
          <w:sz w:val="36"/>
        </w:rPr>
        <w:t xml:space="preserve"> &gt;&gt; gelecek zaman</w:t>
      </w:r>
    </w:p>
    <w:p w:rsidR="00746608" w:rsidRDefault="00746608" w:rsidP="000F2369">
      <w:pPr>
        <w:tabs>
          <w:tab w:val="center" w:pos="5386"/>
        </w:tabs>
        <w:spacing w:after="0" w:line="240" w:lineRule="auto"/>
        <w:rPr>
          <w:rFonts w:ascii="Cambria" w:hAnsi="Cambria"/>
          <w:sz w:val="36"/>
        </w:rPr>
      </w:pPr>
    </w:p>
    <w:p w:rsidR="00746608" w:rsidRDefault="00746608" w:rsidP="00C02848">
      <w:pPr>
        <w:tabs>
          <w:tab w:val="center" w:pos="5386"/>
        </w:tabs>
        <w:spacing w:after="0" w:line="240" w:lineRule="auto"/>
        <w:jc w:val="center"/>
        <w:rPr>
          <w:rFonts w:ascii="Cambria" w:hAnsi="Cambria"/>
          <w:sz w:val="36"/>
        </w:rPr>
      </w:pPr>
      <w:r>
        <w:rPr>
          <w:rFonts w:ascii="Cambria" w:hAnsi="Cambria"/>
          <w:sz w:val="36"/>
        </w:rPr>
        <w:t>Aşağıda verilen fiillerin zamanlarına göre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28"/>
        <w:gridCol w:w="2728"/>
        <w:gridCol w:w="2728"/>
        <w:gridCol w:w="2728"/>
      </w:tblGrid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E2385F">
              <w:rPr>
                <w:rFonts w:ascii="Cambria" w:hAnsi="Cambria"/>
                <w:b/>
                <w:sz w:val="36"/>
              </w:rPr>
              <w:t>Fiil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E2385F">
              <w:rPr>
                <w:rFonts w:ascii="Cambria" w:hAnsi="Cambria"/>
                <w:b/>
                <w:sz w:val="36"/>
              </w:rPr>
              <w:t>Geçmiş zaman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E2385F">
              <w:rPr>
                <w:rFonts w:ascii="Cambria" w:hAnsi="Cambria"/>
                <w:b/>
                <w:sz w:val="36"/>
              </w:rPr>
              <w:t>Şimdiki zaman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b/>
                <w:sz w:val="36"/>
              </w:rPr>
            </w:pPr>
            <w:r w:rsidRPr="00E2385F">
              <w:rPr>
                <w:rFonts w:ascii="Cambria" w:hAnsi="Cambria"/>
                <w:b/>
                <w:sz w:val="36"/>
              </w:rPr>
              <w:t>Gelecek zaman</w:t>
            </w: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uyumak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kırmak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kaldırmak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saklamak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yemek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içmek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söndürmek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döşemek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atmak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itmek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çekmek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konuşmak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temizlemek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yıkamak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buruşturmak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sulamak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doldurmak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bitiştirmek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hazırlamak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işitmek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duymak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horlamak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yumuşamak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  <w:tr w:rsidR="00746608" w:rsidRPr="00E2385F" w:rsidTr="00E2385F"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jc w:val="center"/>
              <w:rPr>
                <w:rFonts w:ascii="Cambria" w:hAnsi="Cambria"/>
                <w:sz w:val="36"/>
              </w:rPr>
            </w:pPr>
            <w:r w:rsidRPr="00E2385F">
              <w:rPr>
                <w:rFonts w:ascii="Cambria" w:hAnsi="Cambria"/>
                <w:sz w:val="36"/>
              </w:rPr>
              <w:t>bitmek</w:t>
            </w: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  <w:tc>
          <w:tcPr>
            <w:tcW w:w="2728" w:type="dxa"/>
          </w:tcPr>
          <w:p w:rsidR="00746608" w:rsidRPr="00E2385F" w:rsidRDefault="00746608" w:rsidP="00E2385F">
            <w:pPr>
              <w:tabs>
                <w:tab w:val="center" w:pos="5386"/>
              </w:tabs>
              <w:spacing w:after="0" w:line="240" w:lineRule="auto"/>
              <w:rPr>
                <w:rFonts w:ascii="Cambria" w:hAnsi="Cambria"/>
                <w:sz w:val="36"/>
              </w:rPr>
            </w:pPr>
          </w:p>
        </w:tc>
      </w:tr>
    </w:tbl>
    <w:p w:rsidR="00746608" w:rsidRDefault="00746608" w:rsidP="00673920">
      <w:pPr>
        <w:ind w:left="360"/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46608" w:rsidRPr="000F2369" w:rsidRDefault="00746608" w:rsidP="00A062B4">
      <w:pPr>
        <w:tabs>
          <w:tab w:val="center" w:pos="5386"/>
        </w:tabs>
        <w:spacing w:after="0" w:line="240" w:lineRule="auto"/>
        <w:rPr>
          <w:rFonts w:ascii="Cambria" w:hAnsi="Cambria"/>
          <w:sz w:val="36"/>
        </w:rPr>
      </w:pP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6" o:spid="_x0000_s1027" type="#_x0000_t183" style="position:absolute;margin-left:222.45pt;margin-top:3.6pt;width:105.95pt;height:39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" strokecolor="#f79646" strokeweight="2pt"/>
        </w:pict>
      </w:r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5" o:spid="_x0000_s1028" type="#_x0000_t57" style="position:absolute;margin-left:415.6pt;margin-top:9.95pt;width:98.65pt;height:19.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" adj="796" fillcolor="window" strokecolor="#f79646" strokeweight="2pt"/>
        </w:pict>
      </w:r>
      <w:r>
        <w:rPr>
          <w:noProof/>
          <w:lang w:eastAsia="tr-TR"/>
        </w:rPr>
        <w:pict>
          <v:shape id="Simge &quot;Yok&quot; 4" o:spid="_x0000_s1029" type="#_x0000_t57" style="position:absolute;margin-left:20.2pt;margin-top:10.1pt;width:98.65pt;height:19.4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" adj="796" strokecolor="#f79646" strokeweight="2pt"/>
        </w:pict>
      </w:r>
    </w:p>
    <w:sectPr w:rsidR="00746608" w:rsidRPr="000F2369" w:rsidSect="0028285F">
      <w:pgSz w:w="11906" w:h="16838"/>
      <w:pgMar w:top="112" w:right="567" w:bottom="567" w:left="567" w:header="3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608" w:rsidRDefault="00746608" w:rsidP="0028285F">
      <w:pPr>
        <w:spacing w:after="0" w:line="240" w:lineRule="auto"/>
      </w:pPr>
      <w:r>
        <w:separator/>
      </w:r>
    </w:p>
  </w:endnote>
  <w:endnote w:type="continuationSeparator" w:id="0">
    <w:p w:rsidR="00746608" w:rsidRDefault="00746608" w:rsidP="0028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608" w:rsidRDefault="00746608" w:rsidP="0028285F">
      <w:pPr>
        <w:spacing w:after="0" w:line="240" w:lineRule="auto"/>
      </w:pPr>
      <w:r>
        <w:separator/>
      </w:r>
    </w:p>
  </w:footnote>
  <w:footnote w:type="continuationSeparator" w:id="0">
    <w:p w:rsidR="00746608" w:rsidRDefault="00746608" w:rsidP="002828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369"/>
    <w:rsid w:val="000F2369"/>
    <w:rsid w:val="0028285F"/>
    <w:rsid w:val="002B0911"/>
    <w:rsid w:val="002F5183"/>
    <w:rsid w:val="003B736A"/>
    <w:rsid w:val="005D527B"/>
    <w:rsid w:val="005E0865"/>
    <w:rsid w:val="00673920"/>
    <w:rsid w:val="006D7EDE"/>
    <w:rsid w:val="00746608"/>
    <w:rsid w:val="007C13F2"/>
    <w:rsid w:val="008A1C1B"/>
    <w:rsid w:val="008C5FB4"/>
    <w:rsid w:val="00A062B4"/>
    <w:rsid w:val="00A602EE"/>
    <w:rsid w:val="00A6315B"/>
    <w:rsid w:val="00BB7384"/>
    <w:rsid w:val="00BC3C63"/>
    <w:rsid w:val="00C02848"/>
    <w:rsid w:val="00C473AE"/>
    <w:rsid w:val="00E2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3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F51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8285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2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8285F"/>
    <w:rPr>
      <w:rFonts w:cs="Times New Roman"/>
    </w:rPr>
  </w:style>
  <w:style w:type="character" w:styleId="Hyperlink">
    <w:name w:val="Hyperlink"/>
    <w:basedOn w:val="DefaultParagraphFont"/>
    <w:uiPriority w:val="99"/>
    <w:rsid w:val="00A602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105</Words>
  <Characters>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13</cp:revision>
  <dcterms:created xsi:type="dcterms:W3CDTF">2012-11-30T19:24:00Z</dcterms:created>
  <dcterms:modified xsi:type="dcterms:W3CDTF">2012-12-09T12:14:00Z</dcterms:modified>
</cp:coreProperties>
</file>