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FA" w:rsidRDefault="000130FA" w:rsidP="00C055A3">
      <w:pPr>
        <w:ind w:left="-851"/>
        <w:jc w:val="center"/>
      </w:pPr>
      <w:r>
        <w:t xml:space="preserve">              MESA KORU SİTESİ İLKÖĞRETİM OKULU 1.DÖNEM 2.TÜRKÇE DERSİ SINAVI SORULARI</w:t>
      </w:r>
    </w:p>
    <w:p w:rsidR="000130FA" w:rsidRDefault="000130FA" w:rsidP="00C055A3">
      <w:pPr>
        <w:pStyle w:val="ListParagraph"/>
        <w:numPr>
          <w:ilvl w:val="0"/>
          <w:numId w:val="2"/>
        </w:numPr>
      </w:pPr>
      <w:r>
        <w:t xml:space="preserve">Aşağıdaki ifadelerden doğru olanların önüne ‘D’, yanlış olanların önüne ‘Y’ yazınız. </w:t>
      </w:r>
      <w:r w:rsidRPr="009B6076">
        <w:rPr>
          <w:b/>
        </w:rPr>
        <w:t>( 20 puan)</w:t>
      </w:r>
    </w:p>
    <w:p w:rsidR="000130FA" w:rsidRDefault="000130FA" w:rsidP="00C055A3">
      <w:pPr>
        <w:pStyle w:val="ListParagraph"/>
        <w:numPr>
          <w:ilvl w:val="0"/>
          <w:numId w:val="3"/>
        </w:numPr>
      </w:pPr>
      <w:r>
        <w:t>(     ) Türkçede 8 ünsüz, 21 ünlü vardır.</w:t>
      </w:r>
    </w:p>
    <w:p w:rsidR="000130FA" w:rsidRDefault="000130FA" w:rsidP="00C055A3">
      <w:pPr>
        <w:pStyle w:val="ListParagraph"/>
        <w:numPr>
          <w:ilvl w:val="0"/>
          <w:numId w:val="3"/>
        </w:numPr>
      </w:pPr>
      <w:r>
        <w:t>(     ) Devletimizin resmi dili Türkçedir.</w:t>
      </w:r>
    </w:p>
    <w:p w:rsidR="000130FA" w:rsidRDefault="000130FA" w:rsidP="00C055A3">
      <w:pPr>
        <w:pStyle w:val="ListParagraph"/>
        <w:numPr>
          <w:ilvl w:val="0"/>
          <w:numId w:val="3"/>
        </w:numPr>
      </w:pPr>
      <w:r>
        <w:t>(     ) ‘Kitabını aradığını bilmiyordum’ cümlesinin sonuna soru işareti konmalıdır.</w:t>
      </w:r>
    </w:p>
    <w:p w:rsidR="000130FA" w:rsidRDefault="000130FA" w:rsidP="00C055A3">
      <w:pPr>
        <w:pStyle w:val="ListParagraph"/>
        <w:numPr>
          <w:ilvl w:val="0"/>
          <w:numId w:val="3"/>
        </w:numPr>
      </w:pPr>
      <w:r>
        <w:t>(     ) ‘Demek akıllısın.’cümlesinin sonuna soru işareti konmalıdır.</w:t>
      </w:r>
    </w:p>
    <w:p w:rsidR="000130FA" w:rsidRDefault="000130FA" w:rsidP="00C055A3">
      <w:pPr>
        <w:pStyle w:val="ListParagraph"/>
        <w:numPr>
          <w:ilvl w:val="0"/>
          <w:numId w:val="3"/>
        </w:numPr>
      </w:pPr>
      <w:r>
        <w:t>(     ) ‘Dikkat, sağlığınız tehlikede’ cümlesi ünlem cümlesidir.</w:t>
      </w:r>
    </w:p>
    <w:p w:rsidR="000130FA" w:rsidRDefault="000130FA" w:rsidP="00C055A3">
      <w:pPr>
        <w:pStyle w:val="ListParagraph"/>
        <w:numPr>
          <w:ilvl w:val="0"/>
          <w:numId w:val="3"/>
        </w:numPr>
      </w:pPr>
      <w:r>
        <w:t>(     ) Sözlükte ‘tasarruf’ sözcüğü ‘tasarım’ sözcüğünden önce gelir.</w:t>
      </w:r>
    </w:p>
    <w:p w:rsidR="000130FA" w:rsidRDefault="000130FA" w:rsidP="00C055A3">
      <w:pPr>
        <w:pStyle w:val="ListParagraph"/>
        <w:numPr>
          <w:ilvl w:val="0"/>
          <w:numId w:val="3"/>
        </w:numPr>
      </w:pPr>
      <w:r>
        <w:t>(     ) Türkçede bir sözcüğün birden fazla anlamı olabilir.</w:t>
      </w:r>
    </w:p>
    <w:p w:rsidR="000130FA" w:rsidRDefault="000130FA" w:rsidP="00C055A3">
      <w:pPr>
        <w:pStyle w:val="ListParagraph"/>
        <w:numPr>
          <w:ilvl w:val="0"/>
          <w:numId w:val="3"/>
        </w:numPr>
      </w:pPr>
      <w:r>
        <w:t xml:space="preserve">(     ) Anlamını bilmediğimiz sözcüklerin anlamına yazım kılavuzundan bakabiliriz. </w:t>
      </w:r>
    </w:p>
    <w:p w:rsidR="000130FA" w:rsidRDefault="000130FA" w:rsidP="00C055A3">
      <w:pPr>
        <w:pStyle w:val="ListParagraph"/>
        <w:numPr>
          <w:ilvl w:val="0"/>
          <w:numId w:val="3"/>
        </w:numPr>
      </w:pPr>
      <w:r>
        <w:t>(     ) Sözcükler, sözlükte alfabetik sıraya göre yazılır.</w:t>
      </w:r>
    </w:p>
    <w:p w:rsidR="000130FA" w:rsidRDefault="000130FA" w:rsidP="00C055A3">
      <w:pPr>
        <w:pStyle w:val="ListParagraph"/>
        <w:numPr>
          <w:ilvl w:val="0"/>
          <w:numId w:val="3"/>
        </w:numPr>
      </w:pPr>
      <w:r>
        <w:t>(     ) ‘Yolculuk’ sözcüğü yapım eki almıştır.</w:t>
      </w:r>
    </w:p>
    <w:p w:rsidR="000130FA" w:rsidRPr="009B6076" w:rsidRDefault="000130FA" w:rsidP="00E15408">
      <w:pPr>
        <w:pStyle w:val="ListParagraph"/>
        <w:numPr>
          <w:ilvl w:val="0"/>
          <w:numId w:val="2"/>
        </w:numPr>
        <w:rPr>
          <w:b/>
        </w:rPr>
      </w:pPr>
      <w:r>
        <w:t xml:space="preserve">Aşağıda verilen atasözlerini, aşağıda verilen kelimelerle tamamlayınız. </w:t>
      </w:r>
      <w:r w:rsidRPr="009B6076">
        <w:rPr>
          <w:b/>
        </w:rPr>
        <w:t>(20 puan)</w:t>
      </w:r>
    </w:p>
    <w:p w:rsidR="000130FA" w:rsidRDefault="000130FA" w:rsidP="00E15408">
      <w:pPr>
        <w:pStyle w:val="ListParagraph"/>
        <w:ind w:left="76"/>
      </w:pPr>
      <w:r>
        <w:t>Ateş- bağ- deliye- kara- düdüğü- fırtına- altın- düşman-pişmanlık- baş</w:t>
      </w:r>
    </w:p>
    <w:p w:rsidR="000130FA" w:rsidRDefault="000130FA" w:rsidP="003E1D79">
      <w:pPr>
        <w:pStyle w:val="ListParagraph"/>
        <w:numPr>
          <w:ilvl w:val="0"/>
          <w:numId w:val="5"/>
        </w:numPr>
      </w:pPr>
      <w:r>
        <w:t>Parayı veren ……………………. çalar.</w:t>
      </w:r>
    </w:p>
    <w:p w:rsidR="000130FA" w:rsidRDefault="000130FA" w:rsidP="003E1D79">
      <w:pPr>
        <w:pStyle w:val="ListParagraph"/>
        <w:numPr>
          <w:ilvl w:val="0"/>
          <w:numId w:val="5"/>
        </w:numPr>
      </w:pPr>
      <w:r>
        <w:t>…………………… her gün bayram.</w:t>
      </w:r>
    </w:p>
    <w:p w:rsidR="000130FA" w:rsidRDefault="000130FA" w:rsidP="003E1D79">
      <w:pPr>
        <w:pStyle w:val="ListParagraph"/>
        <w:numPr>
          <w:ilvl w:val="0"/>
          <w:numId w:val="5"/>
        </w:numPr>
      </w:pPr>
      <w:r>
        <w:t>Rüzgar eken ……………………….. biçer.</w:t>
      </w:r>
    </w:p>
    <w:p w:rsidR="000130FA" w:rsidRDefault="000130FA" w:rsidP="003E1D79">
      <w:pPr>
        <w:pStyle w:val="ListParagraph"/>
        <w:numPr>
          <w:ilvl w:val="0"/>
          <w:numId w:val="5"/>
        </w:numPr>
      </w:pPr>
      <w:r>
        <w:t>Su uyur, ……………………… uyumaz.</w:t>
      </w:r>
    </w:p>
    <w:p w:rsidR="000130FA" w:rsidRDefault="000130FA" w:rsidP="003E1D79">
      <w:pPr>
        <w:pStyle w:val="ListParagraph"/>
        <w:numPr>
          <w:ilvl w:val="0"/>
          <w:numId w:val="5"/>
        </w:numPr>
      </w:pPr>
      <w:r>
        <w:t>……………  düştüğü yeri yakar.</w:t>
      </w:r>
    </w:p>
    <w:p w:rsidR="000130FA" w:rsidRDefault="000130FA" w:rsidP="003E1D79">
      <w:pPr>
        <w:pStyle w:val="ListParagraph"/>
        <w:numPr>
          <w:ilvl w:val="0"/>
          <w:numId w:val="5"/>
        </w:numPr>
      </w:pPr>
      <w:r>
        <w:t>Son ………………………. fayda vermez.</w:t>
      </w:r>
    </w:p>
    <w:p w:rsidR="000130FA" w:rsidRDefault="000130FA" w:rsidP="003E1D79">
      <w:pPr>
        <w:pStyle w:val="ListParagraph"/>
        <w:numPr>
          <w:ilvl w:val="0"/>
          <w:numId w:val="5"/>
        </w:numPr>
      </w:pPr>
      <w:r>
        <w:t>Yaş kesen, ………… keser.</w:t>
      </w:r>
    </w:p>
    <w:p w:rsidR="000130FA" w:rsidRDefault="000130FA" w:rsidP="003E1D79">
      <w:pPr>
        <w:pStyle w:val="ListParagraph"/>
        <w:numPr>
          <w:ilvl w:val="0"/>
          <w:numId w:val="5"/>
        </w:numPr>
      </w:pPr>
      <w:r>
        <w:t>Dost  …………..  günde belli olur.</w:t>
      </w:r>
    </w:p>
    <w:p w:rsidR="000130FA" w:rsidRDefault="000130FA" w:rsidP="003E1D79">
      <w:pPr>
        <w:pStyle w:val="ListParagraph"/>
        <w:numPr>
          <w:ilvl w:val="0"/>
          <w:numId w:val="5"/>
        </w:numPr>
      </w:pPr>
      <w:r>
        <w:t>Sanat …………….. bileziktir.</w:t>
      </w:r>
    </w:p>
    <w:p w:rsidR="000130FA" w:rsidRDefault="000130FA" w:rsidP="003E1D79">
      <w:pPr>
        <w:pStyle w:val="ListParagraph"/>
        <w:numPr>
          <w:ilvl w:val="0"/>
          <w:numId w:val="5"/>
        </w:numPr>
      </w:pPr>
      <w:r>
        <w:t>Bakarsan  ………………,  bakmazsan dağ olur.</w:t>
      </w:r>
    </w:p>
    <w:p w:rsidR="000130FA" w:rsidRPr="00723915" w:rsidRDefault="000130FA" w:rsidP="003E1D79">
      <w:pPr>
        <w:pStyle w:val="ListParagraph"/>
        <w:numPr>
          <w:ilvl w:val="0"/>
          <w:numId w:val="2"/>
        </w:numPr>
        <w:rPr>
          <w:b/>
        </w:rPr>
      </w:pPr>
      <w:r>
        <w:t xml:space="preserve">Hangi sözcük, sözlükte diğerlerinden önce gelir? </w:t>
      </w:r>
      <w:r w:rsidRPr="00723915">
        <w:rPr>
          <w:b/>
        </w:rPr>
        <w:t>(Her soru 4 puan)</w:t>
      </w:r>
    </w:p>
    <w:p w:rsidR="000130FA" w:rsidRDefault="000130FA" w:rsidP="00213617">
      <w:pPr>
        <w:pStyle w:val="ListParagraph"/>
        <w:numPr>
          <w:ilvl w:val="0"/>
          <w:numId w:val="6"/>
        </w:numPr>
      </w:pPr>
      <w:r>
        <w:t>Kare           b)   Kase         c)   Kart        d)   Kaşe</w:t>
      </w:r>
    </w:p>
    <w:p w:rsidR="000130FA" w:rsidRDefault="000130FA" w:rsidP="00213617">
      <w:pPr>
        <w:pStyle w:val="ListParagraph"/>
        <w:numPr>
          <w:ilvl w:val="0"/>
          <w:numId w:val="2"/>
        </w:numPr>
      </w:pPr>
      <w:r>
        <w:t>Hangi cümlenin sonuna diğerlerinden farklı noktalama işareti konur?</w:t>
      </w:r>
    </w:p>
    <w:p w:rsidR="000130FA" w:rsidRDefault="000130FA" w:rsidP="00213617">
      <w:pPr>
        <w:pStyle w:val="ListParagraph"/>
        <w:numPr>
          <w:ilvl w:val="0"/>
          <w:numId w:val="7"/>
        </w:numPr>
      </w:pPr>
      <w:r>
        <w:t>Senin de karnın ağrıyor mu                        c)    Hemen mi gideceksin eve</w:t>
      </w:r>
    </w:p>
    <w:p w:rsidR="000130FA" w:rsidRDefault="000130FA" w:rsidP="00213617">
      <w:pPr>
        <w:pStyle w:val="ListParagraph"/>
        <w:numPr>
          <w:ilvl w:val="0"/>
          <w:numId w:val="7"/>
        </w:numPr>
      </w:pPr>
      <w:r>
        <w:t>Sen de pikniğe gittin mi                              d)    Kardeşin geldi mi çıkarız</w:t>
      </w:r>
    </w:p>
    <w:p w:rsidR="000130FA" w:rsidRDefault="000130FA" w:rsidP="00213617">
      <w:pPr>
        <w:pStyle w:val="ListParagraph"/>
        <w:numPr>
          <w:ilvl w:val="0"/>
          <w:numId w:val="2"/>
        </w:numPr>
      </w:pPr>
      <w:r>
        <w:t>Hangi sözcüğün yazımı yanlıştır?</w:t>
      </w:r>
    </w:p>
    <w:p w:rsidR="000130FA" w:rsidRDefault="000130FA" w:rsidP="00213617">
      <w:pPr>
        <w:pStyle w:val="ListParagraph"/>
        <w:numPr>
          <w:ilvl w:val="0"/>
          <w:numId w:val="8"/>
        </w:numPr>
      </w:pPr>
      <w:r>
        <w:t>Kral      b)    Firen      c)   Stres       d)  Tren</w:t>
      </w:r>
    </w:p>
    <w:p w:rsidR="000130FA" w:rsidRPr="009B6076" w:rsidRDefault="000130FA" w:rsidP="00213617">
      <w:pPr>
        <w:pStyle w:val="ListParagraph"/>
        <w:numPr>
          <w:ilvl w:val="0"/>
          <w:numId w:val="2"/>
        </w:numPr>
        <w:rPr>
          <w:b/>
        </w:rPr>
      </w:pPr>
      <w:r>
        <w:t xml:space="preserve">Hangi cümlede neden-sonuç  ilişkisi </w:t>
      </w:r>
      <w:r w:rsidRPr="009B6076">
        <w:rPr>
          <w:b/>
        </w:rPr>
        <w:t>yoktur?</w:t>
      </w:r>
    </w:p>
    <w:p w:rsidR="000130FA" w:rsidRDefault="000130FA" w:rsidP="00213617">
      <w:pPr>
        <w:pStyle w:val="ListParagraph"/>
        <w:numPr>
          <w:ilvl w:val="0"/>
          <w:numId w:val="9"/>
        </w:numPr>
      </w:pPr>
      <w:r>
        <w:t>Hasta olduğu için okula gelmedi.                         b)   Çok kar yağdığı için yollar kapandı.</w:t>
      </w:r>
    </w:p>
    <w:p w:rsidR="000130FA" w:rsidRDefault="000130FA" w:rsidP="00213617">
      <w:pPr>
        <w:pStyle w:val="ListParagraph"/>
        <w:numPr>
          <w:ilvl w:val="0"/>
          <w:numId w:val="9"/>
        </w:numPr>
      </w:pPr>
      <w:r>
        <w:t>Yağmur yağdığı için şemsiyesini yanına aldı.        d )   Başarısını çalışmasına borçluydu.</w:t>
      </w:r>
    </w:p>
    <w:p w:rsidR="000130FA" w:rsidRPr="00CF362D" w:rsidRDefault="000130FA" w:rsidP="004504A6">
      <w:pPr>
        <w:pStyle w:val="ListParagraph"/>
        <w:numPr>
          <w:ilvl w:val="0"/>
          <w:numId w:val="2"/>
        </w:numPr>
        <w:rPr>
          <w:u w:val="single"/>
        </w:rPr>
      </w:pPr>
      <w:r>
        <w:t xml:space="preserve">Elma sözcüğüne eklenen adın hal ekleri aşağıdakilerden hangisinde </w:t>
      </w:r>
      <w:r w:rsidRPr="004504A6">
        <w:rPr>
          <w:b/>
          <w:u w:val="single"/>
        </w:rPr>
        <w:t>yanlış yazılmıştır?</w:t>
      </w:r>
    </w:p>
    <w:p w:rsidR="000130FA" w:rsidRDefault="000130FA" w:rsidP="00CF362D">
      <w:pPr>
        <w:pStyle w:val="ListParagraph"/>
        <w:ind w:left="76"/>
      </w:pPr>
      <w:r>
        <w:t>a)elmayı--adın ‘–i’ hali    b)elma—adın’-e’ hali   c)elmada—adın ‘-de’ hali    d)elmadan—‘-den’ hali</w:t>
      </w:r>
    </w:p>
    <w:p w:rsidR="000130FA" w:rsidRDefault="000130FA" w:rsidP="00CF362D">
      <w:pPr>
        <w:pStyle w:val="ListParagraph"/>
        <w:numPr>
          <w:ilvl w:val="0"/>
          <w:numId w:val="2"/>
        </w:numPr>
      </w:pPr>
      <w:r>
        <w:t xml:space="preserve">Aşağıdakilerden hangisi yapım eki </w:t>
      </w:r>
      <w:r w:rsidRPr="00CF2462">
        <w:rPr>
          <w:b/>
          <w:u w:val="single"/>
        </w:rPr>
        <w:t>almamıştır?</w:t>
      </w:r>
    </w:p>
    <w:p w:rsidR="000130FA" w:rsidRDefault="000130FA" w:rsidP="00CF2462">
      <w:pPr>
        <w:pStyle w:val="ListParagraph"/>
        <w:numPr>
          <w:ilvl w:val="0"/>
          <w:numId w:val="11"/>
        </w:numPr>
      </w:pPr>
      <w:r>
        <w:t>Tuzluk         b) Bakırcı        c) Kitaplar     d) Şekerlik</w:t>
      </w:r>
    </w:p>
    <w:p w:rsidR="000130FA" w:rsidRDefault="000130FA" w:rsidP="00CF2462">
      <w:pPr>
        <w:pStyle w:val="ListParagraph"/>
        <w:numPr>
          <w:ilvl w:val="0"/>
          <w:numId w:val="2"/>
        </w:numPr>
      </w:pPr>
      <w:r>
        <w:t>‘Tunç, annesinin verdiği hediye……  çok sevmişti.’ Bu cümlede boş bırakılan yere aşağıdaki eklerden hangisi getirilmelidir?</w:t>
      </w:r>
    </w:p>
    <w:p w:rsidR="000130FA" w:rsidRDefault="000130FA" w:rsidP="00CF2462">
      <w:pPr>
        <w:pStyle w:val="ListParagraph"/>
        <w:numPr>
          <w:ilvl w:val="0"/>
          <w:numId w:val="12"/>
        </w:numPr>
      </w:pPr>
      <w:r>
        <w:t xml:space="preserve">–i            b)   –den              c) –e                  d) –de </w:t>
      </w:r>
    </w:p>
    <w:p w:rsidR="000130FA" w:rsidRDefault="000130FA" w:rsidP="00CF2462">
      <w:pPr>
        <w:pStyle w:val="ListParagraph"/>
        <w:numPr>
          <w:ilvl w:val="0"/>
          <w:numId w:val="2"/>
        </w:numPr>
      </w:pPr>
      <w:r>
        <w:t xml:space="preserve">Aşağıda verilen sözcüklerden hangisinin yazımı </w:t>
      </w:r>
      <w:r w:rsidRPr="009B6076">
        <w:rPr>
          <w:b/>
        </w:rPr>
        <w:t>yanlıştır?</w:t>
      </w:r>
    </w:p>
    <w:p w:rsidR="000130FA" w:rsidRDefault="000130FA" w:rsidP="00CF2462">
      <w:pPr>
        <w:pStyle w:val="ListParagraph"/>
        <w:numPr>
          <w:ilvl w:val="0"/>
          <w:numId w:val="13"/>
        </w:numPr>
      </w:pPr>
      <w:r>
        <w:t>Türk Dil Kurumu      b)   Türk Tarih Kurumu   c) Doğu Anadolu Bölgesi   d) Atatürk caddesi</w:t>
      </w:r>
    </w:p>
    <w:p w:rsidR="000130FA" w:rsidRDefault="000130FA" w:rsidP="004A2C19">
      <w:pPr>
        <w:pStyle w:val="ListParagraph"/>
        <w:ind w:left="436"/>
      </w:pPr>
    </w:p>
    <w:p w:rsidR="000130FA" w:rsidRDefault="000130FA" w:rsidP="004A2C19">
      <w:pPr>
        <w:pStyle w:val="ListParagraph"/>
        <w:numPr>
          <w:ilvl w:val="0"/>
          <w:numId w:val="2"/>
        </w:numPr>
      </w:pPr>
      <w:r>
        <w:t>Annenden öğrendiklerinle yetinme</w:t>
      </w:r>
    </w:p>
    <w:p w:rsidR="000130FA" w:rsidRDefault="000130FA" w:rsidP="004A2C19">
      <w:pPr>
        <w:pStyle w:val="ListParagraph"/>
        <w:ind w:left="76"/>
      </w:pPr>
      <w:r>
        <w:t>Çocuğum, Türkçeni geliştir.</w:t>
      </w:r>
    </w:p>
    <w:p w:rsidR="000130FA" w:rsidRDefault="000130FA" w:rsidP="004A2C19">
      <w:pPr>
        <w:pStyle w:val="ListParagraph"/>
        <w:ind w:left="76"/>
      </w:pPr>
      <w:r>
        <w:t>Dilimiz öylesine güzel ki</w:t>
      </w:r>
    </w:p>
    <w:p w:rsidR="000130FA" w:rsidRDefault="000130FA" w:rsidP="004A2C19">
      <w:pPr>
        <w:pStyle w:val="ListParagraph"/>
        <w:ind w:left="76"/>
      </w:pPr>
      <w:r>
        <w:t>Durgun göllerimizle duru,</w:t>
      </w:r>
    </w:p>
    <w:p w:rsidR="000130FA" w:rsidRDefault="000130FA" w:rsidP="004A2C19">
      <w:pPr>
        <w:pStyle w:val="ListParagraph"/>
        <w:ind w:left="76"/>
      </w:pPr>
      <w:r>
        <w:t>Akarsularımızla coşkulu…</w:t>
      </w:r>
    </w:p>
    <w:p w:rsidR="000130FA" w:rsidRDefault="000130FA" w:rsidP="004A2C19">
      <w:pPr>
        <w:pStyle w:val="ListParagraph"/>
        <w:ind w:left="76"/>
      </w:pPr>
      <w:r>
        <w:t>Ne var ki çocuğum</w:t>
      </w:r>
    </w:p>
    <w:p w:rsidR="000130FA" w:rsidRDefault="000130FA" w:rsidP="009B6076">
      <w:pPr>
        <w:pStyle w:val="ListParagraph"/>
        <w:ind w:left="76"/>
      </w:pPr>
      <w:r>
        <w:t>Güzellik de bakım ister!</w:t>
      </w:r>
    </w:p>
    <w:p w:rsidR="000130FA" w:rsidRDefault="000130FA" w:rsidP="004A2C19">
      <w:pPr>
        <w:pStyle w:val="ListParagraph"/>
        <w:ind w:left="76"/>
      </w:pPr>
      <w:r>
        <w:t>Bu şiirin konusu aşağıdakilerden hangisidir?</w:t>
      </w:r>
    </w:p>
    <w:p w:rsidR="000130FA" w:rsidRDefault="000130FA" w:rsidP="004A2C19">
      <w:pPr>
        <w:pStyle w:val="ListParagraph"/>
        <w:ind w:left="76"/>
      </w:pPr>
      <w:r>
        <w:t>a)Ülkemizin güzellikleri        b) Kendini geliştirmek       c) Türkçenin güzelliği      d) Yurdumuz</w:t>
      </w:r>
    </w:p>
    <w:p w:rsidR="000130FA" w:rsidRDefault="000130FA" w:rsidP="004A2C19">
      <w:pPr>
        <w:pStyle w:val="ListParagraph"/>
        <w:numPr>
          <w:ilvl w:val="0"/>
          <w:numId w:val="2"/>
        </w:numPr>
      </w:pPr>
      <w:r>
        <w:t>Hangi cümledeki kısaltmaya getirilen ek doğru yazılmıştır?</w:t>
      </w:r>
    </w:p>
    <w:p w:rsidR="000130FA" w:rsidRDefault="000130FA" w:rsidP="004A2C19">
      <w:pPr>
        <w:pStyle w:val="ListParagraph"/>
        <w:numPr>
          <w:ilvl w:val="0"/>
          <w:numId w:val="14"/>
        </w:numPr>
      </w:pPr>
      <w:r>
        <w:t>Kurban derisi bağışlarınızı THK’na yapınız.              c) Uçak biletimi THY’den aldım.</w:t>
      </w:r>
    </w:p>
    <w:p w:rsidR="000130FA" w:rsidRDefault="000130FA" w:rsidP="004A2C19">
      <w:pPr>
        <w:pStyle w:val="ListParagraph"/>
        <w:numPr>
          <w:ilvl w:val="0"/>
          <w:numId w:val="14"/>
        </w:numPr>
      </w:pPr>
      <w:r>
        <w:t>Bu yıl TRT’a birçok ödül geldi.                                   d) Kalemi 3 TL’ na  aldım.</w:t>
      </w:r>
    </w:p>
    <w:p w:rsidR="000130FA" w:rsidRDefault="000130FA" w:rsidP="009B6076">
      <w:pPr>
        <w:pStyle w:val="ListParagraph"/>
        <w:numPr>
          <w:ilvl w:val="0"/>
          <w:numId w:val="2"/>
        </w:numPr>
      </w:pPr>
      <w:r>
        <w:t>Aşağıdaki cümlelerde altı çizili sözcüklerden hangisi gerçek anlamda kullanılmıştır?</w:t>
      </w:r>
    </w:p>
    <w:p w:rsidR="000130FA" w:rsidRDefault="000130FA" w:rsidP="009B6076">
      <w:pPr>
        <w:pStyle w:val="ListParagraph"/>
        <w:numPr>
          <w:ilvl w:val="0"/>
          <w:numId w:val="15"/>
        </w:numPr>
      </w:pPr>
      <w:r>
        <w:t xml:space="preserve">Gelecek </w:t>
      </w:r>
      <w:r w:rsidRPr="009B6076">
        <w:rPr>
          <w:u w:val="single"/>
        </w:rPr>
        <w:t>sene</w:t>
      </w:r>
      <w:r>
        <w:t xml:space="preserve"> 5. sınıf olacağız.                   c) Hiç </w:t>
      </w:r>
      <w:r w:rsidRPr="009B6076">
        <w:rPr>
          <w:u w:val="single"/>
        </w:rPr>
        <w:t>doğru</w:t>
      </w:r>
      <w:r>
        <w:t xml:space="preserve"> düzgün arkadaşı yok</w:t>
      </w:r>
    </w:p>
    <w:p w:rsidR="000130FA" w:rsidRPr="009B6076" w:rsidRDefault="000130FA" w:rsidP="009B6076">
      <w:pPr>
        <w:pStyle w:val="ListParagraph"/>
        <w:numPr>
          <w:ilvl w:val="0"/>
          <w:numId w:val="15"/>
        </w:numPr>
      </w:pPr>
      <w:r>
        <w:t xml:space="preserve">Önceleri bana </w:t>
      </w:r>
      <w:r w:rsidRPr="009B6076">
        <w:rPr>
          <w:u w:val="single"/>
        </w:rPr>
        <w:t xml:space="preserve">mesafeli </w:t>
      </w:r>
      <w:r>
        <w:t xml:space="preserve">davrandı.             d) Sözlerin kalbimi </w:t>
      </w:r>
      <w:r w:rsidRPr="009B6076">
        <w:rPr>
          <w:u w:val="single"/>
        </w:rPr>
        <w:t>kırdı.</w:t>
      </w:r>
    </w:p>
    <w:p w:rsidR="000130FA" w:rsidRDefault="000130FA" w:rsidP="009B6076">
      <w:pPr>
        <w:pStyle w:val="ListParagraph"/>
        <w:numPr>
          <w:ilvl w:val="0"/>
          <w:numId w:val="2"/>
        </w:numPr>
      </w:pPr>
      <w:r w:rsidRPr="009B6076">
        <w:t>Aşağıdakilerden hangisi anlam ilişkisi bakımından</w:t>
      </w:r>
      <w:r>
        <w:t xml:space="preserve"> diğerlerinden </w:t>
      </w:r>
      <w:r w:rsidRPr="009B6076">
        <w:rPr>
          <w:b/>
        </w:rPr>
        <w:t>farklıdır?</w:t>
      </w:r>
    </w:p>
    <w:p w:rsidR="000130FA" w:rsidRPr="00723915" w:rsidRDefault="000130FA" w:rsidP="009B6076">
      <w:pPr>
        <w:pStyle w:val="ListParagraph"/>
        <w:numPr>
          <w:ilvl w:val="0"/>
          <w:numId w:val="16"/>
        </w:numPr>
      </w:pPr>
      <w:r>
        <w:t>Siyah- beyaz                   b) alçak- yüksek                 c) yaz- kış                 d) kırmızı- al</w:t>
      </w:r>
    </w:p>
    <w:p w:rsidR="000130FA" w:rsidRPr="009B6076" w:rsidRDefault="000130FA" w:rsidP="00723915">
      <w:pPr>
        <w:pStyle w:val="ListParagraph"/>
        <w:numPr>
          <w:ilvl w:val="0"/>
          <w:numId w:val="2"/>
        </w:numPr>
      </w:pPr>
      <w:r>
        <w:t xml:space="preserve"> ‘ </w:t>
      </w:r>
      <w:r w:rsidRPr="00723915">
        <w:t xml:space="preserve">Atatürk-okul-anne-baba-çalışkanlık –hayal </w:t>
      </w:r>
      <w:r>
        <w:t xml:space="preserve">‘      </w:t>
      </w:r>
      <w:r w:rsidRPr="00723915">
        <w:t xml:space="preserve">kelimelerinin yer aldığı kısa bir yazı yazınız. </w:t>
      </w:r>
      <w:r w:rsidRPr="00723915">
        <w:rPr>
          <w:b/>
        </w:rPr>
        <w:t>(16 puan)</w:t>
      </w:r>
    </w:p>
    <w:p w:rsidR="000130FA" w:rsidRPr="009B6076" w:rsidRDefault="000130FA" w:rsidP="004A2C19">
      <w:pPr>
        <w:pStyle w:val="ListParagraph"/>
        <w:ind w:left="436"/>
      </w:pPr>
    </w:p>
    <w:p w:rsidR="000130FA" w:rsidRDefault="000130FA" w:rsidP="004A2C19"/>
    <w:p w:rsidR="000130FA" w:rsidRDefault="000130FA" w:rsidP="004A2C19"/>
    <w:p w:rsidR="000130FA" w:rsidRDefault="000130FA" w:rsidP="00564ABF">
      <w:pPr>
        <w:pStyle w:val="ListParagraph"/>
        <w:ind w:left="436"/>
      </w:pPr>
      <w:hyperlink r:id="rId5" w:history="1">
        <w:r w:rsidRPr="00AA1BAC">
          <w:rPr>
            <w:rStyle w:val="Hyperlink"/>
          </w:rPr>
          <w:t>www.sorubak.com</w:t>
        </w:r>
      </w:hyperlink>
      <w:r>
        <w:t xml:space="preserve"> </w:t>
      </w:r>
    </w:p>
    <w:p w:rsidR="000130FA" w:rsidRDefault="000130FA" w:rsidP="00CF362D"/>
    <w:p w:rsidR="000130FA" w:rsidRDefault="000130FA" w:rsidP="00CF362D"/>
    <w:p w:rsidR="000130FA" w:rsidRPr="00723915" w:rsidRDefault="000130FA" w:rsidP="00723915">
      <w:pPr>
        <w:pStyle w:val="ListParagraph"/>
        <w:ind w:left="76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Figen ERCAN</w:t>
      </w:r>
    </w:p>
    <w:p w:rsidR="000130FA" w:rsidRDefault="000130FA" w:rsidP="00CF362D">
      <w:pPr>
        <w:pStyle w:val="ListParagraph"/>
        <w:ind w:left="76"/>
      </w:pPr>
    </w:p>
    <w:p w:rsidR="000130FA" w:rsidRDefault="000130FA" w:rsidP="00CF362D">
      <w:pPr>
        <w:pStyle w:val="ListParagraph"/>
        <w:ind w:left="76"/>
      </w:pPr>
    </w:p>
    <w:p w:rsidR="000130FA" w:rsidRDefault="000130FA" w:rsidP="00CF362D">
      <w:pPr>
        <w:pStyle w:val="ListParagraph"/>
        <w:ind w:left="76"/>
      </w:pPr>
    </w:p>
    <w:p w:rsidR="000130FA" w:rsidRDefault="000130FA" w:rsidP="00CF362D">
      <w:pPr>
        <w:pStyle w:val="ListParagraph"/>
        <w:ind w:left="76"/>
      </w:pPr>
    </w:p>
    <w:p w:rsidR="000130FA" w:rsidRDefault="000130FA" w:rsidP="00CF362D"/>
    <w:p w:rsidR="000130FA" w:rsidRDefault="000130FA" w:rsidP="00CF362D"/>
    <w:p w:rsidR="000130FA" w:rsidRPr="00CF362D" w:rsidRDefault="000130FA" w:rsidP="00CF362D">
      <w:r>
        <w:t xml:space="preserve">    </w:t>
      </w:r>
    </w:p>
    <w:p w:rsidR="000130FA" w:rsidRPr="004504A6" w:rsidRDefault="000130FA" w:rsidP="004504A6">
      <w:pPr>
        <w:pStyle w:val="ListParagraph"/>
        <w:ind w:left="76"/>
      </w:pPr>
    </w:p>
    <w:p w:rsidR="000130FA" w:rsidRDefault="000130FA" w:rsidP="00C055A3">
      <w:pPr>
        <w:ind w:left="-851"/>
        <w:jc w:val="both"/>
      </w:pPr>
      <w:r>
        <w:t>1</w:t>
      </w:r>
    </w:p>
    <w:sectPr w:rsidR="000130FA" w:rsidSect="00C055A3"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A5EA4"/>
    <w:multiLevelType w:val="hybridMultilevel"/>
    <w:tmpl w:val="AE1CEA48"/>
    <w:lvl w:ilvl="0" w:tplc="CD4C89E6">
      <w:start w:val="1"/>
      <w:numFmt w:val="lowerLetter"/>
      <w:lvlText w:val="%1)"/>
      <w:lvlJc w:val="left"/>
      <w:pPr>
        <w:ind w:left="4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">
    <w:nsid w:val="09182183"/>
    <w:multiLevelType w:val="hybridMultilevel"/>
    <w:tmpl w:val="F6884328"/>
    <w:lvl w:ilvl="0" w:tplc="E38020D6">
      <w:start w:val="1"/>
      <w:numFmt w:val="upperLetter"/>
      <w:lvlText w:val="%1."/>
      <w:lvlJc w:val="left"/>
      <w:pPr>
        <w:ind w:left="4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>
    <w:nsid w:val="0E672B78"/>
    <w:multiLevelType w:val="hybridMultilevel"/>
    <w:tmpl w:val="199486A8"/>
    <w:lvl w:ilvl="0" w:tplc="64EC2B76">
      <w:start w:val="1"/>
      <w:numFmt w:val="lowerLetter"/>
      <w:lvlText w:val="%1)"/>
      <w:lvlJc w:val="left"/>
      <w:pPr>
        <w:ind w:left="4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3">
    <w:nsid w:val="0FC35B60"/>
    <w:multiLevelType w:val="hybridMultilevel"/>
    <w:tmpl w:val="0B0038E0"/>
    <w:lvl w:ilvl="0" w:tplc="64EC2B76">
      <w:start w:val="1"/>
      <w:numFmt w:val="lowerLetter"/>
      <w:lvlText w:val="%1)"/>
      <w:lvlJc w:val="left"/>
      <w:pPr>
        <w:ind w:left="4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4">
    <w:nsid w:val="19AA499A"/>
    <w:multiLevelType w:val="hybridMultilevel"/>
    <w:tmpl w:val="761C6BC8"/>
    <w:lvl w:ilvl="0" w:tplc="E79626F8">
      <w:start w:val="1"/>
      <w:numFmt w:val="lowerLetter"/>
      <w:lvlText w:val="%1)"/>
      <w:lvlJc w:val="left"/>
      <w:pPr>
        <w:ind w:left="4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5">
    <w:nsid w:val="1EF848C0"/>
    <w:multiLevelType w:val="hybridMultilevel"/>
    <w:tmpl w:val="385C7F4E"/>
    <w:lvl w:ilvl="0" w:tplc="64EC2B76">
      <w:start w:val="1"/>
      <w:numFmt w:val="lowerLetter"/>
      <w:lvlText w:val="%1)"/>
      <w:lvlJc w:val="left"/>
      <w:pPr>
        <w:ind w:left="4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6">
    <w:nsid w:val="21893763"/>
    <w:multiLevelType w:val="hybridMultilevel"/>
    <w:tmpl w:val="15B6407E"/>
    <w:lvl w:ilvl="0" w:tplc="017E9FEE">
      <w:start w:val="1"/>
      <w:numFmt w:val="upperLetter"/>
      <w:lvlText w:val="%1."/>
      <w:lvlJc w:val="left"/>
      <w:pPr>
        <w:ind w:left="4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7">
    <w:nsid w:val="22F6013F"/>
    <w:multiLevelType w:val="hybridMultilevel"/>
    <w:tmpl w:val="BC9C3A9C"/>
    <w:lvl w:ilvl="0" w:tplc="43EE86B2">
      <w:start w:val="1"/>
      <w:numFmt w:val="lowerLetter"/>
      <w:lvlText w:val="%1)"/>
      <w:lvlJc w:val="left"/>
      <w:pPr>
        <w:ind w:left="4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8">
    <w:nsid w:val="2CE50435"/>
    <w:multiLevelType w:val="hybridMultilevel"/>
    <w:tmpl w:val="FA1224FA"/>
    <w:lvl w:ilvl="0" w:tplc="42FC116E">
      <w:start w:val="1"/>
      <w:numFmt w:val="lowerLetter"/>
      <w:lvlText w:val="%1)"/>
      <w:lvlJc w:val="left"/>
      <w:pPr>
        <w:ind w:left="4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9">
    <w:nsid w:val="2F4C27CD"/>
    <w:multiLevelType w:val="hybridMultilevel"/>
    <w:tmpl w:val="143E0AE0"/>
    <w:lvl w:ilvl="0" w:tplc="3A52D24A">
      <w:start w:val="1"/>
      <w:numFmt w:val="lowerLetter"/>
      <w:lvlText w:val="%1)"/>
      <w:lvlJc w:val="left"/>
      <w:pPr>
        <w:ind w:left="4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0">
    <w:nsid w:val="3E713534"/>
    <w:multiLevelType w:val="hybridMultilevel"/>
    <w:tmpl w:val="F22ACD20"/>
    <w:lvl w:ilvl="0" w:tplc="3E443CD4">
      <w:start w:val="1"/>
      <w:numFmt w:val="lowerLetter"/>
      <w:lvlText w:val="%1)"/>
      <w:lvlJc w:val="left"/>
      <w:pPr>
        <w:ind w:left="4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1">
    <w:nsid w:val="4B467261"/>
    <w:multiLevelType w:val="hybridMultilevel"/>
    <w:tmpl w:val="6BA8983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7B6F2A"/>
    <w:multiLevelType w:val="hybridMultilevel"/>
    <w:tmpl w:val="62B404E8"/>
    <w:lvl w:ilvl="0" w:tplc="BA2CAD78">
      <w:start w:val="1"/>
      <w:numFmt w:val="lowerLetter"/>
      <w:lvlText w:val="%1)"/>
      <w:lvlJc w:val="left"/>
      <w:pPr>
        <w:ind w:left="4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3">
    <w:nsid w:val="5F255DAD"/>
    <w:multiLevelType w:val="hybridMultilevel"/>
    <w:tmpl w:val="FDD454F8"/>
    <w:lvl w:ilvl="0" w:tplc="041F000F">
      <w:start w:val="1"/>
      <w:numFmt w:val="decimal"/>
      <w:lvlText w:val="%1."/>
      <w:lvlJc w:val="left"/>
      <w:pPr>
        <w:ind w:left="79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  <w:rPr>
        <w:rFonts w:cs="Times New Roman"/>
      </w:rPr>
    </w:lvl>
  </w:abstractNum>
  <w:abstractNum w:abstractNumId="14">
    <w:nsid w:val="6C316A57"/>
    <w:multiLevelType w:val="hybridMultilevel"/>
    <w:tmpl w:val="3F224CB6"/>
    <w:lvl w:ilvl="0" w:tplc="1EE0F4E2">
      <w:start w:val="1"/>
      <w:numFmt w:val="upperLetter"/>
      <w:lvlText w:val="%1."/>
      <w:lvlJc w:val="left"/>
      <w:pPr>
        <w:ind w:left="4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5">
    <w:nsid w:val="6E2138F2"/>
    <w:multiLevelType w:val="hybridMultilevel"/>
    <w:tmpl w:val="94EA8192"/>
    <w:lvl w:ilvl="0" w:tplc="FBEC56F2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11"/>
  </w:num>
  <w:num w:numId="2">
    <w:abstractNumId w:val="15"/>
  </w:num>
  <w:num w:numId="3">
    <w:abstractNumId w:val="6"/>
  </w:num>
  <w:num w:numId="4">
    <w:abstractNumId w:val="1"/>
  </w:num>
  <w:num w:numId="5">
    <w:abstractNumId w:val="14"/>
  </w:num>
  <w:num w:numId="6">
    <w:abstractNumId w:val="12"/>
  </w:num>
  <w:num w:numId="7">
    <w:abstractNumId w:val="10"/>
  </w:num>
  <w:num w:numId="8">
    <w:abstractNumId w:val="0"/>
  </w:num>
  <w:num w:numId="9">
    <w:abstractNumId w:val="9"/>
  </w:num>
  <w:num w:numId="10">
    <w:abstractNumId w:val="13"/>
  </w:num>
  <w:num w:numId="11">
    <w:abstractNumId w:val="2"/>
  </w:num>
  <w:num w:numId="12">
    <w:abstractNumId w:val="3"/>
  </w:num>
  <w:num w:numId="13">
    <w:abstractNumId w:val="5"/>
  </w:num>
  <w:num w:numId="14">
    <w:abstractNumId w:val="8"/>
  </w:num>
  <w:num w:numId="15">
    <w:abstractNumId w:val="4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5A3"/>
    <w:rsid w:val="000130FA"/>
    <w:rsid w:val="00213617"/>
    <w:rsid w:val="002A72CB"/>
    <w:rsid w:val="002C40E3"/>
    <w:rsid w:val="003173C8"/>
    <w:rsid w:val="003E1D79"/>
    <w:rsid w:val="004504A6"/>
    <w:rsid w:val="004854B1"/>
    <w:rsid w:val="004A2C19"/>
    <w:rsid w:val="004C4B1F"/>
    <w:rsid w:val="004C6908"/>
    <w:rsid w:val="00564ABF"/>
    <w:rsid w:val="00687E0C"/>
    <w:rsid w:val="00723915"/>
    <w:rsid w:val="008911B3"/>
    <w:rsid w:val="009335AB"/>
    <w:rsid w:val="009B6076"/>
    <w:rsid w:val="00A1612C"/>
    <w:rsid w:val="00AA1BAC"/>
    <w:rsid w:val="00AB022B"/>
    <w:rsid w:val="00C055A3"/>
    <w:rsid w:val="00CC3D01"/>
    <w:rsid w:val="00CF2462"/>
    <w:rsid w:val="00CF362D"/>
    <w:rsid w:val="00E15408"/>
    <w:rsid w:val="00E93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22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055A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64AB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180</TotalTime>
  <Pages>2</Pages>
  <Words>560</Words>
  <Characters>3193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MESAKORU</dc:creator>
  <cp:keywords/>
  <dc:description/>
  <cp:lastModifiedBy>edanur</cp:lastModifiedBy>
  <cp:revision>9</cp:revision>
  <dcterms:created xsi:type="dcterms:W3CDTF">2012-11-27T13:32:00Z</dcterms:created>
  <dcterms:modified xsi:type="dcterms:W3CDTF">2012-12-03T19:50:00Z</dcterms:modified>
</cp:coreProperties>
</file>