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957" w:rsidRPr="009A7F5D" w:rsidRDefault="006E3957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4.95pt;margin-top:18.55pt;width:0;height:731.25pt;z-index:251666432" o:connectortype="straight"/>
        </w:pict>
      </w:r>
      <w:r>
        <w:rPr>
          <w:sz w:val="20"/>
          <w:szCs w:val="20"/>
        </w:rPr>
        <w:t xml:space="preserve">     BOL BOL OKUYUNUZ.SONRA GÜZEL  BİR ŞEKİLDE YAZINIZ..SONRA TEKRAR  OKUYUNUZ...</w:t>
      </w:r>
    </w:p>
    <w:p w:rsidR="006E3957" w:rsidRDefault="006E3957">
      <w:pPr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27" type="#_x0000_t32" style="position:absolute;margin-left:380.7pt;margin-top:.5pt;width:0;height:725.25pt;z-index:25166745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432.45pt;margin-top:30.45pt;width:21pt;height:21pt;z-index:251650048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29" type="#_x0000_t32" style="position:absolute;margin-left:472.95pt;margin-top:26.7pt;width:12.75pt;height:21pt;flip:x;z-index:251651072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0" type="#_x0000_t32" style="position:absolute;margin-left:238.2pt;margin-top:30.45pt;width:21pt;height:21pt;z-index:251652096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1" type="#_x0000_t32" style="position:absolute;margin-left:276.45pt;margin-top:30.45pt;width:17.25pt;height:21pt;flip:x;z-index:251653120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2" type="#_x0000_t32" style="position:absolute;margin-left:35.7pt;margin-top:30.45pt;width:15pt;height:21pt;z-index:251648000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3" type="#_x0000_t32" style="position:absolute;margin-left:64.2pt;margin-top:25.95pt;width:16.5pt;height:21.75pt;flip:x;z-index:251649024" o:connectortype="straight">
            <v:stroke endarrow="block" endarrowlength="short"/>
          </v:shape>
        </w:pict>
      </w:r>
      <w:r>
        <w:rPr>
          <w:rFonts w:ascii="Hand writing Mutlu" w:hAnsi="Hand writing Mutlu"/>
          <w:sz w:val="40"/>
          <w:szCs w:val="40"/>
        </w:rPr>
        <w:t xml:space="preserve">   et    li               el      li             te     li </w:t>
      </w:r>
    </w:p>
    <w:p w:rsidR="006E3957" w:rsidRDefault="006E395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etli                    elli                   teli</w:t>
      </w:r>
    </w:p>
    <w:p w:rsidR="006E3957" w:rsidRDefault="006E395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63611D">
        <w:rPr>
          <w:rFonts w:ascii="Hand writing Mutlu" w:hAnsi="Hand writing Mutlu"/>
          <w:sz w:val="40"/>
          <w:szCs w:val="40"/>
          <w:highlight w:val="yellow"/>
        </w:rPr>
        <w:t>et</w:t>
      </w:r>
      <w:r>
        <w:rPr>
          <w:rFonts w:ascii="Hand writing Mutlu" w:hAnsi="Hand writing Mutlu"/>
          <w:sz w:val="40"/>
          <w:szCs w:val="40"/>
        </w:rPr>
        <w:t xml:space="preserve">li    etli            </w:t>
      </w:r>
      <w:r w:rsidRPr="0063611D">
        <w:rPr>
          <w:rFonts w:ascii="Hand writing Mutlu" w:hAnsi="Hand writing Mutlu"/>
          <w:sz w:val="40"/>
          <w:szCs w:val="40"/>
          <w:highlight w:val="yellow"/>
        </w:rPr>
        <w:t>el</w:t>
      </w:r>
      <w:r>
        <w:rPr>
          <w:rFonts w:ascii="Hand writing Mutlu" w:hAnsi="Hand writing Mutlu"/>
          <w:sz w:val="40"/>
          <w:szCs w:val="40"/>
        </w:rPr>
        <w:t xml:space="preserve">li    elli            </w:t>
      </w:r>
      <w:r w:rsidRPr="0063611D"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 xml:space="preserve">li   teli   </w:t>
      </w:r>
    </w:p>
    <w:p w:rsidR="006E3957" w:rsidRDefault="006E3957" w:rsidP="009A7F5D">
      <w:pPr>
        <w:spacing w:after="120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  </w:t>
      </w:r>
    </w:p>
    <w:p w:rsidR="006E3957" w:rsidRDefault="006E3957" w:rsidP="009A7F5D">
      <w:pPr>
        <w:spacing w:after="120"/>
        <w:rPr>
          <w:rFonts w:ascii="Hand writing Mutlu" w:hAnsi="Hand writing Mutlu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    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34" type="#_x0000_t32" style="position:absolute;margin-left:432.45pt;margin-top:26.35pt;width:11.25pt;height:21pt;z-index:251655168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5" type="#_x0000_t32" style="position:absolute;margin-left:466.2pt;margin-top:26.35pt;width:12.75pt;height:21pt;flip:x;z-index:251654144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6" type="#_x0000_t32" style="position:absolute;margin-left:259.2pt;margin-top:26.35pt;width:17.25pt;height:26.25pt;flip:x;z-index:251656192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7" type="#_x0000_t32" style="position:absolute;margin-left:227.7pt;margin-top:26.35pt;width:14.25pt;height:21pt;z-index:251657216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8" type="#_x0000_t32" style="position:absolute;margin-left:31.2pt;margin-top:26.35pt;width:12.75pt;height:26.25pt;z-index:251659264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39" type="#_x0000_t32" style="position:absolute;margin-left:64.2pt;margin-top:26.35pt;width:7.5pt;height:26.25pt;flip:x;z-index:251658240" o:connectortype="straight">
            <v:stroke endarrow="block" endarrowlength="short"/>
          </v:shape>
        </w:pict>
      </w:r>
      <w:r>
        <w:rPr>
          <w:rFonts w:ascii="Hand writing Mutlu" w:hAnsi="Hand writing Mutlu"/>
          <w:sz w:val="40"/>
          <w:szCs w:val="40"/>
        </w:rPr>
        <w:t xml:space="preserve">   et   ti</w:t>
      </w:r>
      <w:r>
        <w:rPr>
          <w:rFonts w:ascii="Hand writing Mutlu" w:hAnsi="Hand writing Mutlu"/>
          <w:sz w:val="60"/>
          <w:szCs w:val="60"/>
        </w:rPr>
        <w:t xml:space="preserve">          </w:t>
      </w:r>
      <w:r>
        <w:rPr>
          <w:rFonts w:ascii="Hand writing Mutlu" w:hAnsi="Hand writing Mutlu"/>
          <w:sz w:val="40"/>
          <w:szCs w:val="40"/>
        </w:rPr>
        <w:t>il     et</w:t>
      </w:r>
      <w:r>
        <w:rPr>
          <w:rFonts w:ascii="Hand writing Mutlu" w:hAnsi="Hand writing Mutlu"/>
          <w:sz w:val="60"/>
          <w:szCs w:val="60"/>
        </w:rPr>
        <w:t xml:space="preserve">          </w:t>
      </w:r>
      <w:r>
        <w:rPr>
          <w:rFonts w:ascii="Hand writing Mutlu" w:hAnsi="Hand writing Mutlu"/>
          <w:sz w:val="40"/>
          <w:szCs w:val="40"/>
        </w:rPr>
        <w:t>it    ele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6"/>
          <w:szCs w:val="6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6"/>
          <w:szCs w:val="6"/>
        </w:rPr>
        <w:t xml:space="preserve">                      </w:t>
      </w:r>
      <w:r>
        <w:rPr>
          <w:rFonts w:ascii="Hand writing Mutlu" w:hAnsi="Hand writing Mutlu"/>
          <w:sz w:val="40"/>
          <w:szCs w:val="40"/>
        </w:rPr>
        <w:t xml:space="preserve"> etti                   ilet                   itele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87716C">
        <w:rPr>
          <w:rFonts w:ascii="Hand writing Mutlu" w:hAnsi="Hand writing Mutlu"/>
          <w:sz w:val="40"/>
          <w:szCs w:val="40"/>
          <w:highlight w:val="yellow"/>
        </w:rPr>
        <w:t>et</w:t>
      </w:r>
      <w:r>
        <w:rPr>
          <w:rFonts w:ascii="Hand writing Mutlu" w:hAnsi="Hand writing Mutlu"/>
          <w:sz w:val="40"/>
          <w:szCs w:val="40"/>
        </w:rPr>
        <w:t xml:space="preserve">ti   etti            </w:t>
      </w:r>
      <w:r w:rsidRPr="0087716C">
        <w:rPr>
          <w:rFonts w:ascii="Hand writing Mutlu" w:hAnsi="Hand writing Mutlu"/>
          <w:sz w:val="40"/>
          <w:szCs w:val="40"/>
          <w:highlight w:val="yellow"/>
        </w:rPr>
        <w:t>i</w:t>
      </w:r>
      <w:r>
        <w:rPr>
          <w:rFonts w:ascii="Hand writing Mutlu" w:hAnsi="Hand writing Mutlu"/>
          <w:sz w:val="40"/>
          <w:szCs w:val="40"/>
        </w:rPr>
        <w:t xml:space="preserve">let    </w:t>
      </w:r>
      <w:r w:rsidRPr="0087716C">
        <w:rPr>
          <w:rFonts w:ascii="Hand writing Mutlu" w:hAnsi="Hand writing Mutlu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>let             i</w:t>
      </w:r>
      <w:r w:rsidRPr="003A0096">
        <w:rPr>
          <w:rFonts w:ascii="Hand writing Mutlu" w:hAnsi="Hand writing Mutlu"/>
          <w:sz w:val="40"/>
          <w:szCs w:val="40"/>
          <w:highlight w:val="yellow"/>
        </w:rPr>
        <w:t>te</w:t>
      </w:r>
      <w:r>
        <w:rPr>
          <w:rFonts w:ascii="Hand writing Mutlu" w:hAnsi="Hand writing Mutlu"/>
          <w:sz w:val="40"/>
          <w:szCs w:val="40"/>
        </w:rPr>
        <w:t>le   itele</w:t>
      </w:r>
    </w:p>
    <w:p w:rsidR="006E3957" w:rsidRDefault="006E3957" w:rsidP="009A7F5D">
      <w:pPr>
        <w:spacing w:after="120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       </w:t>
      </w:r>
    </w:p>
    <w:p w:rsidR="006E3957" w:rsidRDefault="006E3957" w:rsidP="009A7F5D">
      <w:pPr>
        <w:spacing w:after="120"/>
        <w:rPr>
          <w:rFonts w:ascii="Hand writing Mutlu" w:hAnsi="Hand writing Mutlu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    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 id="_x0000_s1040" type="#_x0000_t32" style="position:absolute;margin-left:439.2pt;margin-top:27.1pt;width:14.25pt;height:21pt;z-index:251661312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41" type="#_x0000_t32" style="position:absolute;margin-left:466.2pt;margin-top:27.1pt;width:15.75pt;height:21pt;flip:x;z-index:251660288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42" type="#_x0000_t32" style="position:absolute;margin-left:69.45pt;margin-top:27.1pt;width:13.5pt;height:21pt;flip:x;z-index:251664384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43" type="#_x0000_t32" style="position:absolute;margin-left:271.2pt;margin-top:27.1pt;width:14.25pt;height:21pt;flip:x;z-index:251662336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44" type="#_x0000_t32" style="position:absolute;margin-left:238.2pt;margin-top:27.1pt;width:13.5pt;height:21pt;z-index:251663360" o:connectortype="straight">
            <v:stroke endarrow="block" endarrowlength="short"/>
          </v:shape>
        </w:pict>
      </w:r>
      <w:r>
        <w:rPr>
          <w:noProof/>
          <w:lang w:eastAsia="tr-TR"/>
        </w:rPr>
        <w:pict>
          <v:shape id="_x0000_s1045" type="#_x0000_t32" style="position:absolute;margin-left:38.7pt;margin-top:27.1pt;width:5.25pt;height:21pt;z-index:251665408" o:connectortype="straight">
            <v:stroke endarrow="block" endarrowlength="short"/>
          </v:shape>
        </w:pict>
      </w:r>
      <w:r>
        <w:rPr>
          <w:rFonts w:ascii="Hand writing Mutlu" w:hAnsi="Hand writing Mutlu"/>
          <w:sz w:val="40"/>
          <w:szCs w:val="40"/>
        </w:rPr>
        <w:t xml:space="preserve">   tel   li</w:t>
      </w:r>
      <w:r>
        <w:rPr>
          <w:rFonts w:ascii="Hand writing Mutlu" w:hAnsi="Hand writing Mutlu"/>
          <w:sz w:val="60"/>
          <w:szCs w:val="60"/>
        </w:rPr>
        <w:t xml:space="preserve">          </w:t>
      </w:r>
      <w:r>
        <w:rPr>
          <w:rFonts w:ascii="Hand writing Mutlu" w:hAnsi="Hand writing Mutlu"/>
          <w:sz w:val="40"/>
          <w:szCs w:val="40"/>
        </w:rPr>
        <w:t xml:space="preserve">lale   li             atlet   i 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6"/>
          <w:szCs w:val="6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6"/>
          <w:szCs w:val="6"/>
        </w:rPr>
        <w:t xml:space="preserve">                            </w:t>
      </w:r>
      <w:r>
        <w:rPr>
          <w:rFonts w:ascii="Hand writing Mutlu" w:hAnsi="Hand writing Mutlu"/>
          <w:sz w:val="40"/>
          <w:szCs w:val="40"/>
        </w:rPr>
        <w:t>telli                   laleli                atleti</w:t>
      </w:r>
    </w:p>
    <w:p w:rsidR="006E3957" w:rsidRDefault="006E3957" w:rsidP="0063611D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tel</w:t>
      </w:r>
      <w:r w:rsidRPr="001F1F31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tel</w:t>
      </w:r>
      <w:r w:rsidRPr="001F1F31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    </w:t>
      </w:r>
      <w:r w:rsidRPr="001F1F31">
        <w:rPr>
          <w:rFonts w:ascii="Hand writing Mutlu" w:hAnsi="Hand writing Mutlu"/>
          <w:sz w:val="40"/>
          <w:szCs w:val="40"/>
          <w:highlight w:val="yellow"/>
        </w:rPr>
        <w:t>lale</w:t>
      </w:r>
      <w:r>
        <w:rPr>
          <w:rFonts w:ascii="Hand writing Mutlu" w:hAnsi="Hand writing Mutlu"/>
          <w:sz w:val="40"/>
          <w:szCs w:val="40"/>
        </w:rPr>
        <w:t>li   laleli         at</w:t>
      </w:r>
      <w:r w:rsidRPr="009A7F5D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>ti   atleti</w:t>
      </w:r>
    </w:p>
    <w:p w:rsidR="006E3957" w:rsidRDefault="006E3957" w:rsidP="009A7F5D">
      <w:pPr>
        <w:spacing w:after="120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   </w:t>
      </w:r>
    </w:p>
    <w:p w:rsidR="006E3957" w:rsidRPr="009A7F5D" w:rsidRDefault="006E3957" w:rsidP="009A7F5D">
      <w:pPr>
        <w:spacing w:after="120"/>
        <w:rPr>
          <w:rFonts w:ascii="Maviokul.com-cizgili-noktali" w:hAnsi="Maviokul.com-cizgili-noktali"/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</w:t>
      </w:r>
      <w:hyperlink r:id="rId4" w:history="1">
        <w:r w:rsidRPr="00817788">
          <w:rPr>
            <w:rStyle w:val="Hyperlink"/>
            <w:rFonts w:ascii="Maviokul.com-cizgili-noktali" w:hAnsi="Maviokul.com-cizgili-noktali"/>
            <w:sz w:val="60"/>
            <w:szCs w:val="60"/>
          </w:rPr>
          <w:t>www.sorubak.com</w:t>
        </w:r>
      </w:hyperlink>
      <w:r>
        <w:rPr>
          <w:rFonts w:ascii="Maviokul.com-cizgili-noktali" w:hAnsi="Maviokul.com-cizgili-noktali"/>
          <w:sz w:val="60"/>
          <w:szCs w:val="60"/>
        </w:rPr>
        <w:t xml:space="preserve">                               </w:t>
      </w:r>
    </w:p>
    <w:sectPr w:rsidR="006E3957" w:rsidRPr="009A7F5D" w:rsidSect="009A7F5D">
      <w:pgSz w:w="11906" w:h="16838" w:code="9"/>
      <w:pgMar w:top="709" w:right="282" w:bottom="720" w:left="42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11D"/>
    <w:rsid w:val="0000368E"/>
    <w:rsid w:val="001F1F31"/>
    <w:rsid w:val="003A0096"/>
    <w:rsid w:val="005154D7"/>
    <w:rsid w:val="005E4258"/>
    <w:rsid w:val="0063611D"/>
    <w:rsid w:val="006E3957"/>
    <w:rsid w:val="00817788"/>
    <w:rsid w:val="0087716C"/>
    <w:rsid w:val="00974B9C"/>
    <w:rsid w:val="009A7F5D"/>
    <w:rsid w:val="00BB284D"/>
    <w:rsid w:val="00BF53A3"/>
    <w:rsid w:val="00E10A95"/>
    <w:rsid w:val="00EE2FCC"/>
    <w:rsid w:val="00EF7572"/>
    <w:rsid w:val="00FD36C6"/>
    <w:rsid w:val="00FF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5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D36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149</Words>
  <Characters>850</Characters>
  <Application>Microsoft Office Outlook</Application>
  <DocSecurity>0</DocSecurity>
  <Lines>0</Lines>
  <Paragraphs>0</Paragraphs>
  <ScaleCrop>false</ScaleCrop>
  <Manager>www.sorubak.com</Manager>
  <Company>Alkan bilgisayar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Cihan Alkan</dc:creator>
  <cp:keywords>www.sorubak.com</cp:keywords>
  <dc:description>www.sorubak.com</dc:description>
  <cp:lastModifiedBy>edanur</cp:lastModifiedBy>
  <cp:revision>3</cp:revision>
  <cp:lastPrinted>2012-12-05T19:46:00Z</cp:lastPrinted>
  <dcterms:created xsi:type="dcterms:W3CDTF">2012-12-05T18:43:00Z</dcterms:created>
  <dcterms:modified xsi:type="dcterms:W3CDTF">2012-12-09T15:29:00Z</dcterms:modified>
  <cp:category>www.sorubak.com</cp:category>
  <cp:version>www.sorubak.com</cp:version>
</cp:coreProperties>
</file>