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8F2" w:rsidRPr="00D95119" w:rsidRDefault="00D858F2" w:rsidP="00D95119">
      <w:pPr>
        <w:spacing w:after="0" w:line="240" w:lineRule="atLeast"/>
        <w:jc w:val="both"/>
        <w:rPr>
          <w:rFonts w:ascii="Hand writing Mutlu" w:hAnsi="Hand writing Mutlu"/>
          <w:sz w:val="32"/>
          <w:szCs w:val="32"/>
        </w:rPr>
      </w:pPr>
      <w:r w:rsidRPr="00D95119">
        <w:rPr>
          <w:rFonts w:ascii="Hand writing Mutlu" w:hAnsi="Hand writing Mutlu"/>
          <w:sz w:val="32"/>
          <w:szCs w:val="32"/>
        </w:rPr>
        <w:t>Atilla etli lale al. Ali ala ata tatil al. Atilla eli ile atlat. Ali laleli tatil al. Atilla elli tatil atlat. Ali eli ile elli lale itti. Atilla ile Ali aile. Talat attan in. Nalân ninni anla. Nil, ninen inat. Anne, Nil</w:t>
      </w:r>
      <w:r w:rsidRPr="00D95119">
        <w:rPr>
          <w:sz w:val="32"/>
          <w:szCs w:val="32"/>
        </w:rPr>
        <w:t>’</w:t>
      </w:r>
      <w:r w:rsidRPr="00D95119">
        <w:rPr>
          <w:rFonts w:ascii="Hand writing Mutlu" w:hAnsi="Hand writing Mutlu"/>
          <w:sz w:val="32"/>
          <w:szCs w:val="32"/>
        </w:rPr>
        <w:t xml:space="preserve"> e naneli lale al. Altan on tane laleli ilet. Nine, Nalan ile Altan aile. Altan ata naneli ot al. Nalan in, attan in. Anteni Nil</w:t>
      </w:r>
      <w:r w:rsidRPr="00D95119">
        <w:rPr>
          <w:sz w:val="32"/>
          <w:szCs w:val="32"/>
        </w:rPr>
        <w:t>’</w:t>
      </w:r>
      <w:r w:rsidRPr="00D95119">
        <w:rPr>
          <w:rFonts w:ascii="Hand writing Mutlu" w:hAnsi="Hand writing Mutlu"/>
          <w:sz w:val="32"/>
          <w:szCs w:val="32"/>
        </w:rPr>
        <w:t xml:space="preserve"> e al. Lila anten al. Nalan laleli etten al. Nil naneli etten al. Lila lale al. Taneli naneni al. Nil, Nalan</w:t>
      </w:r>
      <w:r w:rsidRPr="00D95119">
        <w:rPr>
          <w:sz w:val="32"/>
          <w:szCs w:val="32"/>
        </w:rPr>
        <w:t>’</w:t>
      </w:r>
      <w:r w:rsidRPr="00D95119">
        <w:rPr>
          <w:rFonts w:ascii="Hand writing Mutlu" w:hAnsi="Hand writing Mutlu"/>
          <w:sz w:val="32"/>
          <w:szCs w:val="32"/>
        </w:rPr>
        <w:t xml:space="preserve"> a inan. Nil alttan at nalla. Ninene naneli eti anlat. Anne laleli atletini eline al. Nil et neli? Nalan</w:t>
      </w:r>
      <w:r w:rsidRPr="00D95119">
        <w:rPr>
          <w:sz w:val="32"/>
          <w:szCs w:val="32"/>
        </w:rPr>
        <w:t>’</w:t>
      </w:r>
      <w:r w:rsidRPr="00D95119">
        <w:rPr>
          <w:rFonts w:ascii="Hand writing Mutlu" w:hAnsi="Hand writing Mutlu"/>
          <w:sz w:val="32"/>
          <w:szCs w:val="32"/>
        </w:rPr>
        <w:t xml:space="preserve">a naneli eti alan Nil. İtina ile nal al. Laleleri itina ile al. Etine nane at. Altan ekline naneli eti al. Anne on tane laleli atleti al. Nail ata ot otlat. Al Ali al, not al. Nail 5 ton naneli et al. Tonton nine 8 olta al. Onat on tane oto al. Otolar laleli. Otele on tane telli olta al. Nil, ona ot otlat. O otel laleli otel. Nil lila otel al. Onat not al. Nalan oto itele. Tonton not al. Naneli ot otlat. On tane oto al. Onat ile Oltan nota al. Onat o oteli al. Onat olta al. O otele olta al. Tonton nine ile ot al. On tane laleli oto al. Onat 8 tane lila oto al. Alo, Onat alo. Talat ot otlat. Annene oteli anlat. Elli tane olta al. Ali in ot al. Eline ot ile olta al. Altan telli olta al. Onat aileni anlat. Alaattin oteli not al.  </w:t>
      </w:r>
    </w:p>
    <w:p w:rsidR="00D858F2" w:rsidRDefault="00D858F2" w:rsidP="00D95119">
      <w:pPr>
        <w:spacing w:after="0" w:line="240" w:lineRule="atLeast"/>
        <w:jc w:val="both"/>
        <w:rPr>
          <w:rFonts w:ascii="Hand writing Mutlu" w:hAnsi="Hand writing Mutlu"/>
          <w:sz w:val="32"/>
          <w:szCs w:val="32"/>
        </w:rPr>
      </w:pPr>
      <w:r w:rsidRPr="00D95119">
        <w:rPr>
          <w:rFonts w:ascii="Hand writing Mutlu" w:hAnsi="Hand writing Mutlu"/>
          <w:sz w:val="32"/>
          <w:szCs w:val="32"/>
        </w:rPr>
        <w:t>Erol atletin terli. Rana on tane nar al. Taner at. Taner atlara ot at. Onat iri iri nar al. Eren etleri tart. Rana, Nil nereli? Nil Tire</w:t>
      </w:r>
      <w:r w:rsidRPr="00D95119">
        <w:rPr>
          <w:sz w:val="32"/>
          <w:szCs w:val="32"/>
        </w:rPr>
        <w:t>’</w:t>
      </w:r>
      <w:r w:rsidRPr="00D95119">
        <w:rPr>
          <w:rFonts w:ascii="Hand writing Mutlu" w:hAnsi="Hand writing Mutlu"/>
          <w:sz w:val="32"/>
          <w:szCs w:val="32"/>
        </w:rPr>
        <w:t>li Rana. Elli lira al.  On tane nar al. Erol olta al. Taner Erol nereli? Rana iri iri nar al. Taner on nar al. Rana tere al. Erol ata tere at. Eren ata tere otlat. Nil tatili ertele. Onlar Eren</w:t>
      </w:r>
      <w:r w:rsidRPr="00D95119">
        <w:rPr>
          <w:sz w:val="32"/>
          <w:szCs w:val="32"/>
        </w:rPr>
        <w:t>’</w:t>
      </w:r>
      <w:r w:rsidRPr="00D95119">
        <w:rPr>
          <w:rFonts w:ascii="Hand writing Mutlu" w:hAnsi="Hand writing Mutlu"/>
          <w:sz w:val="32"/>
          <w:szCs w:val="32"/>
        </w:rPr>
        <w:t xml:space="preserve"> i anlat. Atlara nal al. Nallar ata al. Narin onlar tere. Al Narin al, atlara tere al. İlter on lira al. On lira ile telli olta al. Elli lira ile tereli et al. Rana atlar terli. Onlar terliler. Ranalar terliler. Al Rana naneli tarla al. Rana tarlalar naneli. Tereli tarlalar al. Eren ora nere? Eren ora Tire. Al Ertan oralet al.  Ertan on lira ile oralet al. Narin lale tart. Eren nane tart. Rana tere tart. Taner tarla tarla nane al. Tart Narin oralet tart. Taner tarta tarta nane al, tere al. Rana rol al. Terli atlara ot at. Litre ile oralet al. Litre litre oralet al.  Narin tarla tarla naneli tereli laleler al. İri taneli nar al. On tane tere al. Tereli nane al. Terli atlar ot otlar. Rana ora nere? Erol ora Tire. Erol ora laleli tarla. Eren ora tereli tarla. Narlar tane tane. Tarla tarla nar al. İri taneli narlar al. Onlar terli terli teli atlar. Etli atlara ot al. O atlara ot, tere, nane, lale al. Eren al elli lira. Elli lira ile tor ile lor al. İlla al. Taner ile tere al. Tereleri eline al. Ara eren atletleri ara. Arala narin arala. Erol </w:t>
      </w:r>
      <w:r w:rsidRPr="00D95119">
        <w:rPr>
          <w:sz w:val="32"/>
          <w:szCs w:val="32"/>
        </w:rPr>
        <w:t>‘</w:t>
      </w:r>
      <w:r w:rsidRPr="00D95119">
        <w:rPr>
          <w:rFonts w:ascii="Hand writing Mutlu" w:hAnsi="Hand writing Mutlu"/>
          <w:sz w:val="32"/>
          <w:szCs w:val="32"/>
        </w:rPr>
        <w:t xml:space="preserve"> a oteli arala. Rana eren</w:t>
      </w:r>
      <w:r w:rsidRPr="00D95119">
        <w:rPr>
          <w:sz w:val="32"/>
          <w:szCs w:val="32"/>
        </w:rPr>
        <w:t>’</w:t>
      </w:r>
      <w:r w:rsidRPr="00D95119">
        <w:rPr>
          <w:rFonts w:ascii="Hand writing Mutlu" w:hAnsi="Hand writing Mutlu"/>
          <w:sz w:val="32"/>
          <w:szCs w:val="32"/>
        </w:rPr>
        <w:t xml:space="preserve"> i ara. Rana entari al. Erol laleli entari al. Elli entari al. Ali Atilla ile nara at. Erol tere, nar, lale, nane al. Ertan nar tart. Ela at on lira. Erol lale elli lira. Taner annene tere al.     </w:t>
      </w: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hyperlink r:id="rId4" w:history="1">
        <w:r w:rsidRPr="00275BFF">
          <w:rPr>
            <w:rStyle w:val="Hyperlink"/>
            <w:rFonts w:ascii="Hand writing Mutlu" w:hAnsi="Hand writing Mutlu"/>
            <w:sz w:val="32"/>
            <w:szCs w:val="32"/>
          </w:rPr>
          <w:t>www.sorubak.com</w:t>
        </w:r>
      </w:hyperlink>
      <w:r>
        <w:rPr>
          <w:rFonts w:ascii="Hand writing Mutlu" w:hAnsi="Hand writing Mutlu"/>
          <w:sz w:val="32"/>
          <w:szCs w:val="32"/>
        </w:rPr>
        <w:t xml:space="preserve"> </w:t>
      </w: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Default="00D858F2" w:rsidP="00D95119">
      <w:pPr>
        <w:spacing w:after="0" w:line="240" w:lineRule="atLeast"/>
        <w:jc w:val="both"/>
        <w:rPr>
          <w:rFonts w:ascii="Hand writing Mutlu" w:hAnsi="Hand writing Mutlu"/>
          <w:sz w:val="32"/>
          <w:szCs w:val="32"/>
        </w:rPr>
      </w:pPr>
    </w:p>
    <w:p w:rsidR="00D858F2" w:rsidRPr="00D95119" w:rsidRDefault="00D858F2" w:rsidP="00D95119">
      <w:pPr>
        <w:spacing w:after="0" w:line="240" w:lineRule="atLeast"/>
        <w:jc w:val="both"/>
        <w:rPr>
          <w:rFonts w:ascii="Hand writing Mutlu" w:hAnsi="Hand writing Mutlu"/>
          <w:sz w:val="32"/>
          <w:szCs w:val="32"/>
        </w:rPr>
      </w:pPr>
    </w:p>
    <w:sectPr w:rsidR="00D858F2" w:rsidRPr="00D95119" w:rsidSect="00253E8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2F7E"/>
    <w:rsid w:val="00253E8C"/>
    <w:rsid w:val="002720F4"/>
    <w:rsid w:val="00275BFF"/>
    <w:rsid w:val="00556507"/>
    <w:rsid w:val="00681ACC"/>
    <w:rsid w:val="00B36DD7"/>
    <w:rsid w:val="00BC1F4D"/>
    <w:rsid w:val="00C35A3C"/>
    <w:rsid w:val="00D858F2"/>
    <w:rsid w:val="00D95119"/>
    <w:rsid w:val="00F8750B"/>
    <w:rsid w:val="00FA2F7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E8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8750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TotalTime>
  <Pages>4</Pages>
  <Words>452</Words>
  <Characters>2577</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ist</dc:creator>
  <cp:keywords>www.sorubak.com</cp:keywords>
  <dc:description>www.sorubak.com</dc:description>
  <cp:lastModifiedBy>edanur</cp:lastModifiedBy>
  <cp:revision>6</cp:revision>
  <dcterms:created xsi:type="dcterms:W3CDTF">2012-12-21T21:35:00Z</dcterms:created>
  <dcterms:modified xsi:type="dcterms:W3CDTF">2013-01-26T16:30:00Z</dcterms:modified>
  <cp:category>www.sorubak.com</cp:category>
  <cp:contentType>www.sorubak.com</cp:contentType>
  <cp:contentStatus>www.sorubak.com</cp:contentStatus>
  <cp:version>www.sorubak.com</cp:version>
</cp:coreProperties>
</file>