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0" w:type="dxa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0"/>
        <w:gridCol w:w="1928"/>
        <w:gridCol w:w="1919"/>
        <w:gridCol w:w="1506"/>
        <w:gridCol w:w="1554"/>
        <w:gridCol w:w="1483"/>
      </w:tblGrid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b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b/>
                <w:sz w:val="52"/>
                <w:szCs w:val="52"/>
              </w:rPr>
              <w:t>el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al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la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le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at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et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el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le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ta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 xml:space="preserve">la 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la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le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at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la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at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lat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at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let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Ta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lat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let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tel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tat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te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la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alt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te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le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te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li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tel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li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il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le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let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let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>ti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li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la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le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>li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el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li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et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li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li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it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te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>le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el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ti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i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>le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et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ti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ta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til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li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la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til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>la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ta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ti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>le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at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le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>ti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ti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ti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CF5948">
              <w:rPr>
                <w:rFonts w:ascii="Hand writing Mutlu" w:hAnsi="Hand writing Mutlu"/>
                <w:color w:val="A6A6A6"/>
                <w:sz w:val="52"/>
                <w:szCs w:val="52"/>
              </w:rPr>
              <w:t>te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le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la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li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te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ta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ti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lal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lel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lil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lat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let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lit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tal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til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tet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tit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en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an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in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na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ne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ni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ne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na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ni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ni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en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li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an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ne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na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ne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na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ne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>li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lan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len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lin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nal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nel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 xml:space="preserve">Nil 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Na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lan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Na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il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 xml:space="preserve">Tan  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ten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Al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tan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İ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nal</w:t>
            </w:r>
            <w:r w:rsidRPr="00CF5948">
              <w:rPr>
                <w:rFonts w:ascii="Hand writing Mutlu" w:hAnsi="Hand writing Mutlu"/>
                <w:sz w:val="52"/>
                <w:szCs w:val="52"/>
              </w:rPr>
              <w:t xml:space="preserve"> 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an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ten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an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la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an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lat</w:t>
            </w: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ta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ne</w:t>
            </w:r>
          </w:p>
        </w:tc>
      </w:tr>
      <w:tr w:rsidR="00391744" w:rsidRPr="00CF5948" w:rsidTr="00CF5948">
        <w:trPr>
          <w:jc w:val="center"/>
        </w:trPr>
        <w:tc>
          <w:tcPr>
            <w:tcW w:w="1800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ni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ne</w:t>
            </w:r>
          </w:p>
        </w:tc>
        <w:tc>
          <w:tcPr>
            <w:tcW w:w="1928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nan</w:t>
            </w:r>
          </w:p>
        </w:tc>
        <w:tc>
          <w:tcPr>
            <w:tcW w:w="1919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in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le</w:t>
            </w:r>
          </w:p>
        </w:tc>
        <w:tc>
          <w:tcPr>
            <w:tcW w:w="1506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CF5948">
              <w:rPr>
                <w:rFonts w:ascii="Hand writing Mutlu" w:hAnsi="Hand writing Mutlu"/>
                <w:sz w:val="52"/>
                <w:szCs w:val="52"/>
              </w:rPr>
              <w:t>in</w:t>
            </w:r>
            <w:r w:rsidRPr="00CF5948">
              <w:rPr>
                <w:rFonts w:ascii="Hand writing Mutlu" w:hAnsi="Hand writing Mutlu"/>
                <w:color w:val="808080"/>
                <w:sz w:val="52"/>
                <w:szCs w:val="52"/>
              </w:rPr>
              <w:t>let</w:t>
            </w:r>
          </w:p>
        </w:tc>
        <w:tc>
          <w:tcPr>
            <w:tcW w:w="1554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483" w:type="dxa"/>
          </w:tcPr>
          <w:p w:rsidR="00391744" w:rsidRPr="00CF5948" w:rsidRDefault="00391744" w:rsidP="00CF5948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</w:p>
        </w:tc>
      </w:tr>
    </w:tbl>
    <w:p w:rsidR="00391744" w:rsidRPr="009C7B65" w:rsidRDefault="00391744">
      <w:pPr>
        <w:rPr>
          <w:rFonts w:ascii="Times New Roman" w:hAnsi="Times New Roman"/>
          <w:sz w:val="52"/>
          <w:szCs w:val="52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169.9pt;margin-top:167.15pt;width:313.5pt;height:237pt;z-index:251658240;mso-position-horizontal-relative:text;mso-position-vertical-relative:text" adj="-1464,16391">
            <v:textbox style="mso-next-textbox:#_x0000_s1026">
              <w:txbxContent>
                <w:p w:rsidR="00391744" w:rsidRPr="009F7BA8" w:rsidRDefault="00391744" w:rsidP="009F7BA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F7BA8">
                    <w:rPr>
                      <w:rFonts w:ascii="Comic Sans MS" w:hAnsi="Comic Sans MS"/>
                      <w:sz w:val="24"/>
                      <w:szCs w:val="24"/>
                    </w:rPr>
                    <w:t>*yukarıdaki hece ve kelimeleri doğru ve akıcı okuyana kadar okutunuz. Okumakta zorlandığında yazarak çalıştırınız.</w:t>
                  </w:r>
                </w:p>
                <w:p w:rsidR="00391744" w:rsidRPr="009F7BA8" w:rsidRDefault="00391744" w:rsidP="009F7BA8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F7BA8">
                    <w:rPr>
                      <w:rFonts w:ascii="Comic Sans MS" w:hAnsi="Comic Sans MS"/>
                      <w:sz w:val="24"/>
                      <w:szCs w:val="24"/>
                    </w:rPr>
                    <w:t xml:space="preserve">*yukarıdaki kelimeler ile 10 tane tümce oluşturulmalıdır. Bu tümceleri siz söyleyin çocuğunuz deftere yazsın. </w:t>
                  </w:r>
                </w:p>
                <w:p w:rsidR="00391744" w:rsidRDefault="00391744" w:rsidP="009F7BA8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391744" w:rsidRPr="00746CB0" w:rsidRDefault="00391744" w:rsidP="009F7BA8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  <w:p w:rsidR="00391744" w:rsidRDefault="00391744"/>
              </w:txbxContent>
            </v:textbox>
          </v:shape>
        </w:pict>
      </w:r>
      <w:r>
        <w:rPr>
          <w:noProof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margin-left:190.9pt;margin-top:264.65pt;width:254.25pt;height:54.75pt;z-index:251659264;mso-position-horizontal-relative:text;mso-position-vertical-relative:text">
            <v:textbox style="mso-next-textbox:#_x0000_s1027">
              <w:txbxContent>
                <w:p w:rsidR="00391744" w:rsidRPr="009F7BA8" w:rsidRDefault="00391744" w:rsidP="009F7BA8">
                  <w:pPr>
                    <w:jc w:val="center"/>
                    <w:rPr>
                      <w:rFonts w:ascii="Chiller" w:hAnsi="Chiller"/>
                      <w:sz w:val="44"/>
                      <w:szCs w:val="44"/>
                    </w:rPr>
                  </w:pPr>
                  <w:r w:rsidRPr="009F7BA8">
                    <w:rPr>
                      <w:rFonts w:ascii="Chiller" w:hAnsi="Chiller"/>
                      <w:sz w:val="44"/>
                      <w:szCs w:val="44"/>
                    </w:rPr>
                    <w:t>MUTLU HAFTA SONLARI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52"/>
          <w:szCs w:val="52"/>
        </w:rPr>
        <w:t>***</w:t>
      </w:r>
      <w:r w:rsidRPr="009C7B65">
        <w:rPr>
          <w:rFonts w:ascii="Comic Sans MS" w:hAnsi="Comic Sans MS"/>
          <w:sz w:val="24"/>
          <w:szCs w:val="24"/>
        </w:rPr>
        <w:t>yukarıdaki hece ve</w:t>
      </w:r>
      <w:r>
        <w:rPr>
          <w:rFonts w:ascii="Comic Sans MS" w:hAnsi="Comic Sans MS"/>
          <w:sz w:val="24"/>
          <w:szCs w:val="24"/>
        </w:rPr>
        <w:t xml:space="preserve"> </w:t>
      </w:r>
      <w:r w:rsidRPr="009C7B65">
        <w:rPr>
          <w:rFonts w:ascii="Comic Sans MS" w:hAnsi="Comic Sans MS"/>
          <w:sz w:val="24"/>
          <w:szCs w:val="24"/>
        </w:rPr>
        <w:t>kelimeleri bol bol okuyunuz.. cümle oluşturunuz..</w:t>
      </w:r>
      <w:r>
        <w:rPr>
          <w:rFonts w:ascii="Comic Sans MS" w:hAnsi="Comic Sans MS"/>
          <w:sz w:val="24"/>
          <w:szCs w:val="24"/>
        </w:rPr>
        <w:t xml:space="preserve"> </w:t>
      </w:r>
      <w:hyperlink r:id="rId4" w:history="1">
        <w:r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Hand writing Mutlu" w:hAnsi="Hand writing Mutlu"/>
          <w:sz w:val="44"/>
          <w:szCs w:val="44"/>
        </w:rPr>
        <w:t xml:space="preserve"> </w:t>
      </w:r>
    </w:p>
    <w:sectPr w:rsidR="00391744" w:rsidRPr="009C7B65" w:rsidSect="00FB6813">
      <w:pgSz w:w="11906" w:h="16838"/>
      <w:pgMar w:top="1135" w:right="1417" w:bottom="567" w:left="1417" w:header="708" w:footer="708" w:gutter="0"/>
      <w:pgBorders w:offsetFrom="page">
        <w:top w:val="shorebirdTracks" w:sz="8" w:space="24" w:color="auto"/>
        <w:left w:val="shorebirdTracks" w:sz="8" w:space="24" w:color="auto"/>
        <w:bottom w:val="shorebirdTracks" w:sz="8" w:space="24" w:color="auto"/>
        <w:right w:val="shorebirdTracks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hiller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CB8"/>
    <w:rsid w:val="00267434"/>
    <w:rsid w:val="002F3E54"/>
    <w:rsid w:val="00391744"/>
    <w:rsid w:val="003D7D89"/>
    <w:rsid w:val="00422C79"/>
    <w:rsid w:val="0064384E"/>
    <w:rsid w:val="00702588"/>
    <w:rsid w:val="00746CB0"/>
    <w:rsid w:val="00791275"/>
    <w:rsid w:val="00910D64"/>
    <w:rsid w:val="009A6F81"/>
    <w:rsid w:val="009C7B65"/>
    <w:rsid w:val="009F7BA8"/>
    <w:rsid w:val="00A02FF3"/>
    <w:rsid w:val="00B761F9"/>
    <w:rsid w:val="00C10A36"/>
    <w:rsid w:val="00CF5948"/>
    <w:rsid w:val="00D23E67"/>
    <w:rsid w:val="00EB1D70"/>
    <w:rsid w:val="00EB633B"/>
    <w:rsid w:val="00F54CB8"/>
    <w:rsid w:val="00FB6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E6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54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B1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1D7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10A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86</Words>
  <Characters>493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lenova</dc:creator>
  <cp:keywords>www.sorubak.com</cp:keywords>
  <dc:description>www.sorubak.com</dc:description>
  <cp:lastModifiedBy>edanur</cp:lastModifiedBy>
  <cp:revision>15</cp:revision>
  <cp:lastPrinted>2012-12-23T10:34:00Z</cp:lastPrinted>
  <dcterms:created xsi:type="dcterms:W3CDTF">2012-12-13T19:14:00Z</dcterms:created>
  <dcterms:modified xsi:type="dcterms:W3CDTF">2012-12-30T20:13:00Z</dcterms:modified>
  <cp:category>www.sorubak.com</cp:category>
</cp:coreProperties>
</file>