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5E" w:rsidRDefault="0015235E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0.35pt;margin-top:46.95pt;width:0;height:234pt;z-index:251661824" o:connectortype="straight"/>
        </w:pict>
      </w:r>
      <w:r>
        <w:rPr>
          <w:noProof/>
          <w:lang w:eastAsia="tr-TR"/>
        </w:rPr>
        <w:pict>
          <v:shape id="_x0000_s1027" type="#_x0000_t32" style="position:absolute;margin-left:-10.35pt;margin-top:46.95pt;width:564.75pt;height:5.25pt;z-index:251660800" o:connectortype="straight"/>
        </w:pict>
      </w:r>
      <w:r>
        <w:rPr>
          <w:noProof/>
          <w:lang w:eastAsia="tr-TR"/>
        </w:rPr>
        <w:pict>
          <v:shape id="_x0000_s1028" type="#_x0000_t32" style="position:absolute;margin-left:554.4pt;margin-top:52.2pt;width:0;height:234pt;z-index:251662848" o:connectortype="straight"/>
        </w:pict>
      </w:r>
      <w:r>
        <w:rPr>
          <w:noProof/>
          <w:lang w:eastAsia="tr-TR"/>
        </w:rPr>
        <w:pict>
          <v:roundrect id="_x0000_s1029" style="position:absolute;margin-left:18.15pt;margin-top:.4pt;width:487.2pt;height:36.05pt;z-index:251651584" arcsize="10923f" fillcolor="#c0504d" strokecolor="#f2f2f2" strokeweight="3pt">
            <v:shadow on="t" type="perspective" color="#622423" opacity=".5" offset="1pt" offset2="-1pt"/>
            <v:textbox style="mso-next-textbox:#_x0000_s1029">
              <w:txbxContent>
                <w:p w:rsidR="0015235E" w:rsidRPr="0048505F" w:rsidRDefault="0015235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8505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48505F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OKUMA ÖDEVİ</w:t>
                  </w:r>
                  <w:r w:rsidRPr="0048505F">
                    <w:rPr>
                      <w:rFonts w:ascii="Comic Sans MS" w:hAnsi="Comic Sans MS"/>
                      <w:sz w:val="28"/>
                      <w:szCs w:val="28"/>
                    </w:rPr>
                    <w:t>: Aşağıdaki hece ve kelimeleri  5-6 kez okutunuz.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sz w:val="52"/>
          <w:szCs w:val="52"/>
        </w:rPr>
        <w:t xml:space="preserve">  </w:t>
      </w:r>
    </w:p>
    <w:p w:rsidR="0015235E" w:rsidRDefault="0015235E" w:rsidP="00F21450">
      <w:pPr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0" type="#_x0000_t32" style="position:absolute;margin-left:-10.35pt;margin-top:229.55pt;width:564.75pt;height:0;z-index:251663872" o:connectortype="straight"/>
        </w:pict>
      </w:r>
      <w:r>
        <w:rPr>
          <w:noProof/>
          <w:lang w:eastAsia="tr-TR"/>
        </w:rPr>
        <w:pict>
          <v:roundrect id="_x0000_s1031" style="position:absolute;margin-left:6.7pt;margin-top:234.8pt;width:534.4pt;height:46.5pt;z-index:251659776" arcsize="10923f" fillcolor="#9bbb59" strokecolor="#f2f2f2" strokeweight="3pt">
            <v:shadow on="t" type="perspective" color="#4e6128" opacity=".5" offset="1pt" offset2="-1pt"/>
            <v:textbox>
              <w:txbxContent>
                <w:p w:rsidR="0015235E" w:rsidRDefault="0015235E">
                  <w:r w:rsidRPr="0048505F">
                    <w:rPr>
                      <w:b/>
                      <w:sz w:val="28"/>
                      <w:szCs w:val="28"/>
                    </w:rPr>
                    <w:t>YAZMA ÖDEVİ:</w:t>
                  </w:r>
                  <w:r w:rsidRPr="0048505F">
                    <w:rPr>
                      <w:sz w:val="28"/>
                      <w:szCs w:val="28"/>
                    </w:rPr>
                    <w:t xml:space="preserve">  Yukarıdaki  hece ve kelimeleri kullanarak cümleler oluşturunuz aşağıdaki boş satırlara</w:t>
                  </w:r>
                  <w:r>
                    <w:t xml:space="preserve"> </w:t>
                  </w:r>
                  <w:r w:rsidRPr="0048505F">
                    <w:rPr>
                      <w:sz w:val="28"/>
                      <w:szCs w:val="28"/>
                    </w:rPr>
                    <w:t>yazdırınız.</w:t>
                  </w:r>
                </w:p>
              </w:txbxContent>
            </v:textbox>
          </v:roundrect>
        </w:pict>
      </w:r>
      <w:r w:rsidRPr="00BE29D0">
        <w:rPr>
          <w:rFonts w:ascii="Hand writing Mutlu" w:hAnsi="Hand writing Mutlu"/>
          <w:color w:val="000000"/>
          <w:sz w:val="44"/>
          <w:szCs w:val="44"/>
        </w:rPr>
        <w:t>al - el - il - la - le -  li - at - et - it - ta - te - ti - i</w:t>
      </w:r>
      <w:r w:rsidRPr="00BE29D0">
        <w:rPr>
          <w:rFonts w:ascii="Hand writing Mutlu" w:hAnsi="Hand writing Mutlu"/>
          <w:color w:val="C00000"/>
          <w:sz w:val="44"/>
          <w:szCs w:val="44"/>
        </w:rPr>
        <w:t>le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et</w:t>
      </w:r>
      <w:r w:rsidRPr="00BE29D0">
        <w:rPr>
          <w:rFonts w:ascii="Hand writing Mutlu" w:hAnsi="Hand writing Mutlu"/>
          <w:color w:val="FF0000"/>
          <w:sz w:val="44"/>
          <w:szCs w:val="44"/>
        </w:rPr>
        <w:t>li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i</w:t>
      </w:r>
      <w:r w:rsidRPr="00BE29D0">
        <w:rPr>
          <w:rFonts w:ascii="Hand writing Mutlu" w:hAnsi="Hand writing Mutlu"/>
          <w:color w:val="FF0000"/>
          <w:sz w:val="44"/>
          <w:szCs w:val="44"/>
        </w:rPr>
        <w:t>let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i</w:t>
      </w:r>
      <w:r w:rsidRPr="00BE29D0">
        <w:rPr>
          <w:rFonts w:ascii="Hand writing Mutlu" w:hAnsi="Hand writing Mutlu"/>
          <w:color w:val="FF0000"/>
          <w:sz w:val="44"/>
          <w:szCs w:val="44"/>
        </w:rPr>
        <w:t>let</w:t>
      </w:r>
      <w:r w:rsidRPr="00BE29D0">
        <w:rPr>
          <w:rFonts w:ascii="Hand writing Mutlu" w:hAnsi="Hand writing Mutlu"/>
          <w:color w:val="000000"/>
          <w:sz w:val="44"/>
          <w:szCs w:val="44"/>
        </w:rPr>
        <w:t>ti - a</w:t>
      </w:r>
      <w:r w:rsidRPr="00BE29D0">
        <w:rPr>
          <w:rFonts w:ascii="Hand writing Mutlu" w:hAnsi="Hand writing Mutlu"/>
          <w:color w:val="FF0000"/>
          <w:sz w:val="44"/>
          <w:szCs w:val="44"/>
        </w:rPr>
        <w:t>let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el</w:t>
      </w:r>
      <w:r w:rsidRPr="00BE29D0">
        <w:rPr>
          <w:rFonts w:ascii="Hand writing Mutlu" w:hAnsi="Hand writing Mutlu"/>
          <w:color w:val="FF0000"/>
          <w:sz w:val="44"/>
          <w:szCs w:val="44"/>
        </w:rPr>
        <w:t>li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</w:t>
      </w:r>
      <w:r w:rsidRPr="00BE29D0">
        <w:rPr>
          <w:rFonts w:ascii="Hand writing Mutlu" w:hAnsi="Hand writing Mutlu"/>
          <w:color w:val="FF0000"/>
          <w:sz w:val="44"/>
          <w:szCs w:val="44"/>
        </w:rPr>
        <w:t>i</w:t>
      </w:r>
      <w:r w:rsidRPr="00BE29D0">
        <w:rPr>
          <w:rFonts w:ascii="Hand writing Mutlu" w:hAnsi="Hand writing Mutlu"/>
          <w:color w:val="000000"/>
          <w:sz w:val="44"/>
          <w:szCs w:val="44"/>
        </w:rPr>
        <w:t>le - i</w:t>
      </w:r>
      <w:r w:rsidRPr="00BE29D0">
        <w:rPr>
          <w:rFonts w:ascii="Hand writing Mutlu" w:hAnsi="Hand writing Mutlu"/>
          <w:color w:val="FF0000"/>
          <w:sz w:val="44"/>
          <w:szCs w:val="44"/>
        </w:rPr>
        <w:t>let</w:t>
      </w:r>
      <w:r w:rsidRPr="00BE29D0">
        <w:rPr>
          <w:rFonts w:ascii="Hand writing Mutlu" w:hAnsi="Hand writing Mutlu"/>
          <w:color w:val="000000"/>
          <w:sz w:val="44"/>
          <w:szCs w:val="44"/>
        </w:rPr>
        <w:t>i  i</w:t>
      </w:r>
      <w:r w:rsidRPr="00BE29D0">
        <w:rPr>
          <w:rFonts w:ascii="Hand writing Mutlu" w:hAnsi="Hand writing Mutlu"/>
          <w:color w:val="FF0000"/>
          <w:sz w:val="44"/>
          <w:szCs w:val="44"/>
        </w:rPr>
        <w:t>te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e</w:t>
      </w:r>
      <w:r w:rsidRPr="00BE29D0">
        <w:rPr>
          <w:rFonts w:ascii="Hand writing Mutlu" w:hAnsi="Hand writing Mutlu"/>
          <w:color w:val="FF0000"/>
          <w:sz w:val="44"/>
          <w:szCs w:val="44"/>
        </w:rPr>
        <w:t>te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i</w:t>
      </w:r>
      <w:r w:rsidRPr="00BE29D0">
        <w:rPr>
          <w:rFonts w:ascii="Hand writing Mutlu" w:hAnsi="Hand writing Mutlu"/>
          <w:color w:val="FF0000"/>
          <w:sz w:val="44"/>
          <w:szCs w:val="44"/>
        </w:rPr>
        <w:t>te</w:t>
      </w:r>
      <w:r w:rsidRPr="00BE29D0">
        <w:rPr>
          <w:rFonts w:ascii="Hand writing Mutlu" w:hAnsi="Hand writing Mutlu"/>
          <w:color w:val="000000"/>
          <w:sz w:val="44"/>
          <w:szCs w:val="44"/>
        </w:rPr>
        <w:t>le - it</w:t>
      </w:r>
      <w:r w:rsidRPr="00BE29D0">
        <w:rPr>
          <w:rFonts w:ascii="Hand writing Mutlu" w:hAnsi="Hand writing Mutlu"/>
          <w:color w:val="FF0000"/>
          <w:sz w:val="44"/>
          <w:szCs w:val="44"/>
        </w:rPr>
        <w:t>ti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tel - tel</w:t>
      </w:r>
      <w:r w:rsidRPr="00BE29D0">
        <w:rPr>
          <w:rFonts w:ascii="Hand writing Mutlu" w:hAnsi="Hand writing Mutlu"/>
          <w:color w:val="FF0000"/>
          <w:sz w:val="44"/>
          <w:szCs w:val="44"/>
        </w:rPr>
        <w:t>li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ta</w:t>
      </w:r>
      <w:r w:rsidRPr="00BE29D0">
        <w:rPr>
          <w:rFonts w:ascii="Hand writing Mutlu" w:hAnsi="Hand writing Mutlu"/>
          <w:color w:val="FF0000"/>
          <w:sz w:val="44"/>
          <w:szCs w:val="44"/>
        </w:rPr>
        <w:t>til</w:t>
      </w:r>
      <w:r w:rsidRPr="00BE29D0">
        <w:rPr>
          <w:rFonts w:ascii="Hand writing Mutlu" w:hAnsi="Hand writing Mutlu"/>
          <w:color w:val="000000"/>
          <w:sz w:val="44"/>
          <w:szCs w:val="44"/>
        </w:rPr>
        <w:t>- el</w:t>
      </w:r>
      <w:r w:rsidRPr="00BE29D0">
        <w:rPr>
          <w:rFonts w:ascii="Hand writing Mutlu" w:hAnsi="Hand writing Mutlu"/>
          <w:color w:val="FF0000"/>
          <w:sz w:val="44"/>
          <w:szCs w:val="44"/>
        </w:rPr>
        <w:t xml:space="preserve">ti </w:t>
      </w:r>
      <w:r w:rsidRPr="00BE29D0">
        <w:rPr>
          <w:rFonts w:ascii="Hand writing Mutlu" w:hAnsi="Hand writing Mutlu"/>
          <w:color w:val="000000"/>
          <w:sz w:val="44"/>
          <w:szCs w:val="44"/>
        </w:rPr>
        <w:t>- ta</w:t>
      </w:r>
      <w:r w:rsidRPr="00BE29D0">
        <w:rPr>
          <w:rFonts w:ascii="Hand writing Mutlu" w:hAnsi="Hand writing Mutlu"/>
          <w:color w:val="FF0000"/>
          <w:sz w:val="44"/>
          <w:szCs w:val="44"/>
        </w:rPr>
        <w:t>ti</w:t>
      </w:r>
      <w:r w:rsidRPr="00BE29D0">
        <w:rPr>
          <w:rFonts w:ascii="Hand writing Mutlu" w:hAnsi="Hand writing Mutlu"/>
          <w:color w:val="000000"/>
          <w:sz w:val="44"/>
          <w:szCs w:val="44"/>
        </w:rPr>
        <w:t>le - li</w:t>
      </w:r>
      <w:r w:rsidRPr="00BE29D0">
        <w:rPr>
          <w:rFonts w:ascii="Hand writing Mutlu" w:hAnsi="Hand writing Mutlu"/>
          <w:color w:val="FF0000"/>
          <w:sz w:val="44"/>
          <w:szCs w:val="44"/>
        </w:rPr>
        <w:t>la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la</w:t>
      </w:r>
      <w:r w:rsidRPr="00BE29D0">
        <w:rPr>
          <w:rFonts w:ascii="Hand writing Mutlu" w:hAnsi="Hand writing Mutlu"/>
          <w:color w:val="FF0000"/>
          <w:sz w:val="44"/>
          <w:szCs w:val="44"/>
        </w:rPr>
        <w:t>le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la</w:t>
      </w:r>
      <w:r w:rsidRPr="00BE29D0">
        <w:rPr>
          <w:rFonts w:ascii="Hand writing Mutlu" w:hAnsi="Hand writing Mutlu"/>
          <w:color w:val="FF0000"/>
          <w:sz w:val="44"/>
          <w:szCs w:val="44"/>
        </w:rPr>
        <w:t>le</w:t>
      </w:r>
      <w:r w:rsidRPr="00BE29D0">
        <w:rPr>
          <w:rFonts w:ascii="Hand writing Mutlu" w:hAnsi="Hand writing Mutlu"/>
          <w:color w:val="000000"/>
          <w:sz w:val="44"/>
          <w:szCs w:val="44"/>
        </w:rPr>
        <w:t>li - et</w:t>
      </w:r>
      <w:r w:rsidRPr="00BE29D0">
        <w:rPr>
          <w:rFonts w:ascii="Hand writing Mutlu" w:hAnsi="Hand writing Mutlu"/>
          <w:color w:val="FF0000"/>
          <w:sz w:val="44"/>
          <w:szCs w:val="44"/>
        </w:rPr>
        <w:t>ti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at</w:t>
      </w:r>
      <w:r w:rsidRPr="00BE29D0">
        <w:rPr>
          <w:rFonts w:ascii="Hand writing Mutlu" w:hAnsi="Hand writing Mutlu"/>
          <w:color w:val="FF0000"/>
          <w:sz w:val="44"/>
          <w:szCs w:val="44"/>
        </w:rPr>
        <w:t>let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at</w:t>
      </w:r>
      <w:r w:rsidRPr="00BE29D0">
        <w:rPr>
          <w:rFonts w:ascii="Hand writing Mutlu" w:hAnsi="Hand writing Mutlu"/>
          <w:color w:val="FF0000"/>
          <w:sz w:val="44"/>
          <w:szCs w:val="44"/>
        </w:rPr>
        <w:t>le</w:t>
      </w:r>
      <w:r w:rsidRPr="00BE29D0">
        <w:rPr>
          <w:rFonts w:ascii="Hand writing Mutlu" w:hAnsi="Hand writing Mutlu"/>
          <w:color w:val="000000"/>
          <w:sz w:val="44"/>
          <w:szCs w:val="44"/>
        </w:rPr>
        <w:t>ti ta</w:t>
      </w:r>
      <w:r w:rsidRPr="00BE29D0">
        <w:rPr>
          <w:rFonts w:ascii="Hand writing Mutlu" w:hAnsi="Hand writing Mutlu"/>
          <w:color w:val="FF0000"/>
          <w:sz w:val="44"/>
          <w:szCs w:val="44"/>
        </w:rPr>
        <w:t>til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</w:t>
      </w:r>
      <w:r w:rsidRPr="00BE29D0">
        <w:rPr>
          <w:rFonts w:ascii="Hand writing Mutlu" w:hAnsi="Hand writing Mutlu"/>
          <w:color w:val="FF0000"/>
          <w:sz w:val="44"/>
          <w:szCs w:val="44"/>
        </w:rPr>
        <w:t>it</w:t>
      </w:r>
      <w:r w:rsidRPr="00BE29D0">
        <w:rPr>
          <w:rFonts w:ascii="Hand writing Mutlu" w:hAnsi="Hand writing Mutlu"/>
          <w:color w:val="000000"/>
          <w:sz w:val="44"/>
          <w:szCs w:val="44"/>
        </w:rPr>
        <w:t>-el</w:t>
      </w:r>
      <w:r w:rsidRPr="00BE29D0">
        <w:rPr>
          <w:rFonts w:ascii="Hand writing Mutlu" w:hAnsi="Hand writing Mutlu"/>
          <w:color w:val="FF0000"/>
          <w:sz w:val="44"/>
          <w:szCs w:val="44"/>
        </w:rPr>
        <w:t>le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e</w:t>
      </w:r>
      <w:r w:rsidRPr="00BE29D0">
        <w:rPr>
          <w:rFonts w:ascii="Hand writing Mutlu" w:hAnsi="Hand writing Mutlu"/>
          <w:color w:val="FF0000"/>
          <w:sz w:val="44"/>
          <w:szCs w:val="44"/>
        </w:rPr>
        <w:t>le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</w:t>
      </w:r>
      <w:r w:rsidRPr="00BE29D0">
        <w:rPr>
          <w:rFonts w:ascii="Hand writing Mutlu" w:hAnsi="Hand writing Mutlu"/>
          <w:color w:val="FF0000"/>
          <w:sz w:val="44"/>
          <w:szCs w:val="44"/>
        </w:rPr>
        <w:t>la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al</w:t>
      </w:r>
      <w:r w:rsidRPr="00BE29D0">
        <w:rPr>
          <w:rFonts w:ascii="Hand writing Mutlu" w:hAnsi="Hand writing Mutlu"/>
          <w:color w:val="FF0000"/>
          <w:sz w:val="44"/>
          <w:szCs w:val="44"/>
        </w:rPr>
        <w:t>la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il</w:t>
      </w:r>
      <w:r w:rsidRPr="00BE29D0">
        <w:rPr>
          <w:rFonts w:ascii="Hand writing Mutlu" w:hAnsi="Hand writing Mutlu"/>
          <w:color w:val="FF0000"/>
          <w:sz w:val="44"/>
          <w:szCs w:val="44"/>
        </w:rPr>
        <w:t>le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-A</w:t>
      </w:r>
      <w:r w:rsidRPr="00BE29D0">
        <w:rPr>
          <w:rFonts w:ascii="Hand writing Mutlu" w:hAnsi="Hand writing Mutlu"/>
          <w:color w:val="FF0000"/>
          <w:sz w:val="44"/>
          <w:szCs w:val="44"/>
        </w:rPr>
        <w:t>li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</w:t>
      </w:r>
      <w:r w:rsidRPr="00BE29D0">
        <w:rPr>
          <w:rFonts w:ascii="Hand writing Mutlu" w:hAnsi="Hand writing Mutlu"/>
          <w:color w:val="FF0000"/>
          <w:sz w:val="44"/>
          <w:szCs w:val="44"/>
        </w:rPr>
        <w:t>ta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 E</w:t>
      </w:r>
      <w:r w:rsidRPr="00BE29D0">
        <w:rPr>
          <w:rFonts w:ascii="Hand writing Mutlu" w:hAnsi="Hand writing Mutlu"/>
          <w:color w:val="FF0000"/>
          <w:sz w:val="44"/>
          <w:szCs w:val="44"/>
        </w:rPr>
        <w:t>la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Ta</w:t>
      </w:r>
      <w:r w:rsidRPr="00BE29D0">
        <w:rPr>
          <w:rFonts w:ascii="Hand writing Mutlu" w:hAnsi="Hand writing Mutlu"/>
          <w:color w:val="FF0000"/>
          <w:sz w:val="44"/>
          <w:szCs w:val="44"/>
        </w:rPr>
        <w:t>lat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- A</w:t>
      </w:r>
      <w:r w:rsidRPr="00BE29D0">
        <w:rPr>
          <w:rFonts w:ascii="Hand writing Mutlu" w:hAnsi="Hand writing Mutlu"/>
          <w:color w:val="FF0000"/>
          <w:sz w:val="44"/>
          <w:szCs w:val="44"/>
        </w:rPr>
        <w:t>til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la </w:t>
      </w:r>
      <w:r>
        <w:rPr>
          <w:rFonts w:ascii="Times New Roman" w:hAnsi="Times New Roman"/>
          <w:color w:val="000000"/>
          <w:sz w:val="44"/>
          <w:szCs w:val="44"/>
        </w:rPr>
        <w:t>–</w:t>
      </w:r>
      <w:r w:rsidRPr="00BE29D0">
        <w:rPr>
          <w:rFonts w:ascii="Hand writing Mutlu" w:hAnsi="Hand writing Mutlu"/>
          <w:color w:val="000000"/>
          <w:sz w:val="44"/>
          <w:szCs w:val="44"/>
        </w:rPr>
        <w:t xml:space="preserve"> La</w:t>
      </w:r>
      <w:r w:rsidRPr="00BE29D0">
        <w:rPr>
          <w:rFonts w:ascii="Hand writing Mutlu" w:hAnsi="Hand writing Mutlu"/>
          <w:color w:val="FF0000"/>
          <w:sz w:val="44"/>
          <w:szCs w:val="44"/>
        </w:rPr>
        <w:t>le</w:t>
      </w:r>
      <w:r>
        <w:rPr>
          <w:rFonts w:ascii="Hand writing Mutlu" w:hAnsi="Hand writing Mutlu"/>
          <w:color w:val="FF0000"/>
          <w:sz w:val="44"/>
          <w:szCs w:val="44"/>
        </w:rPr>
        <w:t xml:space="preserve"> </w:t>
      </w:r>
      <w:hyperlink r:id="rId6" w:history="1">
        <w:r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15235E" w:rsidRPr="00BE29D0" w:rsidRDefault="0015235E">
      <w:pPr>
        <w:rPr>
          <w:rFonts w:ascii="Hand writing Mutlu" w:hAnsi="Hand writing Mutlu"/>
          <w:color w:val="000000"/>
          <w:sz w:val="44"/>
          <w:szCs w:val="44"/>
        </w:rPr>
      </w:pPr>
    </w:p>
    <w:p w:rsidR="0015235E" w:rsidRDefault="0015235E" w:rsidP="00911B98">
      <w:pPr>
        <w:tabs>
          <w:tab w:val="left" w:pos="1395"/>
        </w:tabs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032" style="position:absolute;margin-left:1.1pt;margin-top:1.65pt;width:540pt;height:36pt;z-index:251652608" coordorigin="567,14787" coordsize="10800,720">
            <v:group id="_x0000_s1033" style="position:absolute;left:567;top:14787;width:10800;height:720" coordorigin="567,14787" coordsize="10800,720">
              <v:rect id="_x0000_s103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7" style="position:absolute;left:567;top:14787;width:10800;height:720" coordorigin="567,14787" coordsize="10800,720">
              <v:shape id="_x0000_s103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52"/>
          <w:szCs w:val="52"/>
        </w:rPr>
        <w:tab/>
      </w:r>
    </w:p>
    <w:p w:rsidR="0015235E" w:rsidRDefault="0015235E" w:rsidP="00911B98">
      <w:pPr>
        <w:tabs>
          <w:tab w:val="left" w:pos="1395"/>
        </w:tabs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078" style="position:absolute;margin-left:1.1pt;margin-top:9.05pt;width:540pt;height:36pt;z-index:251653632" coordorigin="567,14787" coordsize="10800,720">
            <v:group id="_x0000_s1079" style="position:absolute;left:567;top:14787;width:10800;height:720" coordorigin="567,14787" coordsize="10800,720">
              <v:rect id="_x0000_s108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8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8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83" style="position:absolute;left:567;top:14787;width:10800;height:720" coordorigin="567,14787" coordsize="10800,720">
              <v:shape id="_x0000_s108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52"/>
          <w:szCs w:val="52"/>
        </w:rPr>
        <w:tab/>
      </w:r>
    </w:p>
    <w:p w:rsidR="0015235E" w:rsidRDefault="0015235E" w:rsidP="00911B98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124" style="position:absolute;margin-left:1.1pt;margin-top:15.05pt;width:540pt;height:36pt;z-index:251654656" coordorigin="567,14787" coordsize="10800,720">
            <v:group id="_x0000_s1125" style="position:absolute;left:567;top:14787;width:10800;height:720" coordorigin="567,14787" coordsize="10800,720">
              <v:rect id="_x0000_s112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9" style="position:absolute;left:567;top:14787;width:10800;height:720" coordorigin="567,14787" coordsize="10800,720">
              <v:shape id="_x0000_s113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15235E" w:rsidRDefault="0015235E" w:rsidP="00911B98">
      <w:pPr>
        <w:tabs>
          <w:tab w:val="left" w:pos="1065"/>
        </w:tabs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170" style="position:absolute;margin-left:6.7pt;margin-top:19.1pt;width:540pt;height:36pt;z-index:251655680" coordorigin="567,14787" coordsize="10800,720">
            <v:group id="_x0000_s1171" style="position:absolute;left:567;top:14787;width:10800;height:720" coordorigin="567,14787" coordsize="10800,720">
              <v:rect id="_x0000_s117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5" style="position:absolute;left:567;top:14787;width:10800;height:720" coordorigin="567,14787" coordsize="10800,720">
              <v:shape id="_x0000_s117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52"/>
          <w:szCs w:val="52"/>
        </w:rPr>
        <w:tab/>
      </w:r>
    </w:p>
    <w:p w:rsidR="0015235E" w:rsidRDefault="0015235E" w:rsidP="00911B98">
      <w:pPr>
        <w:tabs>
          <w:tab w:val="left" w:pos="2730"/>
        </w:tabs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216" style="position:absolute;margin-left:1.1pt;margin-top:25.45pt;width:540pt;height:36pt;z-index:251656704" coordorigin="567,14787" coordsize="10800,720">
            <v:group id="_x0000_s1217" style="position:absolute;left:567;top:14787;width:10800;height:720" coordorigin="567,14787" coordsize="10800,720">
              <v:rect id="_x0000_s121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2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21" style="position:absolute;left:567;top:14787;width:10800;height:720" coordorigin="567,14787" coordsize="10800,720">
              <v:shape id="_x0000_s122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52"/>
          <w:szCs w:val="52"/>
        </w:rPr>
        <w:tab/>
      </w:r>
    </w:p>
    <w:p w:rsidR="0015235E" w:rsidRDefault="0015235E" w:rsidP="0048505F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262" style="position:absolute;margin-left:1.1pt;margin-top:28.75pt;width:540pt;height:36pt;z-index:251657728" coordorigin="567,14787" coordsize="10800,720">
            <v:group id="_x0000_s1263" style="position:absolute;left:567;top:14787;width:10800;height:720" coordorigin="567,14787" coordsize="10800,720">
              <v:rect id="_x0000_s126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7" style="position:absolute;left:567;top:14787;width:10800;height:720" coordorigin="567,14787" coordsize="10800,720">
              <v:shape id="_x0000_s126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15235E" w:rsidRDefault="0015235E" w:rsidP="0048505F">
      <w:pPr>
        <w:rPr>
          <w:rFonts w:ascii="Hand writing Mutlu" w:hAnsi="Hand writing Mutlu"/>
          <w:sz w:val="52"/>
          <w:szCs w:val="52"/>
        </w:rPr>
      </w:pPr>
      <w:r>
        <w:rPr>
          <w:noProof/>
          <w:lang w:eastAsia="tr-TR"/>
        </w:rPr>
        <w:pict>
          <v:group id="_x0000_s1308" style="position:absolute;margin-left:1.1pt;margin-top:31.35pt;width:540pt;height:36pt;z-index:251658752" coordorigin="567,14787" coordsize="10800,720">
            <v:group id="_x0000_s1309" style="position:absolute;left:567;top:14787;width:10800;height:720" coordorigin="567,14787" coordsize="10800,720">
              <v:rect id="_x0000_s131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1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1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3" style="position:absolute;left:567;top:14787;width:10800;height:720" coordorigin="567,14787" coordsize="10800,720">
              <v:shape id="_x0000_s131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15235E" w:rsidRPr="0048505F" w:rsidRDefault="0015235E" w:rsidP="0048505F">
      <w:pPr>
        <w:rPr>
          <w:rFonts w:ascii="Hand writing Mutlu" w:hAnsi="Hand writing Mutlu"/>
          <w:sz w:val="52"/>
          <w:szCs w:val="52"/>
        </w:rPr>
      </w:pPr>
    </w:p>
    <w:sectPr w:rsidR="0015235E" w:rsidRPr="0048505F" w:rsidSect="0048505F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35E" w:rsidRDefault="0015235E" w:rsidP="0048505F">
      <w:pPr>
        <w:spacing w:after="0" w:line="240" w:lineRule="auto"/>
      </w:pPr>
      <w:r>
        <w:separator/>
      </w:r>
    </w:p>
  </w:endnote>
  <w:endnote w:type="continuationSeparator" w:id="0">
    <w:p w:rsidR="0015235E" w:rsidRDefault="0015235E" w:rsidP="00485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35E" w:rsidRDefault="0015235E" w:rsidP="0048505F">
      <w:pPr>
        <w:spacing w:after="0" w:line="240" w:lineRule="auto"/>
      </w:pPr>
      <w:r>
        <w:separator/>
      </w:r>
    </w:p>
  </w:footnote>
  <w:footnote w:type="continuationSeparator" w:id="0">
    <w:p w:rsidR="0015235E" w:rsidRDefault="0015235E" w:rsidP="00485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B98"/>
    <w:rsid w:val="000012C0"/>
    <w:rsid w:val="00001F14"/>
    <w:rsid w:val="000022A8"/>
    <w:rsid w:val="000024C7"/>
    <w:rsid w:val="0000350E"/>
    <w:rsid w:val="0000355F"/>
    <w:rsid w:val="00005843"/>
    <w:rsid w:val="00005CD9"/>
    <w:rsid w:val="00005EEE"/>
    <w:rsid w:val="00007ADC"/>
    <w:rsid w:val="0001052F"/>
    <w:rsid w:val="00010674"/>
    <w:rsid w:val="0001096B"/>
    <w:rsid w:val="00010FE2"/>
    <w:rsid w:val="00011305"/>
    <w:rsid w:val="00011336"/>
    <w:rsid w:val="000121A6"/>
    <w:rsid w:val="000124F0"/>
    <w:rsid w:val="000126CA"/>
    <w:rsid w:val="00012F55"/>
    <w:rsid w:val="0001307C"/>
    <w:rsid w:val="0001370B"/>
    <w:rsid w:val="00013710"/>
    <w:rsid w:val="00013BA6"/>
    <w:rsid w:val="000145A7"/>
    <w:rsid w:val="0001609A"/>
    <w:rsid w:val="00016FDD"/>
    <w:rsid w:val="00017EC3"/>
    <w:rsid w:val="00017FE3"/>
    <w:rsid w:val="00020201"/>
    <w:rsid w:val="00021719"/>
    <w:rsid w:val="00021FC2"/>
    <w:rsid w:val="00022D37"/>
    <w:rsid w:val="0002499D"/>
    <w:rsid w:val="00025D32"/>
    <w:rsid w:val="0002669D"/>
    <w:rsid w:val="00026D0C"/>
    <w:rsid w:val="00027815"/>
    <w:rsid w:val="0003034E"/>
    <w:rsid w:val="00031613"/>
    <w:rsid w:val="00031F11"/>
    <w:rsid w:val="00032A13"/>
    <w:rsid w:val="000333DC"/>
    <w:rsid w:val="00033817"/>
    <w:rsid w:val="00034325"/>
    <w:rsid w:val="00034A6F"/>
    <w:rsid w:val="00035CF7"/>
    <w:rsid w:val="00035E61"/>
    <w:rsid w:val="0003638D"/>
    <w:rsid w:val="00037B9C"/>
    <w:rsid w:val="00041346"/>
    <w:rsid w:val="0004150E"/>
    <w:rsid w:val="000416B1"/>
    <w:rsid w:val="00042420"/>
    <w:rsid w:val="000428CF"/>
    <w:rsid w:val="00042E0A"/>
    <w:rsid w:val="000433D4"/>
    <w:rsid w:val="00043658"/>
    <w:rsid w:val="00043C32"/>
    <w:rsid w:val="00043EE5"/>
    <w:rsid w:val="000459CE"/>
    <w:rsid w:val="00047CBC"/>
    <w:rsid w:val="0005006F"/>
    <w:rsid w:val="00051A67"/>
    <w:rsid w:val="000522A8"/>
    <w:rsid w:val="000524EC"/>
    <w:rsid w:val="00053305"/>
    <w:rsid w:val="00054782"/>
    <w:rsid w:val="000551EB"/>
    <w:rsid w:val="000571A0"/>
    <w:rsid w:val="00057C5C"/>
    <w:rsid w:val="000605A2"/>
    <w:rsid w:val="000605AC"/>
    <w:rsid w:val="00060B4A"/>
    <w:rsid w:val="000611AA"/>
    <w:rsid w:val="000615D2"/>
    <w:rsid w:val="000649AA"/>
    <w:rsid w:val="00064ABF"/>
    <w:rsid w:val="0006526A"/>
    <w:rsid w:val="00065420"/>
    <w:rsid w:val="00065773"/>
    <w:rsid w:val="00070F01"/>
    <w:rsid w:val="0007174F"/>
    <w:rsid w:val="00071B65"/>
    <w:rsid w:val="00071D0B"/>
    <w:rsid w:val="00071F26"/>
    <w:rsid w:val="00072641"/>
    <w:rsid w:val="0007499D"/>
    <w:rsid w:val="00074C67"/>
    <w:rsid w:val="00075B1B"/>
    <w:rsid w:val="0007642E"/>
    <w:rsid w:val="00076AFB"/>
    <w:rsid w:val="0007746E"/>
    <w:rsid w:val="0008024F"/>
    <w:rsid w:val="00080359"/>
    <w:rsid w:val="00080830"/>
    <w:rsid w:val="000808DB"/>
    <w:rsid w:val="00081153"/>
    <w:rsid w:val="000817FA"/>
    <w:rsid w:val="000821E1"/>
    <w:rsid w:val="0008225C"/>
    <w:rsid w:val="000827A2"/>
    <w:rsid w:val="00082AEB"/>
    <w:rsid w:val="00083211"/>
    <w:rsid w:val="00083BCB"/>
    <w:rsid w:val="00084DE8"/>
    <w:rsid w:val="00084DF4"/>
    <w:rsid w:val="00085EB0"/>
    <w:rsid w:val="00086170"/>
    <w:rsid w:val="00086D11"/>
    <w:rsid w:val="00086D14"/>
    <w:rsid w:val="0008758C"/>
    <w:rsid w:val="00087FFC"/>
    <w:rsid w:val="000909FA"/>
    <w:rsid w:val="00090D1B"/>
    <w:rsid w:val="000913E7"/>
    <w:rsid w:val="00093B23"/>
    <w:rsid w:val="00093DF6"/>
    <w:rsid w:val="00093F01"/>
    <w:rsid w:val="00095235"/>
    <w:rsid w:val="000955A7"/>
    <w:rsid w:val="0009631F"/>
    <w:rsid w:val="000964A4"/>
    <w:rsid w:val="00097A3F"/>
    <w:rsid w:val="000A0447"/>
    <w:rsid w:val="000A0DF8"/>
    <w:rsid w:val="000A1065"/>
    <w:rsid w:val="000A20F3"/>
    <w:rsid w:val="000A231F"/>
    <w:rsid w:val="000A2E3A"/>
    <w:rsid w:val="000A2F97"/>
    <w:rsid w:val="000A30E6"/>
    <w:rsid w:val="000A3583"/>
    <w:rsid w:val="000A37A1"/>
    <w:rsid w:val="000A3903"/>
    <w:rsid w:val="000A3A2C"/>
    <w:rsid w:val="000A4042"/>
    <w:rsid w:val="000A4479"/>
    <w:rsid w:val="000A44A3"/>
    <w:rsid w:val="000A51E3"/>
    <w:rsid w:val="000A5678"/>
    <w:rsid w:val="000A581F"/>
    <w:rsid w:val="000A5943"/>
    <w:rsid w:val="000A5AB6"/>
    <w:rsid w:val="000A6377"/>
    <w:rsid w:val="000A67D5"/>
    <w:rsid w:val="000B045C"/>
    <w:rsid w:val="000B05DC"/>
    <w:rsid w:val="000B0BAD"/>
    <w:rsid w:val="000B0BDD"/>
    <w:rsid w:val="000B1A2B"/>
    <w:rsid w:val="000B2645"/>
    <w:rsid w:val="000B2B54"/>
    <w:rsid w:val="000B2ED7"/>
    <w:rsid w:val="000B3921"/>
    <w:rsid w:val="000B3A97"/>
    <w:rsid w:val="000B468F"/>
    <w:rsid w:val="000B4939"/>
    <w:rsid w:val="000B4EA8"/>
    <w:rsid w:val="000B53FE"/>
    <w:rsid w:val="000B607B"/>
    <w:rsid w:val="000B68A5"/>
    <w:rsid w:val="000B69F1"/>
    <w:rsid w:val="000B7B08"/>
    <w:rsid w:val="000B7C2E"/>
    <w:rsid w:val="000B7CEA"/>
    <w:rsid w:val="000C08FF"/>
    <w:rsid w:val="000C0DAD"/>
    <w:rsid w:val="000C144B"/>
    <w:rsid w:val="000C1822"/>
    <w:rsid w:val="000C1DDA"/>
    <w:rsid w:val="000C1E67"/>
    <w:rsid w:val="000C233A"/>
    <w:rsid w:val="000C2459"/>
    <w:rsid w:val="000C25C1"/>
    <w:rsid w:val="000C3D4E"/>
    <w:rsid w:val="000C4938"/>
    <w:rsid w:val="000C4C33"/>
    <w:rsid w:val="000C591F"/>
    <w:rsid w:val="000C7CB8"/>
    <w:rsid w:val="000D0925"/>
    <w:rsid w:val="000D3012"/>
    <w:rsid w:val="000D40B4"/>
    <w:rsid w:val="000D433F"/>
    <w:rsid w:val="000D45BD"/>
    <w:rsid w:val="000D4ABE"/>
    <w:rsid w:val="000D4FF0"/>
    <w:rsid w:val="000D51FD"/>
    <w:rsid w:val="000D54A8"/>
    <w:rsid w:val="000D5B16"/>
    <w:rsid w:val="000D609A"/>
    <w:rsid w:val="000D63E4"/>
    <w:rsid w:val="000D78C3"/>
    <w:rsid w:val="000E05B8"/>
    <w:rsid w:val="000E115C"/>
    <w:rsid w:val="000E189E"/>
    <w:rsid w:val="000E1E48"/>
    <w:rsid w:val="000E2AA9"/>
    <w:rsid w:val="000E3158"/>
    <w:rsid w:val="000E465D"/>
    <w:rsid w:val="000E506E"/>
    <w:rsid w:val="000E6514"/>
    <w:rsid w:val="000E7996"/>
    <w:rsid w:val="000E7A6C"/>
    <w:rsid w:val="000F0268"/>
    <w:rsid w:val="000F0C96"/>
    <w:rsid w:val="000F0D62"/>
    <w:rsid w:val="000F0D88"/>
    <w:rsid w:val="000F1E09"/>
    <w:rsid w:val="000F1E70"/>
    <w:rsid w:val="000F315B"/>
    <w:rsid w:val="000F33EC"/>
    <w:rsid w:val="000F3D4D"/>
    <w:rsid w:val="000F424A"/>
    <w:rsid w:val="000F4349"/>
    <w:rsid w:val="000F4F93"/>
    <w:rsid w:val="000F5769"/>
    <w:rsid w:val="000F5B28"/>
    <w:rsid w:val="0010006D"/>
    <w:rsid w:val="00100151"/>
    <w:rsid w:val="001004F4"/>
    <w:rsid w:val="0010095F"/>
    <w:rsid w:val="00101367"/>
    <w:rsid w:val="00101CEA"/>
    <w:rsid w:val="001025A6"/>
    <w:rsid w:val="00102E9F"/>
    <w:rsid w:val="0010351B"/>
    <w:rsid w:val="00103BEC"/>
    <w:rsid w:val="00103DE4"/>
    <w:rsid w:val="00105869"/>
    <w:rsid w:val="00105D8F"/>
    <w:rsid w:val="00106030"/>
    <w:rsid w:val="001061C8"/>
    <w:rsid w:val="00106246"/>
    <w:rsid w:val="001063CA"/>
    <w:rsid w:val="0010745F"/>
    <w:rsid w:val="00107DB0"/>
    <w:rsid w:val="0011018F"/>
    <w:rsid w:val="001101E9"/>
    <w:rsid w:val="00110F6E"/>
    <w:rsid w:val="00111ADE"/>
    <w:rsid w:val="00111B56"/>
    <w:rsid w:val="0011298C"/>
    <w:rsid w:val="001132A7"/>
    <w:rsid w:val="00113CD8"/>
    <w:rsid w:val="00113D88"/>
    <w:rsid w:val="00114537"/>
    <w:rsid w:val="001145FA"/>
    <w:rsid w:val="00114A01"/>
    <w:rsid w:val="00114DE7"/>
    <w:rsid w:val="001155CB"/>
    <w:rsid w:val="00115A1E"/>
    <w:rsid w:val="00116D1F"/>
    <w:rsid w:val="00116E28"/>
    <w:rsid w:val="00117067"/>
    <w:rsid w:val="001177B5"/>
    <w:rsid w:val="00120939"/>
    <w:rsid w:val="00120B74"/>
    <w:rsid w:val="0012168A"/>
    <w:rsid w:val="001223E3"/>
    <w:rsid w:val="001250A1"/>
    <w:rsid w:val="0012600A"/>
    <w:rsid w:val="001305DA"/>
    <w:rsid w:val="00130D28"/>
    <w:rsid w:val="001322A8"/>
    <w:rsid w:val="0013262D"/>
    <w:rsid w:val="00132927"/>
    <w:rsid w:val="001329CC"/>
    <w:rsid w:val="00132D08"/>
    <w:rsid w:val="00133638"/>
    <w:rsid w:val="0013394B"/>
    <w:rsid w:val="001340F6"/>
    <w:rsid w:val="00134411"/>
    <w:rsid w:val="00135442"/>
    <w:rsid w:val="001359EF"/>
    <w:rsid w:val="001374CF"/>
    <w:rsid w:val="0014195B"/>
    <w:rsid w:val="0014213A"/>
    <w:rsid w:val="0014261B"/>
    <w:rsid w:val="001429B3"/>
    <w:rsid w:val="00142E05"/>
    <w:rsid w:val="001444F8"/>
    <w:rsid w:val="00145402"/>
    <w:rsid w:val="00145568"/>
    <w:rsid w:val="00146C42"/>
    <w:rsid w:val="00147200"/>
    <w:rsid w:val="001476E1"/>
    <w:rsid w:val="001478C2"/>
    <w:rsid w:val="00147F5C"/>
    <w:rsid w:val="00150813"/>
    <w:rsid w:val="00150AC1"/>
    <w:rsid w:val="00150CC0"/>
    <w:rsid w:val="00151100"/>
    <w:rsid w:val="00151575"/>
    <w:rsid w:val="0015235E"/>
    <w:rsid w:val="00152912"/>
    <w:rsid w:val="00152BA1"/>
    <w:rsid w:val="00153FCB"/>
    <w:rsid w:val="001550E6"/>
    <w:rsid w:val="00155B41"/>
    <w:rsid w:val="00160D8F"/>
    <w:rsid w:val="001618D9"/>
    <w:rsid w:val="001619AB"/>
    <w:rsid w:val="00161F16"/>
    <w:rsid w:val="00162236"/>
    <w:rsid w:val="001628AA"/>
    <w:rsid w:val="0016319E"/>
    <w:rsid w:val="001635E2"/>
    <w:rsid w:val="0016374E"/>
    <w:rsid w:val="00163E24"/>
    <w:rsid w:val="00167604"/>
    <w:rsid w:val="00171070"/>
    <w:rsid w:val="00171B92"/>
    <w:rsid w:val="00171D7B"/>
    <w:rsid w:val="001723E6"/>
    <w:rsid w:val="001728AA"/>
    <w:rsid w:val="00172C1C"/>
    <w:rsid w:val="00172CB9"/>
    <w:rsid w:val="00172F04"/>
    <w:rsid w:val="0017369B"/>
    <w:rsid w:val="0017382B"/>
    <w:rsid w:val="001749B1"/>
    <w:rsid w:val="00174B8C"/>
    <w:rsid w:val="00175406"/>
    <w:rsid w:val="00175F2A"/>
    <w:rsid w:val="001769A7"/>
    <w:rsid w:val="00176B31"/>
    <w:rsid w:val="001771DC"/>
    <w:rsid w:val="00177D39"/>
    <w:rsid w:val="00182185"/>
    <w:rsid w:val="001826E8"/>
    <w:rsid w:val="00183BEB"/>
    <w:rsid w:val="00183EC9"/>
    <w:rsid w:val="0018404F"/>
    <w:rsid w:val="00184791"/>
    <w:rsid w:val="0018482C"/>
    <w:rsid w:val="00184D7E"/>
    <w:rsid w:val="0018587B"/>
    <w:rsid w:val="00186169"/>
    <w:rsid w:val="0018692A"/>
    <w:rsid w:val="001869F2"/>
    <w:rsid w:val="0018714D"/>
    <w:rsid w:val="001872A2"/>
    <w:rsid w:val="001878E6"/>
    <w:rsid w:val="00187C34"/>
    <w:rsid w:val="001900C4"/>
    <w:rsid w:val="001909A4"/>
    <w:rsid w:val="0019198A"/>
    <w:rsid w:val="00191B6B"/>
    <w:rsid w:val="00191E8C"/>
    <w:rsid w:val="001920CD"/>
    <w:rsid w:val="001926AF"/>
    <w:rsid w:val="00192825"/>
    <w:rsid w:val="00193940"/>
    <w:rsid w:val="001944BB"/>
    <w:rsid w:val="001950D7"/>
    <w:rsid w:val="00195B1D"/>
    <w:rsid w:val="001968E7"/>
    <w:rsid w:val="00196E6C"/>
    <w:rsid w:val="00197C69"/>
    <w:rsid w:val="001A02A1"/>
    <w:rsid w:val="001A083E"/>
    <w:rsid w:val="001A0ED6"/>
    <w:rsid w:val="001A104A"/>
    <w:rsid w:val="001A17CE"/>
    <w:rsid w:val="001A21A9"/>
    <w:rsid w:val="001A3BE5"/>
    <w:rsid w:val="001A4EE1"/>
    <w:rsid w:val="001A6860"/>
    <w:rsid w:val="001A6E56"/>
    <w:rsid w:val="001A6F80"/>
    <w:rsid w:val="001A751D"/>
    <w:rsid w:val="001A797E"/>
    <w:rsid w:val="001B0B68"/>
    <w:rsid w:val="001B1A50"/>
    <w:rsid w:val="001B1B5F"/>
    <w:rsid w:val="001B1E53"/>
    <w:rsid w:val="001B216A"/>
    <w:rsid w:val="001B2592"/>
    <w:rsid w:val="001B32BA"/>
    <w:rsid w:val="001B347C"/>
    <w:rsid w:val="001B3558"/>
    <w:rsid w:val="001B36DC"/>
    <w:rsid w:val="001B3944"/>
    <w:rsid w:val="001B3E53"/>
    <w:rsid w:val="001B45B7"/>
    <w:rsid w:val="001B47CD"/>
    <w:rsid w:val="001B4BF6"/>
    <w:rsid w:val="001B6630"/>
    <w:rsid w:val="001B68CC"/>
    <w:rsid w:val="001B7809"/>
    <w:rsid w:val="001B7CA6"/>
    <w:rsid w:val="001C07FE"/>
    <w:rsid w:val="001C096C"/>
    <w:rsid w:val="001C0B89"/>
    <w:rsid w:val="001C1218"/>
    <w:rsid w:val="001C16AB"/>
    <w:rsid w:val="001C1942"/>
    <w:rsid w:val="001C33A5"/>
    <w:rsid w:val="001C399E"/>
    <w:rsid w:val="001C3EA6"/>
    <w:rsid w:val="001C3FE6"/>
    <w:rsid w:val="001C40CE"/>
    <w:rsid w:val="001C4527"/>
    <w:rsid w:val="001C4CDA"/>
    <w:rsid w:val="001C4E32"/>
    <w:rsid w:val="001C50AE"/>
    <w:rsid w:val="001C5A89"/>
    <w:rsid w:val="001C6FCB"/>
    <w:rsid w:val="001C72C5"/>
    <w:rsid w:val="001C72E0"/>
    <w:rsid w:val="001C74C2"/>
    <w:rsid w:val="001C7662"/>
    <w:rsid w:val="001C7748"/>
    <w:rsid w:val="001C7BD4"/>
    <w:rsid w:val="001D0BA2"/>
    <w:rsid w:val="001D1410"/>
    <w:rsid w:val="001D19F5"/>
    <w:rsid w:val="001D2BC0"/>
    <w:rsid w:val="001D2C06"/>
    <w:rsid w:val="001D3B35"/>
    <w:rsid w:val="001D6103"/>
    <w:rsid w:val="001D716C"/>
    <w:rsid w:val="001E0420"/>
    <w:rsid w:val="001E07CD"/>
    <w:rsid w:val="001E193E"/>
    <w:rsid w:val="001E1A6C"/>
    <w:rsid w:val="001E1F8F"/>
    <w:rsid w:val="001E2B7E"/>
    <w:rsid w:val="001E429D"/>
    <w:rsid w:val="001E4390"/>
    <w:rsid w:val="001E44B3"/>
    <w:rsid w:val="001E6D96"/>
    <w:rsid w:val="001E6F79"/>
    <w:rsid w:val="001E7AAC"/>
    <w:rsid w:val="001E7F72"/>
    <w:rsid w:val="001F0701"/>
    <w:rsid w:val="001F12F2"/>
    <w:rsid w:val="001F2562"/>
    <w:rsid w:val="001F2C64"/>
    <w:rsid w:val="001F2DC2"/>
    <w:rsid w:val="001F2F7F"/>
    <w:rsid w:val="001F31FB"/>
    <w:rsid w:val="001F386A"/>
    <w:rsid w:val="001F43F9"/>
    <w:rsid w:val="001F4485"/>
    <w:rsid w:val="001F45E7"/>
    <w:rsid w:val="001F4B85"/>
    <w:rsid w:val="001F60C9"/>
    <w:rsid w:val="001F67A2"/>
    <w:rsid w:val="001F7169"/>
    <w:rsid w:val="00200271"/>
    <w:rsid w:val="002009CF"/>
    <w:rsid w:val="00200CAC"/>
    <w:rsid w:val="00201B3E"/>
    <w:rsid w:val="0020270B"/>
    <w:rsid w:val="00202A2D"/>
    <w:rsid w:val="00202D54"/>
    <w:rsid w:val="002042DE"/>
    <w:rsid w:val="00204931"/>
    <w:rsid w:val="00204AEB"/>
    <w:rsid w:val="00204E17"/>
    <w:rsid w:val="002056A8"/>
    <w:rsid w:val="00205D1F"/>
    <w:rsid w:val="00206510"/>
    <w:rsid w:val="0020661F"/>
    <w:rsid w:val="00206C0A"/>
    <w:rsid w:val="00207BCB"/>
    <w:rsid w:val="00207F69"/>
    <w:rsid w:val="00210277"/>
    <w:rsid w:val="002111D5"/>
    <w:rsid w:val="0021123D"/>
    <w:rsid w:val="002128DE"/>
    <w:rsid w:val="00212FA1"/>
    <w:rsid w:val="00212FAB"/>
    <w:rsid w:val="00213F55"/>
    <w:rsid w:val="00214560"/>
    <w:rsid w:val="00215BD5"/>
    <w:rsid w:val="00216760"/>
    <w:rsid w:val="0021676F"/>
    <w:rsid w:val="002178E2"/>
    <w:rsid w:val="00217C7A"/>
    <w:rsid w:val="00220B81"/>
    <w:rsid w:val="002212BB"/>
    <w:rsid w:val="00221BE2"/>
    <w:rsid w:val="00222BD6"/>
    <w:rsid w:val="0022405C"/>
    <w:rsid w:val="002247FF"/>
    <w:rsid w:val="0022486C"/>
    <w:rsid w:val="00225765"/>
    <w:rsid w:val="00225AD0"/>
    <w:rsid w:val="00225ED5"/>
    <w:rsid w:val="00227F36"/>
    <w:rsid w:val="0023029E"/>
    <w:rsid w:val="002308D9"/>
    <w:rsid w:val="00230B5C"/>
    <w:rsid w:val="0023105C"/>
    <w:rsid w:val="00231123"/>
    <w:rsid w:val="002316F2"/>
    <w:rsid w:val="00231B06"/>
    <w:rsid w:val="00232CB2"/>
    <w:rsid w:val="00232F64"/>
    <w:rsid w:val="00233D60"/>
    <w:rsid w:val="0023525E"/>
    <w:rsid w:val="0023604C"/>
    <w:rsid w:val="00236E77"/>
    <w:rsid w:val="00237E51"/>
    <w:rsid w:val="00237F18"/>
    <w:rsid w:val="00240532"/>
    <w:rsid w:val="002405BE"/>
    <w:rsid w:val="00240A07"/>
    <w:rsid w:val="00240CC2"/>
    <w:rsid w:val="002416FF"/>
    <w:rsid w:val="00241E2D"/>
    <w:rsid w:val="00243DC7"/>
    <w:rsid w:val="00243F10"/>
    <w:rsid w:val="002445DA"/>
    <w:rsid w:val="0024494A"/>
    <w:rsid w:val="00244A76"/>
    <w:rsid w:val="00244C8E"/>
    <w:rsid w:val="00244F53"/>
    <w:rsid w:val="00244FD8"/>
    <w:rsid w:val="00245174"/>
    <w:rsid w:val="0024519D"/>
    <w:rsid w:val="00245438"/>
    <w:rsid w:val="00246016"/>
    <w:rsid w:val="0024610E"/>
    <w:rsid w:val="00247174"/>
    <w:rsid w:val="0024795C"/>
    <w:rsid w:val="00247CE6"/>
    <w:rsid w:val="00250720"/>
    <w:rsid w:val="00250D21"/>
    <w:rsid w:val="0025114D"/>
    <w:rsid w:val="002515B3"/>
    <w:rsid w:val="00251904"/>
    <w:rsid w:val="0025296C"/>
    <w:rsid w:val="00252A50"/>
    <w:rsid w:val="00252A78"/>
    <w:rsid w:val="00252DEE"/>
    <w:rsid w:val="0025332C"/>
    <w:rsid w:val="00253C45"/>
    <w:rsid w:val="00253DA6"/>
    <w:rsid w:val="00253FD7"/>
    <w:rsid w:val="00254E0D"/>
    <w:rsid w:val="00255716"/>
    <w:rsid w:val="002565C4"/>
    <w:rsid w:val="00257191"/>
    <w:rsid w:val="0026060F"/>
    <w:rsid w:val="00260A79"/>
    <w:rsid w:val="00260C45"/>
    <w:rsid w:val="00261381"/>
    <w:rsid w:val="00261793"/>
    <w:rsid w:val="00261AD7"/>
    <w:rsid w:val="00262918"/>
    <w:rsid w:val="00262B7D"/>
    <w:rsid w:val="00262FAD"/>
    <w:rsid w:val="00263136"/>
    <w:rsid w:val="002649FF"/>
    <w:rsid w:val="00264E51"/>
    <w:rsid w:val="002654C8"/>
    <w:rsid w:val="00265699"/>
    <w:rsid w:val="00266117"/>
    <w:rsid w:val="002676BE"/>
    <w:rsid w:val="00267D41"/>
    <w:rsid w:val="00271213"/>
    <w:rsid w:val="0027132A"/>
    <w:rsid w:val="002719C8"/>
    <w:rsid w:val="002724CA"/>
    <w:rsid w:val="00272598"/>
    <w:rsid w:val="00272C18"/>
    <w:rsid w:val="00273E94"/>
    <w:rsid w:val="0027430E"/>
    <w:rsid w:val="002746F2"/>
    <w:rsid w:val="00275F8F"/>
    <w:rsid w:val="00276277"/>
    <w:rsid w:val="002763CB"/>
    <w:rsid w:val="00276D64"/>
    <w:rsid w:val="0027741C"/>
    <w:rsid w:val="002774B7"/>
    <w:rsid w:val="002801F3"/>
    <w:rsid w:val="002805DC"/>
    <w:rsid w:val="0028171B"/>
    <w:rsid w:val="002818FB"/>
    <w:rsid w:val="00281CED"/>
    <w:rsid w:val="00281E8D"/>
    <w:rsid w:val="00282CC9"/>
    <w:rsid w:val="00283512"/>
    <w:rsid w:val="002844B6"/>
    <w:rsid w:val="00285938"/>
    <w:rsid w:val="00285E9C"/>
    <w:rsid w:val="002863E7"/>
    <w:rsid w:val="00286C19"/>
    <w:rsid w:val="00287A45"/>
    <w:rsid w:val="00287CEC"/>
    <w:rsid w:val="00290628"/>
    <w:rsid w:val="002907F9"/>
    <w:rsid w:val="0029179F"/>
    <w:rsid w:val="00291E49"/>
    <w:rsid w:val="00291F80"/>
    <w:rsid w:val="00292B16"/>
    <w:rsid w:val="00292EF6"/>
    <w:rsid w:val="0029357C"/>
    <w:rsid w:val="00293B6A"/>
    <w:rsid w:val="00293DD7"/>
    <w:rsid w:val="00294055"/>
    <w:rsid w:val="00295019"/>
    <w:rsid w:val="00295281"/>
    <w:rsid w:val="00295395"/>
    <w:rsid w:val="0029539D"/>
    <w:rsid w:val="00296FDD"/>
    <w:rsid w:val="0029735D"/>
    <w:rsid w:val="002978E6"/>
    <w:rsid w:val="002A24AF"/>
    <w:rsid w:val="002A3294"/>
    <w:rsid w:val="002A54FF"/>
    <w:rsid w:val="002A608C"/>
    <w:rsid w:val="002A69DA"/>
    <w:rsid w:val="002B05D6"/>
    <w:rsid w:val="002B09CA"/>
    <w:rsid w:val="002B0AA1"/>
    <w:rsid w:val="002B1178"/>
    <w:rsid w:val="002B1440"/>
    <w:rsid w:val="002B2345"/>
    <w:rsid w:val="002B3365"/>
    <w:rsid w:val="002B3387"/>
    <w:rsid w:val="002B349F"/>
    <w:rsid w:val="002B4695"/>
    <w:rsid w:val="002B4F9E"/>
    <w:rsid w:val="002B5B1C"/>
    <w:rsid w:val="002B5C31"/>
    <w:rsid w:val="002B6396"/>
    <w:rsid w:val="002B6416"/>
    <w:rsid w:val="002B64D0"/>
    <w:rsid w:val="002B6B98"/>
    <w:rsid w:val="002B6E11"/>
    <w:rsid w:val="002B6F32"/>
    <w:rsid w:val="002B7FE2"/>
    <w:rsid w:val="002C1493"/>
    <w:rsid w:val="002C1958"/>
    <w:rsid w:val="002C1E56"/>
    <w:rsid w:val="002C2156"/>
    <w:rsid w:val="002C21A4"/>
    <w:rsid w:val="002C230E"/>
    <w:rsid w:val="002C27C7"/>
    <w:rsid w:val="002C3938"/>
    <w:rsid w:val="002C4582"/>
    <w:rsid w:val="002C4971"/>
    <w:rsid w:val="002C5731"/>
    <w:rsid w:val="002C5BD4"/>
    <w:rsid w:val="002C5C52"/>
    <w:rsid w:val="002C6549"/>
    <w:rsid w:val="002C6915"/>
    <w:rsid w:val="002C71F3"/>
    <w:rsid w:val="002C73DD"/>
    <w:rsid w:val="002D077F"/>
    <w:rsid w:val="002D0AB9"/>
    <w:rsid w:val="002D1359"/>
    <w:rsid w:val="002D1669"/>
    <w:rsid w:val="002D2869"/>
    <w:rsid w:val="002D2D35"/>
    <w:rsid w:val="002D2D7B"/>
    <w:rsid w:val="002D39B4"/>
    <w:rsid w:val="002D3B0A"/>
    <w:rsid w:val="002D40E1"/>
    <w:rsid w:val="002D42AB"/>
    <w:rsid w:val="002D4439"/>
    <w:rsid w:val="002D4585"/>
    <w:rsid w:val="002D6916"/>
    <w:rsid w:val="002D6C43"/>
    <w:rsid w:val="002D6FAF"/>
    <w:rsid w:val="002D764A"/>
    <w:rsid w:val="002D7699"/>
    <w:rsid w:val="002D7FAC"/>
    <w:rsid w:val="002E33D0"/>
    <w:rsid w:val="002E368A"/>
    <w:rsid w:val="002E4881"/>
    <w:rsid w:val="002E50DE"/>
    <w:rsid w:val="002E5801"/>
    <w:rsid w:val="002E6000"/>
    <w:rsid w:val="002E688C"/>
    <w:rsid w:val="002E6F44"/>
    <w:rsid w:val="002E6FBA"/>
    <w:rsid w:val="002E78BB"/>
    <w:rsid w:val="002F0903"/>
    <w:rsid w:val="002F1190"/>
    <w:rsid w:val="002F1937"/>
    <w:rsid w:val="002F31A8"/>
    <w:rsid w:val="002F3408"/>
    <w:rsid w:val="002F3C3E"/>
    <w:rsid w:val="002F4F22"/>
    <w:rsid w:val="002F53CE"/>
    <w:rsid w:val="002F6D4B"/>
    <w:rsid w:val="002F74B6"/>
    <w:rsid w:val="002F7644"/>
    <w:rsid w:val="002F76BF"/>
    <w:rsid w:val="00300F5C"/>
    <w:rsid w:val="003010DE"/>
    <w:rsid w:val="00302D5F"/>
    <w:rsid w:val="003030E2"/>
    <w:rsid w:val="00303177"/>
    <w:rsid w:val="00305177"/>
    <w:rsid w:val="003053CE"/>
    <w:rsid w:val="003054AA"/>
    <w:rsid w:val="00305E8C"/>
    <w:rsid w:val="0030606F"/>
    <w:rsid w:val="00306B19"/>
    <w:rsid w:val="00307792"/>
    <w:rsid w:val="003079C8"/>
    <w:rsid w:val="00307EDE"/>
    <w:rsid w:val="0031022D"/>
    <w:rsid w:val="00310C0E"/>
    <w:rsid w:val="00311294"/>
    <w:rsid w:val="00311FE0"/>
    <w:rsid w:val="003125EC"/>
    <w:rsid w:val="00313F8D"/>
    <w:rsid w:val="00314A7B"/>
    <w:rsid w:val="003150BA"/>
    <w:rsid w:val="00315276"/>
    <w:rsid w:val="003153B9"/>
    <w:rsid w:val="00315C79"/>
    <w:rsid w:val="003162C7"/>
    <w:rsid w:val="0031665E"/>
    <w:rsid w:val="00316D88"/>
    <w:rsid w:val="00316E6C"/>
    <w:rsid w:val="00317BCA"/>
    <w:rsid w:val="0032010F"/>
    <w:rsid w:val="00320688"/>
    <w:rsid w:val="003211EA"/>
    <w:rsid w:val="00321EF2"/>
    <w:rsid w:val="00321FA5"/>
    <w:rsid w:val="003221CE"/>
    <w:rsid w:val="0032287C"/>
    <w:rsid w:val="00322974"/>
    <w:rsid w:val="00323661"/>
    <w:rsid w:val="00324C4A"/>
    <w:rsid w:val="00324CE8"/>
    <w:rsid w:val="003256FB"/>
    <w:rsid w:val="00326464"/>
    <w:rsid w:val="00327A8F"/>
    <w:rsid w:val="00327F3D"/>
    <w:rsid w:val="00330368"/>
    <w:rsid w:val="00330564"/>
    <w:rsid w:val="00330B03"/>
    <w:rsid w:val="0033140E"/>
    <w:rsid w:val="00331822"/>
    <w:rsid w:val="003321BF"/>
    <w:rsid w:val="0033459B"/>
    <w:rsid w:val="00335B77"/>
    <w:rsid w:val="00335C49"/>
    <w:rsid w:val="00336F92"/>
    <w:rsid w:val="0033722E"/>
    <w:rsid w:val="00340602"/>
    <w:rsid w:val="0034257A"/>
    <w:rsid w:val="003425B5"/>
    <w:rsid w:val="00342B9B"/>
    <w:rsid w:val="003431F3"/>
    <w:rsid w:val="00343248"/>
    <w:rsid w:val="0034344A"/>
    <w:rsid w:val="0034633C"/>
    <w:rsid w:val="00346B6A"/>
    <w:rsid w:val="003477B6"/>
    <w:rsid w:val="00347D75"/>
    <w:rsid w:val="00351F9A"/>
    <w:rsid w:val="00352B87"/>
    <w:rsid w:val="0035422E"/>
    <w:rsid w:val="003544DB"/>
    <w:rsid w:val="00357245"/>
    <w:rsid w:val="003573D7"/>
    <w:rsid w:val="003603DC"/>
    <w:rsid w:val="0036068C"/>
    <w:rsid w:val="00360709"/>
    <w:rsid w:val="0036089B"/>
    <w:rsid w:val="003612BF"/>
    <w:rsid w:val="00362313"/>
    <w:rsid w:val="00362479"/>
    <w:rsid w:val="003624B1"/>
    <w:rsid w:val="00362A54"/>
    <w:rsid w:val="00362CFF"/>
    <w:rsid w:val="00363AEA"/>
    <w:rsid w:val="00363BE9"/>
    <w:rsid w:val="003649B8"/>
    <w:rsid w:val="00364A49"/>
    <w:rsid w:val="00365505"/>
    <w:rsid w:val="00366055"/>
    <w:rsid w:val="003669FB"/>
    <w:rsid w:val="003675AF"/>
    <w:rsid w:val="0036772F"/>
    <w:rsid w:val="00370327"/>
    <w:rsid w:val="00370658"/>
    <w:rsid w:val="00370B32"/>
    <w:rsid w:val="003726C6"/>
    <w:rsid w:val="00372C6C"/>
    <w:rsid w:val="0037386D"/>
    <w:rsid w:val="00373CC5"/>
    <w:rsid w:val="00374178"/>
    <w:rsid w:val="003749F7"/>
    <w:rsid w:val="0037686A"/>
    <w:rsid w:val="00376981"/>
    <w:rsid w:val="003769A7"/>
    <w:rsid w:val="0037745E"/>
    <w:rsid w:val="00380EC1"/>
    <w:rsid w:val="00381198"/>
    <w:rsid w:val="003816B3"/>
    <w:rsid w:val="003816F0"/>
    <w:rsid w:val="00381789"/>
    <w:rsid w:val="0038204C"/>
    <w:rsid w:val="0038314B"/>
    <w:rsid w:val="003837F3"/>
    <w:rsid w:val="00383D8D"/>
    <w:rsid w:val="0038535A"/>
    <w:rsid w:val="003855AD"/>
    <w:rsid w:val="003869CD"/>
    <w:rsid w:val="0038780E"/>
    <w:rsid w:val="00387FEF"/>
    <w:rsid w:val="00390DED"/>
    <w:rsid w:val="003918CD"/>
    <w:rsid w:val="00392CA1"/>
    <w:rsid w:val="00392FD1"/>
    <w:rsid w:val="003938C3"/>
    <w:rsid w:val="00395966"/>
    <w:rsid w:val="00396F18"/>
    <w:rsid w:val="00397472"/>
    <w:rsid w:val="00397834"/>
    <w:rsid w:val="003A0013"/>
    <w:rsid w:val="003A0182"/>
    <w:rsid w:val="003A0915"/>
    <w:rsid w:val="003A187F"/>
    <w:rsid w:val="003A18B9"/>
    <w:rsid w:val="003A2B60"/>
    <w:rsid w:val="003A2B6A"/>
    <w:rsid w:val="003A2C1F"/>
    <w:rsid w:val="003A2E00"/>
    <w:rsid w:val="003A3B77"/>
    <w:rsid w:val="003A4032"/>
    <w:rsid w:val="003A4308"/>
    <w:rsid w:val="003A4E33"/>
    <w:rsid w:val="003A4E80"/>
    <w:rsid w:val="003A51BD"/>
    <w:rsid w:val="003A5365"/>
    <w:rsid w:val="003A5978"/>
    <w:rsid w:val="003A5CD1"/>
    <w:rsid w:val="003A6C3D"/>
    <w:rsid w:val="003A7701"/>
    <w:rsid w:val="003A7AE9"/>
    <w:rsid w:val="003B0A27"/>
    <w:rsid w:val="003B154F"/>
    <w:rsid w:val="003B1DE3"/>
    <w:rsid w:val="003B2389"/>
    <w:rsid w:val="003B366C"/>
    <w:rsid w:val="003B37A3"/>
    <w:rsid w:val="003B499C"/>
    <w:rsid w:val="003B4D78"/>
    <w:rsid w:val="003B585F"/>
    <w:rsid w:val="003B71C0"/>
    <w:rsid w:val="003B7586"/>
    <w:rsid w:val="003C0475"/>
    <w:rsid w:val="003C0FAF"/>
    <w:rsid w:val="003C1D21"/>
    <w:rsid w:val="003C203E"/>
    <w:rsid w:val="003C3532"/>
    <w:rsid w:val="003C3A19"/>
    <w:rsid w:val="003C4A39"/>
    <w:rsid w:val="003C4B07"/>
    <w:rsid w:val="003C4B08"/>
    <w:rsid w:val="003C50D3"/>
    <w:rsid w:val="003C5E34"/>
    <w:rsid w:val="003C681B"/>
    <w:rsid w:val="003C6AE6"/>
    <w:rsid w:val="003C6B78"/>
    <w:rsid w:val="003C70CE"/>
    <w:rsid w:val="003C76A9"/>
    <w:rsid w:val="003C7F88"/>
    <w:rsid w:val="003D11BA"/>
    <w:rsid w:val="003D16C0"/>
    <w:rsid w:val="003D1E45"/>
    <w:rsid w:val="003D3BC4"/>
    <w:rsid w:val="003D5236"/>
    <w:rsid w:val="003D556B"/>
    <w:rsid w:val="003D5A05"/>
    <w:rsid w:val="003D5BB5"/>
    <w:rsid w:val="003D601F"/>
    <w:rsid w:val="003D66E9"/>
    <w:rsid w:val="003E03C9"/>
    <w:rsid w:val="003E0C53"/>
    <w:rsid w:val="003E15CB"/>
    <w:rsid w:val="003E15EC"/>
    <w:rsid w:val="003E160A"/>
    <w:rsid w:val="003E16B4"/>
    <w:rsid w:val="003E19DC"/>
    <w:rsid w:val="003E1B60"/>
    <w:rsid w:val="003E1CB2"/>
    <w:rsid w:val="003E274E"/>
    <w:rsid w:val="003E28B9"/>
    <w:rsid w:val="003E4522"/>
    <w:rsid w:val="003E4BCA"/>
    <w:rsid w:val="003E5390"/>
    <w:rsid w:val="003E549D"/>
    <w:rsid w:val="003E582F"/>
    <w:rsid w:val="003E62E3"/>
    <w:rsid w:val="003E6B3A"/>
    <w:rsid w:val="003E6D77"/>
    <w:rsid w:val="003E6EE5"/>
    <w:rsid w:val="003E6FCE"/>
    <w:rsid w:val="003E7F1E"/>
    <w:rsid w:val="003F05B1"/>
    <w:rsid w:val="003F06DB"/>
    <w:rsid w:val="003F0B4A"/>
    <w:rsid w:val="003F0B71"/>
    <w:rsid w:val="003F1445"/>
    <w:rsid w:val="003F2512"/>
    <w:rsid w:val="003F2E4F"/>
    <w:rsid w:val="003F33FF"/>
    <w:rsid w:val="003F4E7C"/>
    <w:rsid w:val="003F558E"/>
    <w:rsid w:val="003F569F"/>
    <w:rsid w:val="003F5AC7"/>
    <w:rsid w:val="003F5C8B"/>
    <w:rsid w:val="003F5F24"/>
    <w:rsid w:val="00400519"/>
    <w:rsid w:val="00401FDA"/>
    <w:rsid w:val="004020BF"/>
    <w:rsid w:val="00402545"/>
    <w:rsid w:val="00403135"/>
    <w:rsid w:val="004037FB"/>
    <w:rsid w:val="004040EA"/>
    <w:rsid w:val="00404A36"/>
    <w:rsid w:val="00404F03"/>
    <w:rsid w:val="00405DF2"/>
    <w:rsid w:val="004063C9"/>
    <w:rsid w:val="00406AD3"/>
    <w:rsid w:val="00407F3D"/>
    <w:rsid w:val="004126D0"/>
    <w:rsid w:val="004128CD"/>
    <w:rsid w:val="00412F16"/>
    <w:rsid w:val="00413065"/>
    <w:rsid w:val="00414201"/>
    <w:rsid w:val="00414247"/>
    <w:rsid w:val="00414333"/>
    <w:rsid w:val="00414592"/>
    <w:rsid w:val="00414B92"/>
    <w:rsid w:val="00415791"/>
    <w:rsid w:val="004157D8"/>
    <w:rsid w:val="0041639F"/>
    <w:rsid w:val="0041740D"/>
    <w:rsid w:val="00417801"/>
    <w:rsid w:val="00420593"/>
    <w:rsid w:val="00421002"/>
    <w:rsid w:val="0042127C"/>
    <w:rsid w:val="00422E82"/>
    <w:rsid w:val="00422F67"/>
    <w:rsid w:val="00425ABA"/>
    <w:rsid w:val="00425B30"/>
    <w:rsid w:val="00425D85"/>
    <w:rsid w:val="00425E19"/>
    <w:rsid w:val="004261C6"/>
    <w:rsid w:val="004261D7"/>
    <w:rsid w:val="0042625C"/>
    <w:rsid w:val="004271F1"/>
    <w:rsid w:val="00427C71"/>
    <w:rsid w:val="00431B37"/>
    <w:rsid w:val="004330EC"/>
    <w:rsid w:val="004334CC"/>
    <w:rsid w:val="0043359C"/>
    <w:rsid w:val="00433C9A"/>
    <w:rsid w:val="00433E4B"/>
    <w:rsid w:val="00433EA3"/>
    <w:rsid w:val="004343F4"/>
    <w:rsid w:val="00434521"/>
    <w:rsid w:val="00434D54"/>
    <w:rsid w:val="00434F82"/>
    <w:rsid w:val="00435346"/>
    <w:rsid w:val="00435558"/>
    <w:rsid w:val="004369CB"/>
    <w:rsid w:val="0043729D"/>
    <w:rsid w:val="00437ACB"/>
    <w:rsid w:val="004404C7"/>
    <w:rsid w:val="004406A5"/>
    <w:rsid w:val="00441254"/>
    <w:rsid w:val="004415E9"/>
    <w:rsid w:val="004429DA"/>
    <w:rsid w:val="00443F7B"/>
    <w:rsid w:val="00444649"/>
    <w:rsid w:val="00444F46"/>
    <w:rsid w:val="0044513E"/>
    <w:rsid w:val="004459B4"/>
    <w:rsid w:val="00446B82"/>
    <w:rsid w:val="00446E51"/>
    <w:rsid w:val="004472A3"/>
    <w:rsid w:val="004472C5"/>
    <w:rsid w:val="004473C1"/>
    <w:rsid w:val="0045045E"/>
    <w:rsid w:val="004523A3"/>
    <w:rsid w:val="0045254C"/>
    <w:rsid w:val="00452FA0"/>
    <w:rsid w:val="00454131"/>
    <w:rsid w:val="0045492E"/>
    <w:rsid w:val="00454BED"/>
    <w:rsid w:val="00454C5E"/>
    <w:rsid w:val="00454E14"/>
    <w:rsid w:val="004551EF"/>
    <w:rsid w:val="004553AA"/>
    <w:rsid w:val="00455A7C"/>
    <w:rsid w:val="004561F4"/>
    <w:rsid w:val="00456763"/>
    <w:rsid w:val="004619E8"/>
    <w:rsid w:val="00462E43"/>
    <w:rsid w:val="004630A7"/>
    <w:rsid w:val="00467155"/>
    <w:rsid w:val="00470572"/>
    <w:rsid w:val="00470574"/>
    <w:rsid w:val="00470CF3"/>
    <w:rsid w:val="00473601"/>
    <w:rsid w:val="00473CD7"/>
    <w:rsid w:val="0047478F"/>
    <w:rsid w:val="004758F5"/>
    <w:rsid w:val="00476CE9"/>
    <w:rsid w:val="00476E01"/>
    <w:rsid w:val="00477148"/>
    <w:rsid w:val="004776A6"/>
    <w:rsid w:val="004805B1"/>
    <w:rsid w:val="00480C17"/>
    <w:rsid w:val="0048111D"/>
    <w:rsid w:val="00482293"/>
    <w:rsid w:val="00483632"/>
    <w:rsid w:val="0048505F"/>
    <w:rsid w:val="00485B57"/>
    <w:rsid w:val="004863ED"/>
    <w:rsid w:val="00486D7B"/>
    <w:rsid w:val="00486FB9"/>
    <w:rsid w:val="004872BE"/>
    <w:rsid w:val="00490F74"/>
    <w:rsid w:val="00491CEE"/>
    <w:rsid w:val="004922BE"/>
    <w:rsid w:val="00492601"/>
    <w:rsid w:val="004934FD"/>
    <w:rsid w:val="00493652"/>
    <w:rsid w:val="00493D70"/>
    <w:rsid w:val="00493DF4"/>
    <w:rsid w:val="00493EC4"/>
    <w:rsid w:val="00494CBF"/>
    <w:rsid w:val="00495A0D"/>
    <w:rsid w:val="00495BEC"/>
    <w:rsid w:val="004968DF"/>
    <w:rsid w:val="00496FCB"/>
    <w:rsid w:val="00497050"/>
    <w:rsid w:val="00497A6E"/>
    <w:rsid w:val="00497B7D"/>
    <w:rsid w:val="00497F38"/>
    <w:rsid w:val="004A08B4"/>
    <w:rsid w:val="004A0A07"/>
    <w:rsid w:val="004A1053"/>
    <w:rsid w:val="004A1C08"/>
    <w:rsid w:val="004A24BC"/>
    <w:rsid w:val="004A2A41"/>
    <w:rsid w:val="004A312F"/>
    <w:rsid w:val="004A4600"/>
    <w:rsid w:val="004A514B"/>
    <w:rsid w:val="004A664F"/>
    <w:rsid w:val="004A7295"/>
    <w:rsid w:val="004A736D"/>
    <w:rsid w:val="004B13B0"/>
    <w:rsid w:val="004B18DB"/>
    <w:rsid w:val="004B1B23"/>
    <w:rsid w:val="004B23E8"/>
    <w:rsid w:val="004B257D"/>
    <w:rsid w:val="004B25CD"/>
    <w:rsid w:val="004B515E"/>
    <w:rsid w:val="004B5B35"/>
    <w:rsid w:val="004B5FA7"/>
    <w:rsid w:val="004B7E07"/>
    <w:rsid w:val="004B7EB7"/>
    <w:rsid w:val="004B7F04"/>
    <w:rsid w:val="004C0857"/>
    <w:rsid w:val="004C1605"/>
    <w:rsid w:val="004C1EE6"/>
    <w:rsid w:val="004C2E29"/>
    <w:rsid w:val="004C3457"/>
    <w:rsid w:val="004C36A4"/>
    <w:rsid w:val="004C37CF"/>
    <w:rsid w:val="004C3E44"/>
    <w:rsid w:val="004C49F3"/>
    <w:rsid w:val="004C56F9"/>
    <w:rsid w:val="004C5B4F"/>
    <w:rsid w:val="004C610C"/>
    <w:rsid w:val="004C6B21"/>
    <w:rsid w:val="004D06C4"/>
    <w:rsid w:val="004D0C4A"/>
    <w:rsid w:val="004D0F89"/>
    <w:rsid w:val="004D224B"/>
    <w:rsid w:val="004D25BB"/>
    <w:rsid w:val="004D2739"/>
    <w:rsid w:val="004D4452"/>
    <w:rsid w:val="004D47FB"/>
    <w:rsid w:val="004D573B"/>
    <w:rsid w:val="004D603E"/>
    <w:rsid w:val="004D66DC"/>
    <w:rsid w:val="004D6A18"/>
    <w:rsid w:val="004D6F54"/>
    <w:rsid w:val="004D7284"/>
    <w:rsid w:val="004D74FA"/>
    <w:rsid w:val="004D7E2B"/>
    <w:rsid w:val="004E269D"/>
    <w:rsid w:val="004E2EE8"/>
    <w:rsid w:val="004E31EB"/>
    <w:rsid w:val="004E43C7"/>
    <w:rsid w:val="004E4739"/>
    <w:rsid w:val="004E4CA2"/>
    <w:rsid w:val="004E4FC8"/>
    <w:rsid w:val="004E50A7"/>
    <w:rsid w:val="004E557F"/>
    <w:rsid w:val="004E6084"/>
    <w:rsid w:val="004E7A9F"/>
    <w:rsid w:val="004E7C96"/>
    <w:rsid w:val="004E7E51"/>
    <w:rsid w:val="004F1E65"/>
    <w:rsid w:val="004F3501"/>
    <w:rsid w:val="004F362B"/>
    <w:rsid w:val="004F42D6"/>
    <w:rsid w:val="004F46FA"/>
    <w:rsid w:val="004F47DF"/>
    <w:rsid w:val="004F5846"/>
    <w:rsid w:val="004F685F"/>
    <w:rsid w:val="004F6E1E"/>
    <w:rsid w:val="004F755C"/>
    <w:rsid w:val="004F760E"/>
    <w:rsid w:val="004F779B"/>
    <w:rsid w:val="005017E3"/>
    <w:rsid w:val="00501B81"/>
    <w:rsid w:val="00501D17"/>
    <w:rsid w:val="00501F5C"/>
    <w:rsid w:val="00502537"/>
    <w:rsid w:val="0050296F"/>
    <w:rsid w:val="00503EE2"/>
    <w:rsid w:val="0050428C"/>
    <w:rsid w:val="00504A8D"/>
    <w:rsid w:val="00505066"/>
    <w:rsid w:val="005050A9"/>
    <w:rsid w:val="00505497"/>
    <w:rsid w:val="00505881"/>
    <w:rsid w:val="00505970"/>
    <w:rsid w:val="00507905"/>
    <w:rsid w:val="005101E4"/>
    <w:rsid w:val="00510569"/>
    <w:rsid w:val="00510B98"/>
    <w:rsid w:val="00510F7B"/>
    <w:rsid w:val="00511300"/>
    <w:rsid w:val="00511A03"/>
    <w:rsid w:val="00511DDC"/>
    <w:rsid w:val="00512259"/>
    <w:rsid w:val="0051266E"/>
    <w:rsid w:val="00512C71"/>
    <w:rsid w:val="00514AE3"/>
    <w:rsid w:val="005157F8"/>
    <w:rsid w:val="005161A9"/>
    <w:rsid w:val="005165B8"/>
    <w:rsid w:val="0051763E"/>
    <w:rsid w:val="00521DB6"/>
    <w:rsid w:val="005220F1"/>
    <w:rsid w:val="0052218D"/>
    <w:rsid w:val="00522694"/>
    <w:rsid w:val="00522955"/>
    <w:rsid w:val="00523015"/>
    <w:rsid w:val="00524F55"/>
    <w:rsid w:val="00525A42"/>
    <w:rsid w:val="00525BEE"/>
    <w:rsid w:val="00526B5B"/>
    <w:rsid w:val="00526C2D"/>
    <w:rsid w:val="00526CF8"/>
    <w:rsid w:val="00527CD0"/>
    <w:rsid w:val="00527CEF"/>
    <w:rsid w:val="00527D45"/>
    <w:rsid w:val="00527D6A"/>
    <w:rsid w:val="005301D6"/>
    <w:rsid w:val="005301E8"/>
    <w:rsid w:val="00530886"/>
    <w:rsid w:val="00531BD0"/>
    <w:rsid w:val="00532D17"/>
    <w:rsid w:val="00532DB8"/>
    <w:rsid w:val="005337F3"/>
    <w:rsid w:val="00533988"/>
    <w:rsid w:val="00533C5B"/>
    <w:rsid w:val="005356B2"/>
    <w:rsid w:val="00537B61"/>
    <w:rsid w:val="0054139C"/>
    <w:rsid w:val="00541DDC"/>
    <w:rsid w:val="005421E8"/>
    <w:rsid w:val="00542A17"/>
    <w:rsid w:val="00542CB8"/>
    <w:rsid w:val="00542E85"/>
    <w:rsid w:val="00543B91"/>
    <w:rsid w:val="005440FE"/>
    <w:rsid w:val="00544929"/>
    <w:rsid w:val="005452B4"/>
    <w:rsid w:val="005470B8"/>
    <w:rsid w:val="005470D1"/>
    <w:rsid w:val="00547961"/>
    <w:rsid w:val="00547BA2"/>
    <w:rsid w:val="00547BCB"/>
    <w:rsid w:val="00547E6B"/>
    <w:rsid w:val="005512FA"/>
    <w:rsid w:val="005520E6"/>
    <w:rsid w:val="00553508"/>
    <w:rsid w:val="00554F35"/>
    <w:rsid w:val="00555005"/>
    <w:rsid w:val="005557CD"/>
    <w:rsid w:val="00557038"/>
    <w:rsid w:val="005576EB"/>
    <w:rsid w:val="00557A30"/>
    <w:rsid w:val="005602A3"/>
    <w:rsid w:val="00560EAF"/>
    <w:rsid w:val="005618A8"/>
    <w:rsid w:val="00562393"/>
    <w:rsid w:val="00562423"/>
    <w:rsid w:val="00562760"/>
    <w:rsid w:val="00562C46"/>
    <w:rsid w:val="00562FE4"/>
    <w:rsid w:val="0056320B"/>
    <w:rsid w:val="00563C57"/>
    <w:rsid w:val="00564020"/>
    <w:rsid w:val="0056433C"/>
    <w:rsid w:val="00564A70"/>
    <w:rsid w:val="00566011"/>
    <w:rsid w:val="00567D44"/>
    <w:rsid w:val="00570114"/>
    <w:rsid w:val="005708BD"/>
    <w:rsid w:val="00571213"/>
    <w:rsid w:val="00571774"/>
    <w:rsid w:val="0057177A"/>
    <w:rsid w:val="00571A90"/>
    <w:rsid w:val="00571CEA"/>
    <w:rsid w:val="005724FE"/>
    <w:rsid w:val="0057257E"/>
    <w:rsid w:val="0057296D"/>
    <w:rsid w:val="00573268"/>
    <w:rsid w:val="0057513F"/>
    <w:rsid w:val="0057522A"/>
    <w:rsid w:val="00575906"/>
    <w:rsid w:val="00576185"/>
    <w:rsid w:val="005769AF"/>
    <w:rsid w:val="00576BF9"/>
    <w:rsid w:val="00576DE0"/>
    <w:rsid w:val="005775D6"/>
    <w:rsid w:val="00577A9C"/>
    <w:rsid w:val="0058143C"/>
    <w:rsid w:val="00581BC1"/>
    <w:rsid w:val="005834F7"/>
    <w:rsid w:val="00583A29"/>
    <w:rsid w:val="00583D8A"/>
    <w:rsid w:val="00583E47"/>
    <w:rsid w:val="00583F7D"/>
    <w:rsid w:val="005846A6"/>
    <w:rsid w:val="00585FCA"/>
    <w:rsid w:val="00586345"/>
    <w:rsid w:val="00587999"/>
    <w:rsid w:val="005915E2"/>
    <w:rsid w:val="00591A23"/>
    <w:rsid w:val="00591BC1"/>
    <w:rsid w:val="00591C9D"/>
    <w:rsid w:val="00591D45"/>
    <w:rsid w:val="00592277"/>
    <w:rsid w:val="00592695"/>
    <w:rsid w:val="0059454F"/>
    <w:rsid w:val="005951CA"/>
    <w:rsid w:val="00595361"/>
    <w:rsid w:val="00595690"/>
    <w:rsid w:val="0059624E"/>
    <w:rsid w:val="005963D6"/>
    <w:rsid w:val="00596681"/>
    <w:rsid w:val="00597A3D"/>
    <w:rsid w:val="005A0504"/>
    <w:rsid w:val="005A0735"/>
    <w:rsid w:val="005A0CFE"/>
    <w:rsid w:val="005A1045"/>
    <w:rsid w:val="005A12FC"/>
    <w:rsid w:val="005A143E"/>
    <w:rsid w:val="005A1585"/>
    <w:rsid w:val="005A1D84"/>
    <w:rsid w:val="005A2955"/>
    <w:rsid w:val="005A2E1E"/>
    <w:rsid w:val="005A2EB9"/>
    <w:rsid w:val="005A3127"/>
    <w:rsid w:val="005A385A"/>
    <w:rsid w:val="005A39AB"/>
    <w:rsid w:val="005A412F"/>
    <w:rsid w:val="005A4C34"/>
    <w:rsid w:val="005A4D5B"/>
    <w:rsid w:val="005A52AE"/>
    <w:rsid w:val="005A5B2A"/>
    <w:rsid w:val="005A5EEA"/>
    <w:rsid w:val="005A65F5"/>
    <w:rsid w:val="005A6F74"/>
    <w:rsid w:val="005B0A82"/>
    <w:rsid w:val="005B0AE8"/>
    <w:rsid w:val="005B1114"/>
    <w:rsid w:val="005B121C"/>
    <w:rsid w:val="005B17C6"/>
    <w:rsid w:val="005B1A24"/>
    <w:rsid w:val="005B1C34"/>
    <w:rsid w:val="005B2501"/>
    <w:rsid w:val="005B32D1"/>
    <w:rsid w:val="005B3E5F"/>
    <w:rsid w:val="005B4966"/>
    <w:rsid w:val="005B4FCB"/>
    <w:rsid w:val="005B5E98"/>
    <w:rsid w:val="005B6090"/>
    <w:rsid w:val="005B6BEB"/>
    <w:rsid w:val="005B7B4D"/>
    <w:rsid w:val="005B7B6B"/>
    <w:rsid w:val="005C14A1"/>
    <w:rsid w:val="005C2C5C"/>
    <w:rsid w:val="005C3060"/>
    <w:rsid w:val="005C4831"/>
    <w:rsid w:val="005C4A65"/>
    <w:rsid w:val="005C4F4E"/>
    <w:rsid w:val="005C5875"/>
    <w:rsid w:val="005C5B19"/>
    <w:rsid w:val="005C5FCB"/>
    <w:rsid w:val="005C699D"/>
    <w:rsid w:val="005C6A62"/>
    <w:rsid w:val="005C744E"/>
    <w:rsid w:val="005C7502"/>
    <w:rsid w:val="005C7507"/>
    <w:rsid w:val="005C799E"/>
    <w:rsid w:val="005D01D2"/>
    <w:rsid w:val="005D0246"/>
    <w:rsid w:val="005D0715"/>
    <w:rsid w:val="005D0BDF"/>
    <w:rsid w:val="005D0C4C"/>
    <w:rsid w:val="005D12C2"/>
    <w:rsid w:val="005D13ED"/>
    <w:rsid w:val="005D1C21"/>
    <w:rsid w:val="005D2203"/>
    <w:rsid w:val="005D23BA"/>
    <w:rsid w:val="005D2B12"/>
    <w:rsid w:val="005D4D31"/>
    <w:rsid w:val="005D551A"/>
    <w:rsid w:val="005D5757"/>
    <w:rsid w:val="005D5BB0"/>
    <w:rsid w:val="005D667E"/>
    <w:rsid w:val="005D70B0"/>
    <w:rsid w:val="005E020B"/>
    <w:rsid w:val="005E049C"/>
    <w:rsid w:val="005E04B2"/>
    <w:rsid w:val="005E08FC"/>
    <w:rsid w:val="005E0ABF"/>
    <w:rsid w:val="005E0D2B"/>
    <w:rsid w:val="005E1017"/>
    <w:rsid w:val="005E17CA"/>
    <w:rsid w:val="005E1DA8"/>
    <w:rsid w:val="005E1F25"/>
    <w:rsid w:val="005E223C"/>
    <w:rsid w:val="005E2F90"/>
    <w:rsid w:val="005E356C"/>
    <w:rsid w:val="005E4B7D"/>
    <w:rsid w:val="005E4CAA"/>
    <w:rsid w:val="005E5479"/>
    <w:rsid w:val="005E5C74"/>
    <w:rsid w:val="005E603C"/>
    <w:rsid w:val="005E683A"/>
    <w:rsid w:val="005E6B72"/>
    <w:rsid w:val="005E745C"/>
    <w:rsid w:val="005F0496"/>
    <w:rsid w:val="005F0F0F"/>
    <w:rsid w:val="005F1AC2"/>
    <w:rsid w:val="005F23D4"/>
    <w:rsid w:val="005F2D59"/>
    <w:rsid w:val="005F2F8E"/>
    <w:rsid w:val="005F3071"/>
    <w:rsid w:val="005F33AA"/>
    <w:rsid w:val="005F42F1"/>
    <w:rsid w:val="005F43C5"/>
    <w:rsid w:val="005F4F4C"/>
    <w:rsid w:val="005F4FCB"/>
    <w:rsid w:val="005F5C48"/>
    <w:rsid w:val="005F6990"/>
    <w:rsid w:val="005F71B5"/>
    <w:rsid w:val="005F7A9E"/>
    <w:rsid w:val="005F7CF0"/>
    <w:rsid w:val="00600699"/>
    <w:rsid w:val="00601627"/>
    <w:rsid w:val="00601F5D"/>
    <w:rsid w:val="00602A6A"/>
    <w:rsid w:val="00603653"/>
    <w:rsid w:val="00603B4F"/>
    <w:rsid w:val="006053E2"/>
    <w:rsid w:val="006058C0"/>
    <w:rsid w:val="00605BD1"/>
    <w:rsid w:val="00605F82"/>
    <w:rsid w:val="00606A49"/>
    <w:rsid w:val="00606E35"/>
    <w:rsid w:val="00606F2D"/>
    <w:rsid w:val="0060729F"/>
    <w:rsid w:val="00610B68"/>
    <w:rsid w:val="00612810"/>
    <w:rsid w:val="00612954"/>
    <w:rsid w:val="00614897"/>
    <w:rsid w:val="006148DE"/>
    <w:rsid w:val="00614A84"/>
    <w:rsid w:val="00614DBE"/>
    <w:rsid w:val="006151C5"/>
    <w:rsid w:val="006154F4"/>
    <w:rsid w:val="00616633"/>
    <w:rsid w:val="00617161"/>
    <w:rsid w:val="00617EAD"/>
    <w:rsid w:val="00617F13"/>
    <w:rsid w:val="006201A3"/>
    <w:rsid w:val="006208C8"/>
    <w:rsid w:val="006214C6"/>
    <w:rsid w:val="00624C0E"/>
    <w:rsid w:val="00624D91"/>
    <w:rsid w:val="006254D0"/>
    <w:rsid w:val="006258B9"/>
    <w:rsid w:val="006260B5"/>
    <w:rsid w:val="006260DD"/>
    <w:rsid w:val="0062632A"/>
    <w:rsid w:val="006276EC"/>
    <w:rsid w:val="00627A5F"/>
    <w:rsid w:val="0063066E"/>
    <w:rsid w:val="00630F33"/>
    <w:rsid w:val="00631D18"/>
    <w:rsid w:val="00631F21"/>
    <w:rsid w:val="00633E56"/>
    <w:rsid w:val="006344AB"/>
    <w:rsid w:val="006354AE"/>
    <w:rsid w:val="0063573D"/>
    <w:rsid w:val="006357B9"/>
    <w:rsid w:val="00635C36"/>
    <w:rsid w:val="00636339"/>
    <w:rsid w:val="00636A92"/>
    <w:rsid w:val="00637FE1"/>
    <w:rsid w:val="006414A3"/>
    <w:rsid w:val="0064161D"/>
    <w:rsid w:val="006420C8"/>
    <w:rsid w:val="0064269D"/>
    <w:rsid w:val="0064371D"/>
    <w:rsid w:val="006442E2"/>
    <w:rsid w:val="006445BD"/>
    <w:rsid w:val="00645120"/>
    <w:rsid w:val="0064577C"/>
    <w:rsid w:val="00645DE8"/>
    <w:rsid w:val="0064615B"/>
    <w:rsid w:val="006462AF"/>
    <w:rsid w:val="00646491"/>
    <w:rsid w:val="00646581"/>
    <w:rsid w:val="00646D49"/>
    <w:rsid w:val="006471AF"/>
    <w:rsid w:val="00647391"/>
    <w:rsid w:val="00647D7A"/>
    <w:rsid w:val="00650ACE"/>
    <w:rsid w:val="00650FD8"/>
    <w:rsid w:val="00652024"/>
    <w:rsid w:val="0065245C"/>
    <w:rsid w:val="00653317"/>
    <w:rsid w:val="00653816"/>
    <w:rsid w:val="00654DEE"/>
    <w:rsid w:val="00655412"/>
    <w:rsid w:val="00655495"/>
    <w:rsid w:val="0065672F"/>
    <w:rsid w:val="006567E6"/>
    <w:rsid w:val="006570FF"/>
    <w:rsid w:val="006577D3"/>
    <w:rsid w:val="00657E83"/>
    <w:rsid w:val="00657FF1"/>
    <w:rsid w:val="00660874"/>
    <w:rsid w:val="00660CC5"/>
    <w:rsid w:val="00660E4F"/>
    <w:rsid w:val="0066295D"/>
    <w:rsid w:val="00662D18"/>
    <w:rsid w:val="006630AD"/>
    <w:rsid w:val="00663230"/>
    <w:rsid w:val="006633B9"/>
    <w:rsid w:val="00663EC3"/>
    <w:rsid w:val="006657B3"/>
    <w:rsid w:val="006668B3"/>
    <w:rsid w:val="00667D43"/>
    <w:rsid w:val="00670C07"/>
    <w:rsid w:val="006723D8"/>
    <w:rsid w:val="006725C2"/>
    <w:rsid w:val="006738AD"/>
    <w:rsid w:val="00674BFE"/>
    <w:rsid w:val="00675B39"/>
    <w:rsid w:val="006805DF"/>
    <w:rsid w:val="006805E4"/>
    <w:rsid w:val="00680981"/>
    <w:rsid w:val="00680E66"/>
    <w:rsid w:val="00681719"/>
    <w:rsid w:val="00682668"/>
    <w:rsid w:val="00682747"/>
    <w:rsid w:val="0068370F"/>
    <w:rsid w:val="00683E89"/>
    <w:rsid w:val="006842BA"/>
    <w:rsid w:val="00684474"/>
    <w:rsid w:val="006850B8"/>
    <w:rsid w:val="00685D30"/>
    <w:rsid w:val="00686C49"/>
    <w:rsid w:val="00686F57"/>
    <w:rsid w:val="00687A30"/>
    <w:rsid w:val="0069059E"/>
    <w:rsid w:val="006907D8"/>
    <w:rsid w:val="00690858"/>
    <w:rsid w:val="00691386"/>
    <w:rsid w:val="006917F7"/>
    <w:rsid w:val="0069439E"/>
    <w:rsid w:val="006948DB"/>
    <w:rsid w:val="00694DD5"/>
    <w:rsid w:val="00696313"/>
    <w:rsid w:val="006977B9"/>
    <w:rsid w:val="00697A89"/>
    <w:rsid w:val="006A020D"/>
    <w:rsid w:val="006A0D27"/>
    <w:rsid w:val="006A1091"/>
    <w:rsid w:val="006A13D7"/>
    <w:rsid w:val="006A1AF3"/>
    <w:rsid w:val="006A22B4"/>
    <w:rsid w:val="006A2D6E"/>
    <w:rsid w:val="006A2D7A"/>
    <w:rsid w:val="006A2DC4"/>
    <w:rsid w:val="006A3A90"/>
    <w:rsid w:val="006A3F71"/>
    <w:rsid w:val="006A4B91"/>
    <w:rsid w:val="006A4BE8"/>
    <w:rsid w:val="006A4FC1"/>
    <w:rsid w:val="006A5EA6"/>
    <w:rsid w:val="006A61B0"/>
    <w:rsid w:val="006A63A2"/>
    <w:rsid w:val="006A657D"/>
    <w:rsid w:val="006A6B08"/>
    <w:rsid w:val="006A6B6C"/>
    <w:rsid w:val="006A6F3F"/>
    <w:rsid w:val="006A7B2C"/>
    <w:rsid w:val="006A7F47"/>
    <w:rsid w:val="006B00B4"/>
    <w:rsid w:val="006B05E8"/>
    <w:rsid w:val="006B08E2"/>
    <w:rsid w:val="006B0D49"/>
    <w:rsid w:val="006B147D"/>
    <w:rsid w:val="006B1680"/>
    <w:rsid w:val="006B16E4"/>
    <w:rsid w:val="006B2346"/>
    <w:rsid w:val="006B2577"/>
    <w:rsid w:val="006B2F64"/>
    <w:rsid w:val="006B305F"/>
    <w:rsid w:val="006B4548"/>
    <w:rsid w:val="006B479A"/>
    <w:rsid w:val="006B4CDD"/>
    <w:rsid w:val="006B5D10"/>
    <w:rsid w:val="006B63A6"/>
    <w:rsid w:val="006B6617"/>
    <w:rsid w:val="006B6D50"/>
    <w:rsid w:val="006B73CB"/>
    <w:rsid w:val="006B7400"/>
    <w:rsid w:val="006B7857"/>
    <w:rsid w:val="006B7E69"/>
    <w:rsid w:val="006C02DC"/>
    <w:rsid w:val="006C1C12"/>
    <w:rsid w:val="006C1DCC"/>
    <w:rsid w:val="006C1E72"/>
    <w:rsid w:val="006C28D1"/>
    <w:rsid w:val="006C4222"/>
    <w:rsid w:val="006C4499"/>
    <w:rsid w:val="006C47EB"/>
    <w:rsid w:val="006C4C0C"/>
    <w:rsid w:val="006C592E"/>
    <w:rsid w:val="006C5E03"/>
    <w:rsid w:val="006C6196"/>
    <w:rsid w:val="006C7604"/>
    <w:rsid w:val="006C7B15"/>
    <w:rsid w:val="006D02B5"/>
    <w:rsid w:val="006D05BB"/>
    <w:rsid w:val="006D1619"/>
    <w:rsid w:val="006D1FCC"/>
    <w:rsid w:val="006D233E"/>
    <w:rsid w:val="006D31C7"/>
    <w:rsid w:val="006D328D"/>
    <w:rsid w:val="006D34CF"/>
    <w:rsid w:val="006D3760"/>
    <w:rsid w:val="006D4DDF"/>
    <w:rsid w:val="006D5135"/>
    <w:rsid w:val="006D53C0"/>
    <w:rsid w:val="006D5510"/>
    <w:rsid w:val="006D6089"/>
    <w:rsid w:val="006D62BB"/>
    <w:rsid w:val="006D78CC"/>
    <w:rsid w:val="006E0147"/>
    <w:rsid w:val="006E0587"/>
    <w:rsid w:val="006E0A39"/>
    <w:rsid w:val="006E0ACF"/>
    <w:rsid w:val="006E1923"/>
    <w:rsid w:val="006E21B8"/>
    <w:rsid w:val="006E267D"/>
    <w:rsid w:val="006E2EC4"/>
    <w:rsid w:val="006E3C0B"/>
    <w:rsid w:val="006E3C19"/>
    <w:rsid w:val="006E525A"/>
    <w:rsid w:val="006E6377"/>
    <w:rsid w:val="006E67C7"/>
    <w:rsid w:val="006E6F61"/>
    <w:rsid w:val="006E700A"/>
    <w:rsid w:val="006E70DA"/>
    <w:rsid w:val="006F02D3"/>
    <w:rsid w:val="006F03EE"/>
    <w:rsid w:val="006F0D25"/>
    <w:rsid w:val="006F0F46"/>
    <w:rsid w:val="006F1570"/>
    <w:rsid w:val="006F1F5B"/>
    <w:rsid w:val="006F25BF"/>
    <w:rsid w:val="006F3316"/>
    <w:rsid w:val="006F4CFF"/>
    <w:rsid w:val="006F5F73"/>
    <w:rsid w:val="006F623C"/>
    <w:rsid w:val="006F70D2"/>
    <w:rsid w:val="006F7218"/>
    <w:rsid w:val="006F7E46"/>
    <w:rsid w:val="007007DC"/>
    <w:rsid w:val="00700A14"/>
    <w:rsid w:val="00700E09"/>
    <w:rsid w:val="0070166E"/>
    <w:rsid w:val="00702124"/>
    <w:rsid w:val="0070275C"/>
    <w:rsid w:val="007027B1"/>
    <w:rsid w:val="00703920"/>
    <w:rsid w:val="007041E2"/>
    <w:rsid w:val="007048D0"/>
    <w:rsid w:val="00704F39"/>
    <w:rsid w:val="00705C54"/>
    <w:rsid w:val="007073E1"/>
    <w:rsid w:val="007103CF"/>
    <w:rsid w:val="00710E50"/>
    <w:rsid w:val="00710E6D"/>
    <w:rsid w:val="0071138C"/>
    <w:rsid w:val="0071160F"/>
    <w:rsid w:val="007132F4"/>
    <w:rsid w:val="00713497"/>
    <w:rsid w:val="00714038"/>
    <w:rsid w:val="00714426"/>
    <w:rsid w:val="0071461E"/>
    <w:rsid w:val="0071463D"/>
    <w:rsid w:val="00714698"/>
    <w:rsid w:val="007169DA"/>
    <w:rsid w:val="00717191"/>
    <w:rsid w:val="00717A69"/>
    <w:rsid w:val="00721A29"/>
    <w:rsid w:val="00723014"/>
    <w:rsid w:val="007244C7"/>
    <w:rsid w:val="007244D4"/>
    <w:rsid w:val="0072466F"/>
    <w:rsid w:val="00724A0E"/>
    <w:rsid w:val="00725DF3"/>
    <w:rsid w:val="0072605A"/>
    <w:rsid w:val="00726D4E"/>
    <w:rsid w:val="007275CA"/>
    <w:rsid w:val="00727B86"/>
    <w:rsid w:val="007300D8"/>
    <w:rsid w:val="00731AE2"/>
    <w:rsid w:val="00731C36"/>
    <w:rsid w:val="00732E98"/>
    <w:rsid w:val="00732F3C"/>
    <w:rsid w:val="00732F89"/>
    <w:rsid w:val="0073321A"/>
    <w:rsid w:val="007332B1"/>
    <w:rsid w:val="00733E40"/>
    <w:rsid w:val="00733E7E"/>
    <w:rsid w:val="00734862"/>
    <w:rsid w:val="007352B1"/>
    <w:rsid w:val="007353DC"/>
    <w:rsid w:val="00735529"/>
    <w:rsid w:val="007357EE"/>
    <w:rsid w:val="00735A05"/>
    <w:rsid w:val="00735E6C"/>
    <w:rsid w:val="00736611"/>
    <w:rsid w:val="0073687B"/>
    <w:rsid w:val="00736BB2"/>
    <w:rsid w:val="007377B5"/>
    <w:rsid w:val="00737B8A"/>
    <w:rsid w:val="007403F1"/>
    <w:rsid w:val="00740751"/>
    <w:rsid w:val="007409A4"/>
    <w:rsid w:val="00740C0D"/>
    <w:rsid w:val="007415A4"/>
    <w:rsid w:val="00742515"/>
    <w:rsid w:val="00742977"/>
    <w:rsid w:val="00742AD0"/>
    <w:rsid w:val="00742CBA"/>
    <w:rsid w:val="00742E61"/>
    <w:rsid w:val="007436E5"/>
    <w:rsid w:val="0074376D"/>
    <w:rsid w:val="00743AD7"/>
    <w:rsid w:val="007445FE"/>
    <w:rsid w:val="00744D21"/>
    <w:rsid w:val="007457D3"/>
    <w:rsid w:val="007459A8"/>
    <w:rsid w:val="00745E52"/>
    <w:rsid w:val="00746107"/>
    <w:rsid w:val="007462A3"/>
    <w:rsid w:val="007462AC"/>
    <w:rsid w:val="00747602"/>
    <w:rsid w:val="00747891"/>
    <w:rsid w:val="00747E8E"/>
    <w:rsid w:val="00750053"/>
    <w:rsid w:val="007501E4"/>
    <w:rsid w:val="0075038C"/>
    <w:rsid w:val="007503F5"/>
    <w:rsid w:val="007504A6"/>
    <w:rsid w:val="00750B46"/>
    <w:rsid w:val="00750CFB"/>
    <w:rsid w:val="00750FBF"/>
    <w:rsid w:val="007514A4"/>
    <w:rsid w:val="007515E9"/>
    <w:rsid w:val="00751AEF"/>
    <w:rsid w:val="00751BFA"/>
    <w:rsid w:val="00751C25"/>
    <w:rsid w:val="00751F2A"/>
    <w:rsid w:val="00751F3B"/>
    <w:rsid w:val="0075286D"/>
    <w:rsid w:val="00752898"/>
    <w:rsid w:val="007552E9"/>
    <w:rsid w:val="007553AE"/>
    <w:rsid w:val="007555DD"/>
    <w:rsid w:val="00756571"/>
    <w:rsid w:val="007566DB"/>
    <w:rsid w:val="00756B0E"/>
    <w:rsid w:val="00756F01"/>
    <w:rsid w:val="0075712F"/>
    <w:rsid w:val="007571B1"/>
    <w:rsid w:val="00757970"/>
    <w:rsid w:val="00757F6E"/>
    <w:rsid w:val="00760895"/>
    <w:rsid w:val="00761012"/>
    <w:rsid w:val="0076119F"/>
    <w:rsid w:val="00762969"/>
    <w:rsid w:val="00762AB0"/>
    <w:rsid w:val="00762EA3"/>
    <w:rsid w:val="0076336E"/>
    <w:rsid w:val="0076367C"/>
    <w:rsid w:val="007636FD"/>
    <w:rsid w:val="00763BC3"/>
    <w:rsid w:val="00763DDB"/>
    <w:rsid w:val="00763FCD"/>
    <w:rsid w:val="00764B3E"/>
    <w:rsid w:val="00764B8D"/>
    <w:rsid w:val="00765633"/>
    <w:rsid w:val="0076594C"/>
    <w:rsid w:val="007676C5"/>
    <w:rsid w:val="00767921"/>
    <w:rsid w:val="00771187"/>
    <w:rsid w:val="00771D75"/>
    <w:rsid w:val="00772956"/>
    <w:rsid w:val="007730AE"/>
    <w:rsid w:val="007735B5"/>
    <w:rsid w:val="00773BD2"/>
    <w:rsid w:val="00773BDC"/>
    <w:rsid w:val="0077465D"/>
    <w:rsid w:val="00774977"/>
    <w:rsid w:val="007753A0"/>
    <w:rsid w:val="007755CE"/>
    <w:rsid w:val="007756B2"/>
    <w:rsid w:val="00775A37"/>
    <w:rsid w:val="00775E16"/>
    <w:rsid w:val="00775F11"/>
    <w:rsid w:val="0077620C"/>
    <w:rsid w:val="00776C18"/>
    <w:rsid w:val="00780605"/>
    <w:rsid w:val="007811B9"/>
    <w:rsid w:val="007819E7"/>
    <w:rsid w:val="0078256B"/>
    <w:rsid w:val="00782C90"/>
    <w:rsid w:val="00782FD2"/>
    <w:rsid w:val="007832CC"/>
    <w:rsid w:val="00783D23"/>
    <w:rsid w:val="00783E8C"/>
    <w:rsid w:val="007841B4"/>
    <w:rsid w:val="00784890"/>
    <w:rsid w:val="0078661C"/>
    <w:rsid w:val="0078687D"/>
    <w:rsid w:val="0078738C"/>
    <w:rsid w:val="00787F42"/>
    <w:rsid w:val="00790813"/>
    <w:rsid w:val="007909A7"/>
    <w:rsid w:val="00791689"/>
    <w:rsid w:val="00791D0A"/>
    <w:rsid w:val="00792161"/>
    <w:rsid w:val="00793288"/>
    <w:rsid w:val="0079383B"/>
    <w:rsid w:val="00793B26"/>
    <w:rsid w:val="0079454D"/>
    <w:rsid w:val="00794AE6"/>
    <w:rsid w:val="00794D71"/>
    <w:rsid w:val="00795F4E"/>
    <w:rsid w:val="00796DF7"/>
    <w:rsid w:val="00797058"/>
    <w:rsid w:val="00797676"/>
    <w:rsid w:val="0079773C"/>
    <w:rsid w:val="007978AF"/>
    <w:rsid w:val="007A052D"/>
    <w:rsid w:val="007A2049"/>
    <w:rsid w:val="007A2454"/>
    <w:rsid w:val="007A2AB6"/>
    <w:rsid w:val="007A4C88"/>
    <w:rsid w:val="007A52D8"/>
    <w:rsid w:val="007A5967"/>
    <w:rsid w:val="007A7222"/>
    <w:rsid w:val="007B0B1D"/>
    <w:rsid w:val="007B1078"/>
    <w:rsid w:val="007B17CB"/>
    <w:rsid w:val="007B1807"/>
    <w:rsid w:val="007B1A4D"/>
    <w:rsid w:val="007B34EF"/>
    <w:rsid w:val="007B3553"/>
    <w:rsid w:val="007B3AAD"/>
    <w:rsid w:val="007B3B40"/>
    <w:rsid w:val="007B3D55"/>
    <w:rsid w:val="007B48F0"/>
    <w:rsid w:val="007B49A9"/>
    <w:rsid w:val="007B52BF"/>
    <w:rsid w:val="007B631F"/>
    <w:rsid w:val="007B63E5"/>
    <w:rsid w:val="007B71D7"/>
    <w:rsid w:val="007B77F6"/>
    <w:rsid w:val="007B7932"/>
    <w:rsid w:val="007B7AC3"/>
    <w:rsid w:val="007B7F4D"/>
    <w:rsid w:val="007C07A8"/>
    <w:rsid w:val="007C10A6"/>
    <w:rsid w:val="007C2D62"/>
    <w:rsid w:val="007C306C"/>
    <w:rsid w:val="007C437A"/>
    <w:rsid w:val="007C477F"/>
    <w:rsid w:val="007C4AB6"/>
    <w:rsid w:val="007C592A"/>
    <w:rsid w:val="007C5DEA"/>
    <w:rsid w:val="007C708E"/>
    <w:rsid w:val="007C795F"/>
    <w:rsid w:val="007C7B8D"/>
    <w:rsid w:val="007D0225"/>
    <w:rsid w:val="007D06FA"/>
    <w:rsid w:val="007D0A5C"/>
    <w:rsid w:val="007D22F6"/>
    <w:rsid w:val="007D40CA"/>
    <w:rsid w:val="007D4905"/>
    <w:rsid w:val="007D5219"/>
    <w:rsid w:val="007D54CF"/>
    <w:rsid w:val="007D5FF1"/>
    <w:rsid w:val="007D6168"/>
    <w:rsid w:val="007D62B8"/>
    <w:rsid w:val="007D6554"/>
    <w:rsid w:val="007D6C97"/>
    <w:rsid w:val="007D6D24"/>
    <w:rsid w:val="007E0302"/>
    <w:rsid w:val="007E0ADF"/>
    <w:rsid w:val="007E0FE2"/>
    <w:rsid w:val="007E2152"/>
    <w:rsid w:val="007E2284"/>
    <w:rsid w:val="007E30B8"/>
    <w:rsid w:val="007E4A70"/>
    <w:rsid w:val="007E5258"/>
    <w:rsid w:val="007E612C"/>
    <w:rsid w:val="007E6590"/>
    <w:rsid w:val="007E7180"/>
    <w:rsid w:val="007E7E27"/>
    <w:rsid w:val="007E7FAF"/>
    <w:rsid w:val="007F19BC"/>
    <w:rsid w:val="007F2FFA"/>
    <w:rsid w:val="007F37CC"/>
    <w:rsid w:val="007F491F"/>
    <w:rsid w:val="007F5050"/>
    <w:rsid w:val="007F5153"/>
    <w:rsid w:val="007F5590"/>
    <w:rsid w:val="007F7474"/>
    <w:rsid w:val="007F78B8"/>
    <w:rsid w:val="007F796D"/>
    <w:rsid w:val="007F7CE0"/>
    <w:rsid w:val="00800303"/>
    <w:rsid w:val="00800851"/>
    <w:rsid w:val="00801550"/>
    <w:rsid w:val="00801AFE"/>
    <w:rsid w:val="00802D33"/>
    <w:rsid w:val="00803AEA"/>
    <w:rsid w:val="0080442A"/>
    <w:rsid w:val="00804509"/>
    <w:rsid w:val="00805FC7"/>
    <w:rsid w:val="0080666F"/>
    <w:rsid w:val="00806D17"/>
    <w:rsid w:val="008071D5"/>
    <w:rsid w:val="008071E9"/>
    <w:rsid w:val="008074AD"/>
    <w:rsid w:val="00807545"/>
    <w:rsid w:val="0080775C"/>
    <w:rsid w:val="00810F0D"/>
    <w:rsid w:val="00811DB4"/>
    <w:rsid w:val="00812476"/>
    <w:rsid w:val="0081247F"/>
    <w:rsid w:val="00812FF8"/>
    <w:rsid w:val="0081300A"/>
    <w:rsid w:val="008134BE"/>
    <w:rsid w:val="008140A6"/>
    <w:rsid w:val="008141E1"/>
    <w:rsid w:val="00814B24"/>
    <w:rsid w:val="00815046"/>
    <w:rsid w:val="008154B7"/>
    <w:rsid w:val="008159C6"/>
    <w:rsid w:val="008161CB"/>
    <w:rsid w:val="008169F6"/>
    <w:rsid w:val="00816B4D"/>
    <w:rsid w:val="00816F41"/>
    <w:rsid w:val="00817BD8"/>
    <w:rsid w:val="00817C2C"/>
    <w:rsid w:val="0082017D"/>
    <w:rsid w:val="00820A06"/>
    <w:rsid w:val="00821309"/>
    <w:rsid w:val="0082294F"/>
    <w:rsid w:val="00823D92"/>
    <w:rsid w:val="00823EDB"/>
    <w:rsid w:val="008247FB"/>
    <w:rsid w:val="00825450"/>
    <w:rsid w:val="00825581"/>
    <w:rsid w:val="00825666"/>
    <w:rsid w:val="0082696C"/>
    <w:rsid w:val="00826D99"/>
    <w:rsid w:val="008272F9"/>
    <w:rsid w:val="00830A80"/>
    <w:rsid w:val="008314B7"/>
    <w:rsid w:val="00831976"/>
    <w:rsid w:val="00831CD2"/>
    <w:rsid w:val="00832048"/>
    <w:rsid w:val="00832773"/>
    <w:rsid w:val="008327A5"/>
    <w:rsid w:val="00832BD4"/>
    <w:rsid w:val="00832D75"/>
    <w:rsid w:val="00832F11"/>
    <w:rsid w:val="00833109"/>
    <w:rsid w:val="00834951"/>
    <w:rsid w:val="00834DDB"/>
    <w:rsid w:val="00834EF4"/>
    <w:rsid w:val="00834FD2"/>
    <w:rsid w:val="0083587C"/>
    <w:rsid w:val="008358B5"/>
    <w:rsid w:val="008358FC"/>
    <w:rsid w:val="00835EF4"/>
    <w:rsid w:val="008364D7"/>
    <w:rsid w:val="0083687F"/>
    <w:rsid w:val="00836A2E"/>
    <w:rsid w:val="00836FAE"/>
    <w:rsid w:val="008376A0"/>
    <w:rsid w:val="008379D4"/>
    <w:rsid w:val="00837D5A"/>
    <w:rsid w:val="00841679"/>
    <w:rsid w:val="00841AF2"/>
    <w:rsid w:val="00841EE3"/>
    <w:rsid w:val="00842B8C"/>
    <w:rsid w:val="00843009"/>
    <w:rsid w:val="008433A7"/>
    <w:rsid w:val="008437C3"/>
    <w:rsid w:val="0084483F"/>
    <w:rsid w:val="00844D9B"/>
    <w:rsid w:val="00845C68"/>
    <w:rsid w:val="00845FB6"/>
    <w:rsid w:val="0084659F"/>
    <w:rsid w:val="00847A41"/>
    <w:rsid w:val="00847EDE"/>
    <w:rsid w:val="00851838"/>
    <w:rsid w:val="00851B4F"/>
    <w:rsid w:val="0085203E"/>
    <w:rsid w:val="00854179"/>
    <w:rsid w:val="00855565"/>
    <w:rsid w:val="00855A84"/>
    <w:rsid w:val="0085616D"/>
    <w:rsid w:val="00856DD0"/>
    <w:rsid w:val="00863B12"/>
    <w:rsid w:val="00863C73"/>
    <w:rsid w:val="008647BA"/>
    <w:rsid w:val="008648C8"/>
    <w:rsid w:val="00864B0C"/>
    <w:rsid w:val="008652A0"/>
    <w:rsid w:val="00865478"/>
    <w:rsid w:val="008662EE"/>
    <w:rsid w:val="00867E0A"/>
    <w:rsid w:val="00870A93"/>
    <w:rsid w:val="008711CE"/>
    <w:rsid w:val="00871606"/>
    <w:rsid w:val="00871C61"/>
    <w:rsid w:val="00871E25"/>
    <w:rsid w:val="00872367"/>
    <w:rsid w:val="008729CA"/>
    <w:rsid w:val="00872BF6"/>
    <w:rsid w:val="00872F95"/>
    <w:rsid w:val="008734AF"/>
    <w:rsid w:val="008750BC"/>
    <w:rsid w:val="008756E6"/>
    <w:rsid w:val="00875EC2"/>
    <w:rsid w:val="00876871"/>
    <w:rsid w:val="008775BC"/>
    <w:rsid w:val="008777A7"/>
    <w:rsid w:val="0087789B"/>
    <w:rsid w:val="0088089F"/>
    <w:rsid w:val="008827B9"/>
    <w:rsid w:val="00883209"/>
    <w:rsid w:val="00883ECE"/>
    <w:rsid w:val="0088403C"/>
    <w:rsid w:val="008847B1"/>
    <w:rsid w:val="008854C8"/>
    <w:rsid w:val="00886013"/>
    <w:rsid w:val="00886692"/>
    <w:rsid w:val="00886B5B"/>
    <w:rsid w:val="00886EAB"/>
    <w:rsid w:val="008871C8"/>
    <w:rsid w:val="008873CF"/>
    <w:rsid w:val="00887508"/>
    <w:rsid w:val="0088756A"/>
    <w:rsid w:val="00887E6B"/>
    <w:rsid w:val="00890150"/>
    <w:rsid w:val="00891A0B"/>
    <w:rsid w:val="00891A2D"/>
    <w:rsid w:val="00892112"/>
    <w:rsid w:val="00894421"/>
    <w:rsid w:val="0089449F"/>
    <w:rsid w:val="00894F12"/>
    <w:rsid w:val="008954A4"/>
    <w:rsid w:val="0089588D"/>
    <w:rsid w:val="00895ABB"/>
    <w:rsid w:val="00897ADF"/>
    <w:rsid w:val="008A0BD3"/>
    <w:rsid w:val="008A0BFF"/>
    <w:rsid w:val="008A0EE1"/>
    <w:rsid w:val="008A24B4"/>
    <w:rsid w:val="008A2BD7"/>
    <w:rsid w:val="008A2D96"/>
    <w:rsid w:val="008A4928"/>
    <w:rsid w:val="008A51D7"/>
    <w:rsid w:val="008A6168"/>
    <w:rsid w:val="008A6886"/>
    <w:rsid w:val="008A704D"/>
    <w:rsid w:val="008A73CE"/>
    <w:rsid w:val="008B0593"/>
    <w:rsid w:val="008B0FFC"/>
    <w:rsid w:val="008B3266"/>
    <w:rsid w:val="008B3946"/>
    <w:rsid w:val="008B43D7"/>
    <w:rsid w:val="008B47FE"/>
    <w:rsid w:val="008B4DA8"/>
    <w:rsid w:val="008B54C2"/>
    <w:rsid w:val="008B7204"/>
    <w:rsid w:val="008B7D09"/>
    <w:rsid w:val="008C0E79"/>
    <w:rsid w:val="008C199A"/>
    <w:rsid w:val="008C419D"/>
    <w:rsid w:val="008C4990"/>
    <w:rsid w:val="008C54B0"/>
    <w:rsid w:val="008C62DD"/>
    <w:rsid w:val="008C6A07"/>
    <w:rsid w:val="008C726D"/>
    <w:rsid w:val="008C74EB"/>
    <w:rsid w:val="008D0365"/>
    <w:rsid w:val="008D1431"/>
    <w:rsid w:val="008D1731"/>
    <w:rsid w:val="008D242B"/>
    <w:rsid w:val="008D283A"/>
    <w:rsid w:val="008D28DE"/>
    <w:rsid w:val="008D2FB1"/>
    <w:rsid w:val="008D3B65"/>
    <w:rsid w:val="008D4522"/>
    <w:rsid w:val="008D4DE9"/>
    <w:rsid w:val="008D5370"/>
    <w:rsid w:val="008D5838"/>
    <w:rsid w:val="008D5EB4"/>
    <w:rsid w:val="008D681C"/>
    <w:rsid w:val="008D6CFA"/>
    <w:rsid w:val="008D7523"/>
    <w:rsid w:val="008E0E2B"/>
    <w:rsid w:val="008E23B6"/>
    <w:rsid w:val="008E268F"/>
    <w:rsid w:val="008E2DD9"/>
    <w:rsid w:val="008E303A"/>
    <w:rsid w:val="008E411A"/>
    <w:rsid w:val="008E50D0"/>
    <w:rsid w:val="008E55BD"/>
    <w:rsid w:val="008E608D"/>
    <w:rsid w:val="008E6B32"/>
    <w:rsid w:val="008E78D4"/>
    <w:rsid w:val="008E7B29"/>
    <w:rsid w:val="008E7E6C"/>
    <w:rsid w:val="008E7FA8"/>
    <w:rsid w:val="008F10AE"/>
    <w:rsid w:val="008F1DA8"/>
    <w:rsid w:val="008F1E3C"/>
    <w:rsid w:val="008F21A1"/>
    <w:rsid w:val="008F3083"/>
    <w:rsid w:val="008F3C74"/>
    <w:rsid w:val="008F5513"/>
    <w:rsid w:val="008F61C8"/>
    <w:rsid w:val="008F6B4D"/>
    <w:rsid w:val="008F6C02"/>
    <w:rsid w:val="008F6FC5"/>
    <w:rsid w:val="008F7927"/>
    <w:rsid w:val="008F7B9D"/>
    <w:rsid w:val="00900BB0"/>
    <w:rsid w:val="00900D73"/>
    <w:rsid w:val="00901ED2"/>
    <w:rsid w:val="009028A6"/>
    <w:rsid w:val="009039CB"/>
    <w:rsid w:val="00903EF7"/>
    <w:rsid w:val="009051EE"/>
    <w:rsid w:val="00905326"/>
    <w:rsid w:val="0090612E"/>
    <w:rsid w:val="00906FCB"/>
    <w:rsid w:val="00907681"/>
    <w:rsid w:val="0090799A"/>
    <w:rsid w:val="00907AE2"/>
    <w:rsid w:val="00907DB0"/>
    <w:rsid w:val="00907E0F"/>
    <w:rsid w:val="00910370"/>
    <w:rsid w:val="0091066A"/>
    <w:rsid w:val="00910EB2"/>
    <w:rsid w:val="00911656"/>
    <w:rsid w:val="00911AFC"/>
    <w:rsid w:val="00911B98"/>
    <w:rsid w:val="0091363D"/>
    <w:rsid w:val="00914171"/>
    <w:rsid w:val="0091447F"/>
    <w:rsid w:val="00914C1B"/>
    <w:rsid w:val="00914E48"/>
    <w:rsid w:val="00915DCB"/>
    <w:rsid w:val="00915E03"/>
    <w:rsid w:val="00916611"/>
    <w:rsid w:val="009173EE"/>
    <w:rsid w:val="00920093"/>
    <w:rsid w:val="00920166"/>
    <w:rsid w:val="00921961"/>
    <w:rsid w:val="00921CE6"/>
    <w:rsid w:val="00921E8D"/>
    <w:rsid w:val="00922F0D"/>
    <w:rsid w:val="00922FC9"/>
    <w:rsid w:val="0092327C"/>
    <w:rsid w:val="00923DB2"/>
    <w:rsid w:val="0092446C"/>
    <w:rsid w:val="00924581"/>
    <w:rsid w:val="00925E52"/>
    <w:rsid w:val="009262DB"/>
    <w:rsid w:val="00927413"/>
    <w:rsid w:val="009274BA"/>
    <w:rsid w:val="00927873"/>
    <w:rsid w:val="00927F8D"/>
    <w:rsid w:val="009303E9"/>
    <w:rsid w:val="00930418"/>
    <w:rsid w:val="00931DA4"/>
    <w:rsid w:val="00931F17"/>
    <w:rsid w:val="009327F5"/>
    <w:rsid w:val="00932BC7"/>
    <w:rsid w:val="00932F60"/>
    <w:rsid w:val="00933758"/>
    <w:rsid w:val="00935A3B"/>
    <w:rsid w:val="00935A42"/>
    <w:rsid w:val="009369B5"/>
    <w:rsid w:val="00937019"/>
    <w:rsid w:val="00937325"/>
    <w:rsid w:val="00937C9A"/>
    <w:rsid w:val="00937DA5"/>
    <w:rsid w:val="0094046A"/>
    <w:rsid w:val="00942CD8"/>
    <w:rsid w:val="0094311F"/>
    <w:rsid w:val="00943163"/>
    <w:rsid w:val="009436AD"/>
    <w:rsid w:val="00943950"/>
    <w:rsid w:val="00944110"/>
    <w:rsid w:val="00944468"/>
    <w:rsid w:val="00944573"/>
    <w:rsid w:val="009448EE"/>
    <w:rsid w:val="00945553"/>
    <w:rsid w:val="00950087"/>
    <w:rsid w:val="009504E1"/>
    <w:rsid w:val="0095069E"/>
    <w:rsid w:val="00950C69"/>
    <w:rsid w:val="00950F15"/>
    <w:rsid w:val="009519E8"/>
    <w:rsid w:val="0095216E"/>
    <w:rsid w:val="009522AA"/>
    <w:rsid w:val="00952497"/>
    <w:rsid w:val="00953B7E"/>
    <w:rsid w:val="00953D02"/>
    <w:rsid w:val="00955292"/>
    <w:rsid w:val="009561A7"/>
    <w:rsid w:val="009565A2"/>
    <w:rsid w:val="0095741D"/>
    <w:rsid w:val="009603AF"/>
    <w:rsid w:val="00960B5D"/>
    <w:rsid w:val="00960D24"/>
    <w:rsid w:val="00961072"/>
    <w:rsid w:val="00961112"/>
    <w:rsid w:val="0096158F"/>
    <w:rsid w:val="00961674"/>
    <w:rsid w:val="00961DAC"/>
    <w:rsid w:val="009620EC"/>
    <w:rsid w:val="009627AA"/>
    <w:rsid w:val="009635C7"/>
    <w:rsid w:val="00964DC7"/>
    <w:rsid w:val="00965245"/>
    <w:rsid w:val="00966980"/>
    <w:rsid w:val="009669CA"/>
    <w:rsid w:val="00966D7B"/>
    <w:rsid w:val="0097059A"/>
    <w:rsid w:val="00970605"/>
    <w:rsid w:val="00971329"/>
    <w:rsid w:val="00971418"/>
    <w:rsid w:val="009719A2"/>
    <w:rsid w:val="00971B92"/>
    <w:rsid w:val="00973016"/>
    <w:rsid w:val="009733AA"/>
    <w:rsid w:val="009733BC"/>
    <w:rsid w:val="00975425"/>
    <w:rsid w:val="00975787"/>
    <w:rsid w:val="00975EAC"/>
    <w:rsid w:val="00976EB7"/>
    <w:rsid w:val="00977922"/>
    <w:rsid w:val="00977BB5"/>
    <w:rsid w:val="00980034"/>
    <w:rsid w:val="00980A1C"/>
    <w:rsid w:val="0098115B"/>
    <w:rsid w:val="00981C06"/>
    <w:rsid w:val="009820E6"/>
    <w:rsid w:val="009824D2"/>
    <w:rsid w:val="0098283F"/>
    <w:rsid w:val="00982917"/>
    <w:rsid w:val="00982A04"/>
    <w:rsid w:val="009832AB"/>
    <w:rsid w:val="00983911"/>
    <w:rsid w:val="00983937"/>
    <w:rsid w:val="009846E4"/>
    <w:rsid w:val="00984829"/>
    <w:rsid w:val="009858D2"/>
    <w:rsid w:val="00985D8D"/>
    <w:rsid w:val="009861CD"/>
    <w:rsid w:val="0098627C"/>
    <w:rsid w:val="0098627E"/>
    <w:rsid w:val="00987795"/>
    <w:rsid w:val="0098781E"/>
    <w:rsid w:val="00991920"/>
    <w:rsid w:val="0099356B"/>
    <w:rsid w:val="00993738"/>
    <w:rsid w:val="00993CD0"/>
    <w:rsid w:val="00993E75"/>
    <w:rsid w:val="00995106"/>
    <w:rsid w:val="00995640"/>
    <w:rsid w:val="0099566C"/>
    <w:rsid w:val="00995C61"/>
    <w:rsid w:val="0099732F"/>
    <w:rsid w:val="00997645"/>
    <w:rsid w:val="0099792D"/>
    <w:rsid w:val="00997C99"/>
    <w:rsid w:val="009A1087"/>
    <w:rsid w:val="009A14A4"/>
    <w:rsid w:val="009A14F4"/>
    <w:rsid w:val="009A262E"/>
    <w:rsid w:val="009A2746"/>
    <w:rsid w:val="009A486C"/>
    <w:rsid w:val="009A4B43"/>
    <w:rsid w:val="009A524B"/>
    <w:rsid w:val="009A54EC"/>
    <w:rsid w:val="009A5B1E"/>
    <w:rsid w:val="009A5F38"/>
    <w:rsid w:val="009A63FC"/>
    <w:rsid w:val="009A6629"/>
    <w:rsid w:val="009A71EE"/>
    <w:rsid w:val="009A72FF"/>
    <w:rsid w:val="009B0033"/>
    <w:rsid w:val="009B02D4"/>
    <w:rsid w:val="009B0B54"/>
    <w:rsid w:val="009B14B6"/>
    <w:rsid w:val="009B3235"/>
    <w:rsid w:val="009B3CD9"/>
    <w:rsid w:val="009B47E2"/>
    <w:rsid w:val="009B47ED"/>
    <w:rsid w:val="009B47EF"/>
    <w:rsid w:val="009B6C20"/>
    <w:rsid w:val="009B6DC4"/>
    <w:rsid w:val="009B71E6"/>
    <w:rsid w:val="009B7AC5"/>
    <w:rsid w:val="009B7AC6"/>
    <w:rsid w:val="009B7F9F"/>
    <w:rsid w:val="009C00A1"/>
    <w:rsid w:val="009C0CDB"/>
    <w:rsid w:val="009C1DFD"/>
    <w:rsid w:val="009C2EEC"/>
    <w:rsid w:val="009C479A"/>
    <w:rsid w:val="009C4964"/>
    <w:rsid w:val="009C50B4"/>
    <w:rsid w:val="009C5B86"/>
    <w:rsid w:val="009C5BC4"/>
    <w:rsid w:val="009C6016"/>
    <w:rsid w:val="009C6715"/>
    <w:rsid w:val="009C6B05"/>
    <w:rsid w:val="009C6B4D"/>
    <w:rsid w:val="009C7017"/>
    <w:rsid w:val="009C7A4D"/>
    <w:rsid w:val="009C7EDF"/>
    <w:rsid w:val="009D00D3"/>
    <w:rsid w:val="009D0202"/>
    <w:rsid w:val="009D03C4"/>
    <w:rsid w:val="009D0A52"/>
    <w:rsid w:val="009D0ED5"/>
    <w:rsid w:val="009D0F96"/>
    <w:rsid w:val="009D19C6"/>
    <w:rsid w:val="009D3708"/>
    <w:rsid w:val="009D3D71"/>
    <w:rsid w:val="009D4A4F"/>
    <w:rsid w:val="009D52B7"/>
    <w:rsid w:val="009D55C0"/>
    <w:rsid w:val="009D5A6E"/>
    <w:rsid w:val="009D61A5"/>
    <w:rsid w:val="009D6B8A"/>
    <w:rsid w:val="009D6FB0"/>
    <w:rsid w:val="009D7203"/>
    <w:rsid w:val="009D776C"/>
    <w:rsid w:val="009E0ADB"/>
    <w:rsid w:val="009E1575"/>
    <w:rsid w:val="009E1A4D"/>
    <w:rsid w:val="009E1BA1"/>
    <w:rsid w:val="009E291B"/>
    <w:rsid w:val="009E3766"/>
    <w:rsid w:val="009E3823"/>
    <w:rsid w:val="009E5984"/>
    <w:rsid w:val="009E5FA0"/>
    <w:rsid w:val="009E7054"/>
    <w:rsid w:val="009E70A5"/>
    <w:rsid w:val="009E7830"/>
    <w:rsid w:val="009E79C9"/>
    <w:rsid w:val="009E7B71"/>
    <w:rsid w:val="009E7CC0"/>
    <w:rsid w:val="009E7E74"/>
    <w:rsid w:val="009F046F"/>
    <w:rsid w:val="009F0C45"/>
    <w:rsid w:val="009F1362"/>
    <w:rsid w:val="009F1A91"/>
    <w:rsid w:val="009F2394"/>
    <w:rsid w:val="009F24CC"/>
    <w:rsid w:val="009F29ED"/>
    <w:rsid w:val="009F2F3A"/>
    <w:rsid w:val="009F2FB6"/>
    <w:rsid w:val="009F3057"/>
    <w:rsid w:val="009F3190"/>
    <w:rsid w:val="009F3566"/>
    <w:rsid w:val="009F447D"/>
    <w:rsid w:val="009F4918"/>
    <w:rsid w:val="009F4D49"/>
    <w:rsid w:val="009F52CF"/>
    <w:rsid w:val="009F677C"/>
    <w:rsid w:val="009F71F8"/>
    <w:rsid w:val="00A010D1"/>
    <w:rsid w:val="00A012CD"/>
    <w:rsid w:val="00A0153F"/>
    <w:rsid w:val="00A01DBD"/>
    <w:rsid w:val="00A021E4"/>
    <w:rsid w:val="00A023A7"/>
    <w:rsid w:val="00A026FC"/>
    <w:rsid w:val="00A031AC"/>
    <w:rsid w:val="00A032FF"/>
    <w:rsid w:val="00A04486"/>
    <w:rsid w:val="00A054D4"/>
    <w:rsid w:val="00A05F0C"/>
    <w:rsid w:val="00A062A8"/>
    <w:rsid w:val="00A067B2"/>
    <w:rsid w:val="00A070F5"/>
    <w:rsid w:val="00A07403"/>
    <w:rsid w:val="00A075C8"/>
    <w:rsid w:val="00A10371"/>
    <w:rsid w:val="00A10471"/>
    <w:rsid w:val="00A10CA7"/>
    <w:rsid w:val="00A1182E"/>
    <w:rsid w:val="00A11A22"/>
    <w:rsid w:val="00A12307"/>
    <w:rsid w:val="00A12A06"/>
    <w:rsid w:val="00A12AF4"/>
    <w:rsid w:val="00A13C9B"/>
    <w:rsid w:val="00A144B7"/>
    <w:rsid w:val="00A14810"/>
    <w:rsid w:val="00A15186"/>
    <w:rsid w:val="00A164A3"/>
    <w:rsid w:val="00A16AD2"/>
    <w:rsid w:val="00A177F1"/>
    <w:rsid w:val="00A17EEC"/>
    <w:rsid w:val="00A203E3"/>
    <w:rsid w:val="00A20BE0"/>
    <w:rsid w:val="00A21192"/>
    <w:rsid w:val="00A21E12"/>
    <w:rsid w:val="00A22335"/>
    <w:rsid w:val="00A23D88"/>
    <w:rsid w:val="00A23D99"/>
    <w:rsid w:val="00A24586"/>
    <w:rsid w:val="00A24D98"/>
    <w:rsid w:val="00A25A27"/>
    <w:rsid w:val="00A265B9"/>
    <w:rsid w:val="00A26965"/>
    <w:rsid w:val="00A26DEC"/>
    <w:rsid w:val="00A27A65"/>
    <w:rsid w:val="00A300D5"/>
    <w:rsid w:val="00A30709"/>
    <w:rsid w:val="00A31451"/>
    <w:rsid w:val="00A31673"/>
    <w:rsid w:val="00A317B4"/>
    <w:rsid w:val="00A3206C"/>
    <w:rsid w:val="00A32931"/>
    <w:rsid w:val="00A3489D"/>
    <w:rsid w:val="00A349F5"/>
    <w:rsid w:val="00A34C0C"/>
    <w:rsid w:val="00A34FE1"/>
    <w:rsid w:val="00A36E8C"/>
    <w:rsid w:val="00A37696"/>
    <w:rsid w:val="00A37A2E"/>
    <w:rsid w:val="00A40C11"/>
    <w:rsid w:val="00A40C4C"/>
    <w:rsid w:val="00A41253"/>
    <w:rsid w:val="00A41A8F"/>
    <w:rsid w:val="00A427B1"/>
    <w:rsid w:val="00A42835"/>
    <w:rsid w:val="00A43882"/>
    <w:rsid w:val="00A43E25"/>
    <w:rsid w:val="00A43FDD"/>
    <w:rsid w:val="00A44654"/>
    <w:rsid w:val="00A44940"/>
    <w:rsid w:val="00A44EF7"/>
    <w:rsid w:val="00A456EC"/>
    <w:rsid w:val="00A457F7"/>
    <w:rsid w:val="00A4599A"/>
    <w:rsid w:val="00A460A9"/>
    <w:rsid w:val="00A4681C"/>
    <w:rsid w:val="00A47771"/>
    <w:rsid w:val="00A4797A"/>
    <w:rsid w:val="00A50B4E"/>
    <w:rsid w:val="00A50E99"/>
    <w:rsid w:val="00A531BF"/>
    <w:rsid w:val="00A539CB"/>
    <w:rsid w:val="00A54AAD"/>
    <w:rsid w:val="00A56154"/>
    <w:rsid w:val="00A56F78"/>
    <w:rsid w:val="00A60996"/>
    <w:rsid w:val="00A60C5E"/>
    <w:rsid w:val="00A60E5F"/>
    <w:rsid w:val="00A60EA9"/>
    <w:rsid w:val="00A61ACA"/>
    <w:rsid w:val="00A651EA"/>
    <w:rsid w:val="00A66956"/>
    <w:rsid w:val="00A6718F"/>
    <w:rsid w:val="00A715F7"/>
    <w:rsid w:val="00A72032"/>
    <w:rsid w:val="00A72240"/>
    <w:rsid w:val="00A72524"/>
    <w:rsid w:val="00A72860"/>
    <w:rsid w:val="00A747B3"/>
    <w:rsid w:val="00A749F6"/>
    <w:rsid w:val="00A751CA"/>
    <w:rsid w:val="00A752D0"/>
    <w:rsid w:val="00A761F3"/>
    <w:rsid w:val="00A76DD5"/>
    <w:rsid w:val="00A77303"/>
    <w:rsid w:val="00A774A6"/>
    <w:rsid w:val="00A7783B"/>
    <w:rsid w:val="00A77C76"/>
    <w:rsid w:val="00A80814"/>
    <w:rsid w:val="00A808AF"/>
    <w:rsid w:val="00A81564"/>
    <w:rsid w:val="00A81DF3"/>
    <w:rsid w:val="00A81E62"/>
    <w:rsid w:val="00A82B45"/>
    <w:rsid w:val="00A83013"/>
    <w:rsid w:val="00A833C0"/>
    <w:rsid w:val="00A83AA7"/>
    <w:rsid w:val="00A8453C"/>
    <w:rsid w:val="00A84732"/>
    <w:rsid w:val="00A84B8B"/>
    <w:rsid w:val="00A84F85"/>
    <w:rsid w:val="00A85996"/>
    <w:rsid w:val="00A8658D"/>
    <w:rsid w:val="00A86807"/>
    <w:rsid w:val="00A87E39"/>
    <w:rsid w:val="00A9056D"/>
    <w:rsid w:val="00A907A1"/>
    <w:rsid w:val="00A90DFC"/>
    <w:rsid w:val="00A9118A"/>
    <w:rsid w:val="00A91939"/>
    <w:rsid w:val="00A9268E"/>
    <w:rsid w:val="00A9335F"/>
    <w:rsid w:val="00A93B2B"/>
    <w:rsid w:val="00A94742"/>
    <w:rsid w:val="00A951B0"/>
    <w:rsid w:val="00A971F7"/>
    <w:rsid w:val="00A979A5"/>
    <w:rsid w:val="00AA0760"/>
    <w:rsid w:val="00AA16F8"/>
    <w:rsid w:val="00AA2321"/>
    <w:rsid w:val="00AA2A4B"/>
    <w:rsid w:val="00AA53C8"/>
    <w:rsid w:val="00AA685C"/>
    <w:rsid w:val="00AA6AC9"/>
    <w:rsid w:val="00AA7A61"/>
    <w:rsid w:val="00AA7AE2"/>
    <w:rsid w:val="00AA7D31"/>
    <w:rsid w:val="00AB0152"/>
    <w:rsid w:val="00AB01C1"/>
    <w:rsid w:val="00AB03F3"/>
    <w:rsid w:val="00AB0C78"/>
    <w:rsid w:val="00AB1C29"/>
    <w:rsid w:val="00AB1CEF"/>
    <w:rsid w:val="00AB375C"/>
    <w:rsid w:val="00AB4132"/>
    <w:rsid w:val="00AB5625"/>
    <w:rsid w:val="00AB6205"/>
    <w:rsid w:val="00AB64CA"/>
    <w:rsid w:val="00AB6680"/>
    <w:rsid w:val="00AB676A"/>
    <w:rsid w:val="00AB6AB0"/>
    <w:rsid w:val="00AB6D9D"/>
    <w:rsid w:val="00AB6FFC"/>
    <w:rsid w:val="00AB730A"/>
    <w:rsid w:val="00AB7C5D"/>
    <w:rsid w:val="00AC02DD"/>
    <w:rsid w:val="00AC0FD5"/>
    <w:rsid w:val="00AC1020"/>
    <w:rsid w:val="00AC200A"/>
    <w:rsid w:val="00AC2BAD"/>
    <w:rsid w:val="00AC3E88"/>
    <w:rsid w:val="00AC417B"/>
    <w:rsid w:val="00AC465D"/>
    <w:rsid w:val="00AC46C1"/>
    <w:rsid w:val="00AC4B45"/>
    <w:rsid w:val="00AC5767"/>
    <w:rsid w:val="00AC5B26"/>
    <w:rsid w:val="00AC5EA2"/>
    <w:rsid w:val="00AC701D"/>
    <w:rsid w:val="00AC73CB"/>
    <w:rsid w:val="00AD03B3"/>
    <w:rsid w:val="00AD07C1"/>
    <w:rsid w:val="00AD1561"/>
    <w:rsid w:val="00AD1950"/>
    <w:rsid w:val="00AD1DC7"/>
    <w:rsid w:val="00AD2251"/>
    <w:rsid w:val="00AD292D"/>
    <w:rsid w:val="00AD46CC"/>
    <w:rsid w:val="00AD59D9"/>
    <w:rsid w:val="00AD5AF8"/>
    <w:rsid w:val="00AD614E"/>
    <w:rsid w:val="00AE00D9"/>
    <w:rsid w:val="00AE0D50"/>
    <w:rsid w:val="00AE127D"/>
    <w:rsid w:val="00AE163A"/>
    <w:rsid w:val="00AE1ADA"/>
    <w:rsid w:val="00AE1C5A"/>
    <w:rsid w:val="00AE1D7F"/>
    <w:rsid w:val="00AE213D"/>
    <w:rsid w:val="00AE2324"/>
    <w:rsid w:val="00AE326C"/>
    <w:rsid w:val="00AE3498"/>
    <w:rsid w:val="00AE39DC"/>
    <w:rsid w:val="00AE3CBF"/>
    <w:rsid w:val="00AE4683"/>
    <w:rsid w:val="00AE46BF"/>
    <w:rsid w:val="00AE4FE6"/>
    <w:rsid w:val="00AE56F8"/>
    <w:rsid w:val="00AE602D"/>
    <w:rsid w:val="00AE61F6"/>
    <w:rsid w:val="00AE72DC"/>
    <w:rsid w:val="00AE7BCC"/>
    <w:rsid w:val="00AF076B"/>
    <w:rsid w:val="00AF0A08"/>
    <w:rsid w:val="00AF1380"/>
    <w:rsid w:val="00AF2DB7"/>
    <w:rsid w:val="00AF31B4"/>
    <w:rsid w:val="00AF3FA4"/>
    <w:rsid w:val="00AF4BE0"/>
    <w:rsid w:val="00AF5550"/>
    <w:rsid w:val="00AF5B68"/>
    <w:rsid w:val="00AF6DAD"/>
    <w:rsid w:val="00AF6DC5"/>
    <w:rsid w:val="00AF6F90"/>
    <w:rsid w:val="00AF749E"/>
    <w:rsid w:val="00AF793D"/>
    <w:rsid w:val="00B0025E"/>
    <w:rsid w:val="00B006D3"/>
    <w:rsid w:val="00B0092E"/>
    <w:rsid w:val="00B00981"/>
    <w:rsid w:val="00B010FA"/>
    <w:rsid w:val="00B01B33"/>
    <w:rsid w:val="00B01D4C"/>
    <w:rsid w:val="00B02C4F"/>
    <w:rsid w:val="00B02F63"/>
    <w:rsid w:val="00B03028"/>
    <w:rsid w:val="00B03681"/>
    <w:rsid w:val="00B04832"/>
    <w:rsid w:val="00B05C54"/>
    <w:rsid w:val="00B060CB"/>
    <w:rsid w:val="00B06827"/>
    <w:rsid w:val="00B078A2"/>
    <w:rsid w:val="00B10983"/>
    <w:rsid w:val="00B12459"/>
    <w:rsid w:val="00B1281A"/>
    <w:rsid w:val="00B12FB7"/>
    <w:rsid w:val="00B13010"/>
    <w:rsid w:val="00B132AA"/>
    <w:rsid w:val="00B13B43"/>
    <w:rsid w:val="00B14028"/>
    <w:rsid w:val="00B14402"/>
    <w:rsid w:val="00B15269"/>
    <w:rsid w:val="00B15B24"/>
    <w:rsid w:val="00B16EFA"/>
    <w:rsid w:val="00B17486"/>
    <w:rsid w:val="00B17AE0"/>
    <w:rsid w:val="00B17CC0"/>
    <w:rsid w:val="00B20476"/>
    <w:rsid w:val="00B20B61"/>
    <w:rsid w:val="00B21084"/>
    <w:rsid w:val="00B211FE"/>
    <w:rsid w:val="00B213FD"/>
    <w:rsid w:val="00B21877"/>
    <w:rsid w:val="00B22666"/>
    <w:rsid w:val="00B22C9E"/>
    <w:rsid w:val="00B239A4"/>
    <w:rsid w:val="00B2545E"/>
    <w:rsid w:val="00B26A1D"/>
    <w:rsid w:val="00B274E4"/>
    <w:rsid w:val="00B316F9"/>
    <w:rsid w:val="00B31C3A"/>
    <w:rsid w:val="00B3212A"/>
    <w:rsid w:val="00B32B41"/>
    <w:rsid w:val="00B32E00"/>
    <w:rsid w:val="00B3301A"/>
    <w:rsid w:val="00B339FE"/>
    <w:rsid w:val="00B34112"/>
    <w:rsid w:val="00B3429D"/>
    <w:rsid w:val="00B34A4E"/>
    <w:rsid w:val="00B34BAA"/>
    <w:rsid w:val="00B35487"/>
    <w:rsid w:val="00B35D15"/>
    <w:rsid w:val="00B3641C"/>
    <w:rsid w:val="00B36923"/>
    <w:rsid w:val="00B371CD"/>
    <w:rsid w:val="00B379B2"/>
    <w:rsid w:val="00B37F60"/>
    <w:rsid w:val="00B40629"/>
    <w:rsid w:val="00B40AF5"/>
    <w:rsid w:val="00B40CAB"/>
    <w:rsid w:val="00B40DB4"/>
    <w:rsid w:val="00B42363"/>
    <w:rsid w:val="00B43662"/>
    <w:rsid w:val="00B4367A"/>
    <w:rsid w:val="00B43783"/>
    <w:rsid w:val="00B43F46"/>
    <w:rsid w:val="00B4429D"/>
    <w:rsid w:val="00B44322"/>
    <w:rsid w:val="00B4493B"/>
    <w:rsid w:val="00B4523F"/>
    <w:rsid w:val="00B45560"/>
    <w:rsid w:val="00B45657"/>
    <w:rsid w:val="00B4571C"/>
    <w:rsid w:val="00B45D6C"/>
    <w:rsid w:val="00B46F6A"/>
    <w:rsid w:val="00B470CD"/>
    <w:rsid w:val="00B47EC8"/>
    <w:rsid w:val="00B51036"/>
    <w:rsid w:val="00B51CBD"/>
    <w:rsid w:val="00B5253E"/>
    <w:rsid w:val="00B5291E"/>
    <w:rsid w:val="00B53FD1"/>
    <w:rsid w:val="00B54058"/>
    <w:rsid w:val="00B5432A"/>
    <w:rsid w:val="00B547FF"/>
    <w:rsid w:val="00B54BC0"/>
    <w:rsid w:val="00B54E6F"/>
    <w:rsid w:val="00B552FE"/>
    <w:rsid w:val="00B55617"/>
    <w:rsid w:val="00B55CC9"/>
    <w:rsid w:val="00B5630D"/>
    <w:rsid w:val="00B56D52"/>
    <w:rsid w:val="00B5737B"/>
    <w:rsid w:val="00B605B4"/>
    <w:rsid w:val="00B610A3"/>
    <w:rsid w:val="00B62971"/>
    <w:rsid w:val="00B62DDD"/>
    <w:rsid w:val="00B633E7"/>
    <w:rsid w:val="00B63A28"/>
    <w:rsid w:val="00B64407"/>
    <w:rsid w:val="00B648EA"/>
    <w:rsid w:val="00B64B84"/>
    <w:rsid w:val="00B64CAD"/>
    <w:rsid w:val="00B6523F"/>
    <w:rsid w:val="00B652E2"/>
    <w:rsid w:val="00B653F5"/>
    <w:rsid w:val="00B65563"/>
    <w:rsid w:val="00B65570"/>
    <w:rsid w:val="00B65B9B"/>
    <w:rsid w:val="00B66061"/>
    <w:rsid w:val="00B66418"/>
    <w:rsid w:val="00B700F3"/>
    <w:rsid w:val="00B70887"/>
    <w:rsid w:val="00B7135E"/>
    <w:rsid w:val="00B71AD9"/>
    <w:rsid w:val="00B7227D"/>
    <w:rsid w:val="00B72729"/>
    <w:rsid w:val="00B72BC3"/>
    <w:rsid w:val="00B7316E"/>
    <w:rsid w:val="00B73262"/>
    <w:rsid w:val="00B73CE6"/>
    <w:rsid w:val="00B743C7"/>
    <w:rsid w:val="00B7505B"/>
    <w:rsid w:val="00B7607F"/>
    <w:rsid w:val="00B763B9"/>
    <w:rsid w:val="00B76465"/>
    <w:rsid w:val="00B7736F"/>
    <w:rsid w:val="00B8092C"/>
    <w:rsid w:val="00B80EF7"/>
    <w:rsid w:val="00B81756"/>
    <w:rsid w:val="00B82A2A"/>
    <w:rsid w:val="00B82F48"/>
    <w:rsid w:val="00B84722"/>
    <w:rsid w:val="00B84BFF"/>
    <w:rsid w:val="00B84F13"/>
    <w:rsid w:val="00B8502C"/>
    <w:rsid w:val="00B855A1"/>
    <w:rsid w:val="00B85A45"/>
    <w:rsid w:val="00B85FD3"/>
    <w:rsid w:val="00B868B6"/>
    <w:rsid w:val="00B86F11"/>
    <w:rsid w:val="00B8713E"/>
    <w:rsid w:val="00B90836"/>
    <w:rsid w:val="00B90E24"/>
    <w:rsid w:val="00B92A24"/>
    <w:rsid w:val="00B92B11"/>
    <w:rsid w:val="00B94962"/>
    <w:rsid w:val="00B94C13"/>
    <w:rsid w:val="00B94CCD"/>
    <w:rsid w:val="00B9662F"/>
    <w:rsid w:val="00B97425"/>
    <w:rsid w:val="00B97998"/>
    <w:rsid w:val="00B97CAD"/>
    <w:rsid w:val="00BA0261"/>
    <w:rsid w:val="00BA058F"/>
    <w:rsid w:val="00BA074F"/>
    <w:rsid w:val="00BA0D3C"/>
    <w:rsid w:val="00BA12C2"/>
    <w:rsid w:val="00BA1847"/>
    <w:rsid w:val="00BA1FFB"/>
    <w:rsid w:val="00BA2FE7"/>
    <w:rsid w:val="00BA33A5"/>
    <w:rsid w:val="00BA3A7B"/>
    <w:rsid w:val="00BA4B6C"/>
    <w:rsid w:val="00BA5887"/>
    <w:rsid w:val="00BA5FBF"/>
    <w:rsid w:val="00BA78D9"/>
    <w:rsid w:val="00BB275E"/>
    <w:rsid w:val="00BB277C"/>
    <w:rsid w:val="00BB3AFA"/>
    <w:rsid w:val="00BB3F79"/>
    <w:rsid w:val="00BB4E5B"/>
    <w:rsid w:val="00BB5136"/>
    <w:rsid w:val="00BB6A56"/>
    <w:rsid w:val="00BB7159"/>
    <w:rsid w:val="00BB77FC"/>
    <w:rsid w:val="00BB78B5"/>
    <w:rsid w:val="00BC0451"/>
    <w:rsid w:val="00BC060E"/>
    <w:rsid w:val="00BC09C3"/>
    <w:rsid w:val="00BC110E"/>
    <w:rsid w:val="00BC1647"/>
    <w:rsid w:val="00BC1A4A"/>
    <w:rsid w:val="00BC1B1F"/>
    <w:rsid w:val="00BC27F2"/>
    <w:rsid w:val="00BC2F03"/>
    <w:rsid w:val="00BC33C7"/>
    <w:rsid w:val="00BC34C8"/>
    <w:rsid w:val="00BC36E2"/>
    <w:rsid w:val="00BC44D7"/>
    <w:rsid w:val="00BC47BB"/>
    <w:rsid w:val="00BC49F6"/>
    <w:rsid w:val="00BC5430"/>
    <w:rsid w:val="00BC595D"/>
    <w:rsid w:val="00BC5B53"/>
    <w:rsid w:val="00BC6180"/>
    <w:rsid w:val="00BC63C3"/>
    <w:rsid w:val="00BC6C5B"/>
    <w:rsid w:val="00BC6D62"/>
    <w:rsid w:val="00BC7171"/>
    <w:rsid w:val="00BC7485"/>
    <w:rsid w:val="00BC75AC"/>
    <w:rsid w:val="00BD147E"/>
    <w:rsid w:val="00BD16AF"/>
    <w:rsid w:val="00BD19EB"/>
    <w:rsid w:val="00BD1E31"/>
    <w:rsid w:val="00BD2461"/>
    <w:rsid w:val="00BD42A7"/>
    <w:rsid w:val="00BD5479"/>
    <w:rsid w:val="00BD5659"/>
    <w:rsid w:val="00BE06C6"/>
    <w:rsid w:val="00BE1B1E"/>
    <w:rsid w:val="00BE1CD0"/>
    <w:rsid w:val="00BE29D0"/>
    <w:rsid w:val="00BE2DF2"/>
    <w:rsid w:val="00BE325C"/>
    <w:rsid w:val="00BE35F4"/>
    <w:rsid w:val="00BE37CA"/>
    <w:rsid w:val="00BE3E18"/>
    <w:rsid w:val="00BE4EAB"/>
    <w:rsid w:val="00BE4F45"/>
    <w:rsid w:val="00BE4FA1"/>
    <w:rsid w:val="00BE5FD7"/>
    <w:rsid w:val="00BE6A01"/>
    <w:rsid w:val="00BE6C00"/>
    <w:rsid w:val="00BE73CE"/>
    <w:rsid w:val="00BE7684"/>
    <w:rsid w:val="00BE7BFA"/>
    <w:rsid w:val="00BF03D9"/>
    <w:rsid w:val="00BF18D5"/>
    <w:rsid w:val="00BF192D"/>
    <w:rsid w:val="00BF2783"/>
    <w:rsid w:val="00BF419F"/>
    <w:rsid w:val="00BF495A"/>
    <w:rsid w:val="00BF49DE"/>
    <w:rsid w:val="00BF50D9"/>
    <w:rsid w:val="00BF5152"/>
    <w:rsid w:val="00BF65A4"/>
    <w:rsid w:val="00BF67BD"/>
    <w:rsid w:val="00BF67DC"/>
    <w:rsid w:val="00BF6CF4"/>
    <w:rsid w:val="00BF6D50"/>
    <w:rsid w:val="00BF7003"/>
    <w:rsid w:val="00BF7CAB"/>
    <w:rsid w:val="00C003E4"/>
    <w:rsid w:val="00C00887"/>
    <w:rsid w:val="00C0192A"/>
    <w:rsid w:val="00C02E0C"/>
    <w:rsid w:val="00C03021"/>
    <w:rsid w:val="00C03DAD"/>
    <w:rsid w:val="00C0425C"/>
    <w:rsid w:val="00C04A29"/>
    <w:rsid w:val="00C06B01"/>
    <w:rsid w:val="00C1090A"/>
    <w:rsid w:val="00C1104F"/>
    <w:rsid w:val="00C111D8"/>
    <w:rsid w:val="00C125B2"/>
    <w:rsid w:val="00C144D6"/>
    <w:rsid w:val="00C14B5F"/>
    <w:rsid w:val="00C15AB7"/>
    <w:rsid w:val="00C15B10"/>
    <w:rsid w:val="00C172D6"/>
    <w:rsid w:val="00C201A5"/>
    <w:rsid w:val="00C20D14"/>
    <w:rsid w:val="00C212D0"/>
    <w:rsid w:val="00C221DC"/>
    <w:rsid w:val="00C22329"/>
    <w:rsid w:val="00C2255E"/>
    <w:rsid w:val="00C22661"/>
    <w:rsid w:val="00C22EFC"/>
    <w:rsid w:val="00C23921"/>
    <w:rsid w:val="00C24464"/>
    <w:rsid w:val="00C2577C"/>
    <w:rsid w:val="00C257B9"/>
    <w:rsid w:val="00C26999"/>
    <w:rsid w:val="00C30471"/>
    <w:rsid w:val="00C32050"/>
    <w:rsid w:val="00C336C5"/>
    <w:rsid w:val="00C339C2"/>
    <w:rsid w:val="00C33E66"/>
    <w:rsid w:val="00C340EC"/>
    <w:rsid w:val="00C355A3"/>
    <w:rsid w:val="00C3628F"/>
    <w:rsid w:val="00C365C6"/>
    <w:rsid w:val="00C37274"/>
    <w:rsid w:val="00C372C8"/>
    <w:rsid w:val="00C40393"/>
    <w:rsid w:val="00C40F15"/>
    <w:rsid w:val="00C41232"/>
    <w:rsid w:val="00C4129C"/>
    <w:rsid w:val="00C42D0E"/>
    <w:rsid w:val="00C430C9"/>
    <w:rsid w:val="00C43A04"/>
    <w:rsid w:val="00C43B85"/>
    <w:rsid w:val="00C43C81"/>
    <w:rsid w:val="00C44471"/>
    <w:rsid w:val="00C44754"/>
    <w:rsid w:val="00C457C6"/>
    <w:rsid w:val="00C465E5"/>
    <w:rsid w:val="00C46E1B"/>
    <w:rsid w:val="00C4761F"/>
    <w:rsid w:val="00C47823"/>
    <w:rsid w:val="00C50CC3"/>
    <w:rsid w:val="00C51B27"/>
    <w:rsid w:val="00C51E4A"/>
    <w:rsid w:val="00C52C1C"/>
    <w:rsid w:val="00C52C3A"/>
    <w:rsid w:val="00C54DE9"/>
    <w:rsid w:val="00C5539C"/>
    <w:rsid w:val="00C561D9"/>
    <w:rsid w:val="00C56670"/>
    <w:rsid w:val="00C56EF8"/>
    <w:rsid w:val="00C57520"/>
    <w:rsid w:val="00C5783A"/>
    <w:rsid w:val="00C57865"/>
    <w:rsid w:val="00C60107"/>
    <w:rsid w:val="00C6273A"/>
    <w:rsid w:val="00C62812"/>
    <w:rsid w:val="00C642FE"/>
    <w:rsid w:val="00C65ACC"/>
    <w:rsid w:val="00C65B9D"/>
    <w:rsid w:val="00C65F5C"/>
    <w:rsid w:val="00C6703A"/>
    <w:rsid w:val="00C67249"/>
    <w:rsid w:val="00C6765A"/>
    <w:rsid w:val="00C703E8"/>
    <w:rsid w:val="00C70769"/>
    <w:rsid w:val="00C71430"/>
    <w:rsid w:val="00C726D9"/>
    <w:rsid w:val="00C7321D"/>
    <w:rsid w:val="00C7383C"/>
    <w:rsid w:val="00C73B40"/>
    <w:rsid w:val="00C73BE4"/>
    <w:rsid w:val="00C73FE4"/>
    <w:rsid w:val="00C74A33"/>
    <w:rsid w:val="00C755BE"/>
    <w:rsid w:val="00C757FB"/>
    <w:rsid w:val="00C75B8D"/>
    <w:rsid w:val="00C75E8B"/>
    <w:rsid w:val="00C75F38"/>
    <w:rsid w:val="00C760FE"/>
    <w:rsid w:val="00C76124"/>
    <w:rsid w:val="00C76169"/>
    <w:rsid w:val="00C766BB"/>
    <w:rsid w:val="00C76D7A"/>
    <w:rsid w:val="00C77339"/>
    <w:rsid w:val="00C77C93"/>
    <w:rsid w:val="00C77EFE"/>
    <w:rsid w:val="00C77F27"/>
    <w:rsid w:val="00C80952"/>
    <w:rsid w:val="00C8554F"/>
    <w:rsid w:val="00C8574D"/>
    <w:rsid w:val="00C857B2"/>
    <w:rsid w:val="00C858C8"/>
    <w:rsid w:val="00C86926"/>
    <w:rsid w:val="00C87E8F"/>
    <w:rsid w:val="00C90CFB"/>
    <w:rsid w:val="00C90FF3"/>
    <w:rsid w:val="00C9101A"/>
    <w:rsid w:val="00C91945"/>
    <w:rsid w:val="00C923F2"/>
    <w:rsid w:val="00C927EF"/>
    <w:rsid w:val="00C935CF"/>
    <w:rsid w:val="00C93813"/>
    <w:rsid w:val="00C94A66"/>
    <w:rsid w:val="00C96A0B"/>
    <w:rsid w:val="00C97671"/>
    <w:rsid w:val="00C97A7B"/>
    <w:rsid w:val="00CA136A"/>
    <w:rsid w:val="00CA1F75"/>
    <w:rsid w:val="00CA21D3"/>
    <w:rsid w:val="00CA2366"/>
    <w:rsid w:val="00CA23D6"/>
    <w:rsid w:val="00CA26B1"/>
    <w:rsid w:val="00CA3AA1"/>
    <w:rsid w:val="00CA41F1"/>
    <w:rsid w:val="00CA5694"/>
    <w:rsid w:val="00CA5B69"/>
    <w:rsid w:val="00CA7A28"/>
    <w:rsid w:val="00CA7B3D"/>
    <w:rsid w:val="00CB28CC"/>
    <w:rsid w:val="00CB35E3"/>
    <w:rsid w:val="00CB4972"/>
    <w:rsid w:val="00CB5C81"/>
    <w:rsid w:val="00CB6B26"/>
    <w:rsid w:val="00CB6F0D"/>
    <w:rsid w:val="00CB773F"/>
    <w:rsid w:val="00CB77ED"/>
    <w:rsid w:val="00CB79E2"/>
    <w:rsid w:val="00CC04AE"/>
    <w:rsid w:val="00CC0C43"/>
    <w:rsid w:val="00CC1A9C"/>
    <w:rsid w:val="00CC206D"/>
    <w:rsid w:val="00CC20A9"/>
    <w:rsid w:val="00CC22F7"/>
    <w:rsid w:val="00CC27E4"/>
    <w:rsid w:val="00CC2D70"/>
    <w:rsid w:val="00CC3A2E"/>
    <w:rsid w:val="00CC3C7B"/>
    <w:rsid w:val="00CC3FEF"/>
    <w:rsid w:val="00CC4DAB"/>
    <w:rsid w:val="00CC5982"/>
    <w:rsid w:val="00CC5BBF"/>
    <w:rsid w:val="00CC5CCD"/>
    <w:rsid w:val="00CC5FE7"/>
    <w:rsid w:val="00CC75AA"/>
    <w:rsid w:val="00CC7995"/>
    <w:rsid w:val="00CC7BAA"/>
    <w:rsid w:val="00CC7D55"/>
    <w:rsid w:val="00CD04C4"/>
    <w:rsid w:val="00CD0D04"/>
    <w:rsid w:val="00CD1354"/>
    <w:rsid w:val="00CD2AE4"/>
    <w:rsid w:val="00CD2B59"/>
    <w:rsid w:val="00CD2E56"/>
    <w:rsid w:val="00CD32E2"/>
    <w:rsid w:val="00CD3B52"/>
    <w:rsid w:val="00CD3F90"/>
    <w:rsid w:val="00CD48E8"/>
    <w:rsid w:val="00CD4A84"/>
    <w:rsid w:val="00CD5F17"/>
    <w:rsid w:val="00CD6BB3"/>
    <w:rsid w:val="00CD741A"/>
    <w:rsid w:val="00CD742D"/>
    <w:rsid w:val="00CD7BE7"/>
    <w:rsid w:val="00CE056C"/>
    <w:rsid w:val="00CE13D5"/>
    <w:rsid w:val="00CE1613"/>
    <w:rsid w:val="00CE1BED"/>
    <w:rsid w:val="00CE21E6"/>
    <w:rsid w:val="00CE2F8D"/>
    <w:rsid w:val="00CE3034"/>
    <w:rsid w:val="00CE36FF"/>
    <w:rsid w:val="00CE3E38"/>
    <w:rsid w:val="00CE5007"/>
    <w:rsid w:val="00CF0374"/>
    <w:rsid w:val="00CF10D4"/>
    <w:rsid w:val="00CF22C9"/>
    <w:rsid w:val="00CF2CE0"/>
    <w:rsid w:val="00CF4A5E"/>
    <w:rsid w:val="00CF4D53"/>
    <w:rsid w:val="00CF51CC"/>
    <w:rsid w:val="00CF5847"/>
    <w:rsid w:val="00CF5AF8"/>
    <w:rsid w:val="00CF5D98"/>
    <w:rsid w:val="00CF6FA3"/>
    <w:rsid w:val="00CF7A97"/>
    <w:rsid w:val="00CF7E1C"/>
    <w:rsid w:val="00D0043F"/>
    <w:rsid w:val="00D00C76"/>
    <w:rsid w:val="00D00D3D"/>
    <w:rsid w:val="00D011D1"/>
    <w:rsid w:val="00D012C1"/>
    <w:rsid w:val="00D016A2"/>
    <w:rsid w:val="00D01805"/>
    <w:rsid w:val="00D01878"/>
    <w:rsid w:val="00D02C0D"/>
    <w:rsid w:val="00D0598A"/>
    <w:rsid w:val="00D06134"/>
    <w:rsid w:val="00D065C1"/>
    <w:rsid w:val="00D066D5"/>
    <w:rsid w:val="00D068EC"/>
    <w:rsid w:val="00D07458"/>
    <w:rsid w:val="00D07591"/>
    <w:rsid w:val="00D10614"/>
    <w:rsid w:val="00D10834"/>
    <w:rsid w:val="00D113BD"/>
    <w:rsid w:val="00D11482"/>
    <w:rsid w:val="00D114E9"/>
    <w:rsid w:val="00D11500"/>
    <w:rsid w:val="00D11D94"/>
    <w:rsid w:val="00D124E5"/>
    <w:rsid w:val="00D12ED3"/>
    <w:rsid w:val="00D13127"/>
    <w:rsid w:val="00D137AB"/>
    <w:rsid w:val="00D1383F"/>
    <w:rsid w:val="00D13C94"/>
    <w:rsid w:val="00D13D99"/>
    <w:rsid w:val="00D141C9"/>
    <w:rsid w:val="00D14588"/>
    <w:rsid w:val="00D1463C"/>
    <w:rsid w:val="00D14F62"/>
    <w:rsid w:val="00D151D0"/>
    <w:rsid w:val="00D151DC"/>
    <w:rsid w:val="00D161A3"/>
    <w:rsid w:val="00D163BD"/>
    <w:rsid w:val="00D2049D"/>
    <w:rsid w:val="00D206D4"/>
    <w:rsid w:val="00D20D81"/>
    <w:rsid w:val="00D210EC"/>
    <w:rsid w:val="00D21AB4"/>
    <w:rsid w:val="00D21C5F"/>
    <w:rsid w:val="00D225D6"/>
    <w:rsid w:val="00D25335"/>
    <w:rsid w:val="00D26B23"/>
    <w:rsid w:val="00D26D2D"/>
    <w:rsid w:val="00D26F06"/>
    <w:rsid w:val="00D304A5"/>
    <w:rsid w:val="00D30CEF"/>
    <w:rsid w:val="00D313E1"/>
    <w:rsid w:val="00D3150D"/>
    <w:rsid w:val="00D31B12"/>
    <w:rsid w:val="00D34183"/>
    <w:rsid w:val="00D3463F"/>
    <w:rsid w:val="00D35101"/>
    <w:rsid w:val="00D35FEF"/>
    <w:rsid w:val="00D36261"/>
    <w:rsid w:val="00D36297"/>
    <w:rsid w:val="00D363F3"/>
    <w:rsid w:val="00D37AAC"/>
    <w:rsid w:val="00D409C2"/>
    <w:rsid w:val="00D41254"/>
    <w:rsid w:val="00D41318"/>
    <w:rsid w:val="00D41349"/>
    <w:rsid w:val="00D43EE5"/>
    <w:rsid w:val="00D44734"/>
    <w:rsid w:val="00D4498E"/>
    <w:rsid w:val="00D44AF6"/>
    <w:rsid w:val="00D44BF3"/>
    <w:rsid w:val="00D4525F"/>
    <w:rsid w:val="00D45546"/>
    <w:rsid w:val="00D45E7D"/>
    <w:rsid w:val="00D461B8"/>
    <w:rsid w:val="00D46274"/>
    <w:rsid w:val="00D46C08"/>
    <w:rsid w:val="00D47853"/>
    <w:rsid w:val="00D478B7"/>
    <w:rsid w:val="00D47CF9"/>
    <w:rsid w:val="00D505EB"/>
    <w:rsid w:val="00D50BD9"/>
    <w:rsid w:val="00D50DA7"/>
    <w:rsid w:val="00D50ECB"/>
    <w:rsid w:val="00D5133E"/>
    <w:rsid w:val="00D540F4"/>
    <w:rsid w:val="00D54491"/>
    <w:rsid w:val="00D54643"/>
    <w:rsid w:val="00D55BDA"/>
    <w:rsid w:val="00D56650"/>
    <w:rsid w:val="00D607F3"/>
    <w:rsid w:val="00D61404"/>
    <w:rsid w:val="00D61C70"/>
    <w:rsid w:val="00D61E9D"/>
    <w:rsid w:val="00D622D8"/>
    <w:rsid w:val="00D62405"/>
    <w:rsid w:val="00D65F84"/>
    <w:rsid w:val="00D662C3"/>
    <w:rsid w:val="00D666D8"/>
    <w:rsid w:val="00D66939"/>
    <w:rsid w:val="00D67BBA"/>
    <w:rsid w:val="00D67D24"/>
    <w:rsid w:val="00D67E28"/>
    <w:rsid w:val="00D70F7B"/>
    <w:rsid w:val="00D7192B"/>
    <w:rsid w:val="00D73109"/>
    <w:rsid w:val="00D732CA"/>
    <w:rsid w:val="00D73501"/>
    <w:rsid w:val="00D735B0"/>
    <w:rsid w:val="00D73C04"/>
    <w:rsid w:val="00D741C3"/>
    <w:rsid w:val="00D7483F"/>
    <w:rsid w:val="00D75851"/>
    <w:rsid w:val="00D75B2B"/>
    <w:rsid w:val="00D768D2"/>
    <w:rsid w:val="00D776A6"/>
    <w:rsid w:val="00D77DFA"/>
    <w:rsid w:val="00D80920"/>
    <w:rsid w:val="00D80AA0"/>
    <w:rsid w:val="00D819ED"/>
    <w:rsid w:val="00D81F5D"/>
    <w:rsid w:val="00D820BB"/>
    <w:rsid w:val="00D821AC"/>
    <w:rsid w:val="00D82AAB"/>
    <w:rsid w:val="00D82BE9"/>
    <w:rsid w:val="00D82D0B"/>
    <w:rsid w:val="00D83240"/>
    <w:rsid w:val="00D835C1"/>
    <w:rsid w:val="00D84498"/>
    <w:rsid w:val="00D84B88"/>
    <w:rsid w:val="00D85668"/>
    <w:rsid w:val="00D8592B"/>
    <w:rsid w:val="00D867EB"/>
    <w:rsid w:val="00D8743D"/>
    <w:rsid w:val="00D8753E"/>
    <w:rsid w:val="00D87A06"/>
    <w:rsid w:val="00D87AF5"/>
    <w:rsid w:val="00D901CD"/>
    <w:rsid w:val="00D908D8"/>
    <w:rsid w:val="00D94F9F"/>
    <w:rsid w:val="00D9514E"/>
    <w:rsid w:val="00D951AA"/>
    <w:rsid w:val="00D963C5"/>
    <w:rsid w:val="00D96615"/>
    <w:rsid w:val="00D96EE3"/>
    <w:rsid w:val="00D96F4A"/>
    <w:rsid w:val="00D9716A"/>
    <w:rsid w:val="00DA1F9C"/>
    <w:rsid w:val="00DA255C"/>
    <w:rsid w:val="00DA2B4B"/>
    <w:rsid w:val="00DA370B"/>
    <w:rsid w:val="00DA3E28"/>
    <w:rsid w:val="00DA4437"/>
    <w:rsid w:val="00DA4517"/>
    <w:rsid w:val="00DA6AEF"/>
    <w:rsid w:val="00DA71BF"/>
    <w:rsid w:val="00DA7978"/>
    <w:rsid w:val="00DA7AE7"/>
    <w:rsid w:val="00DB133C"/>
    <w:rsid w:val="00DB19DF"/>
    <w:rsid w:val="00DB1F95"/>
    <w:rsid w:val="00DB2240"/>
    <w:rsid w:val="00DB286B"/>
    <w:rsid w:val="00DB2AD4"/>
    <w:rsid w:val="00DB2E95"/>
    <w:rsid w:val="00DB41A9"/>
    <w:rsid w:val="00DB4E22"/>
    <w:rsid w:val="00DB56B6"/>
    <w:rsid w:val="00DB5BB8"/>
    <w:rsid w:val="00DB5FD2"/>
    <w:rsid w:val="00DB62E6"/>
    <w:rsid w:val="00DB6DE2"/>
    <w:rsid w:val="00DB7E12"/>
    <w:rsid w:val="00DB7F52"/>
    <w:rsid w:val="00DC0C85"/>
    <w:rsid w:val="00DC1405"/>
    <w:rsid w:val="00DC2F1C"/>
    <w:rsid w:val="00DC2F71"/>
    <w:rsid w:val="00DC4175"/>
    <w:rsid w:val="00DC4D83"/>
    <w:rsid w:val="00DC4D8A"/>
    <w:rsid w:val="00DC4DFD"/>
    <w:rsid w:val="00DC61A6"/>
    <w:rsid w:val="00DC6B16"/>
    <w:rsid w:val="00DC70B3"/>
    <w:rsid w:val="00DC7446"/>
    <w:rsid w:val="00DC762E"/>
    <w:rsid w:val="00DD110A"/>
    <w:rsid w:val="00DD1294"/>
    <w:rsid w:val="00DD268E"/>
    <w:rsid w:val="00DD2B33"/>
    <w:rsid w:val="00DD4085"/>
    <w:rsid w:val="00DD47F0"/>
    <w:rsid w:val="00DD47FE"/>
    <w:rsid w:val="00DD48F5"/>
    <w:rsid w:val="00DD4ECE"/>
    <w:rsid w:val="00DD6B61"/>
    <w:rsid w:val="00DD6D78"/>
    <w:rsid w:val="00DD6E25"/>
    <w:rsid w:val="00DD71FD"/>
    <w:rsid w:val="00DD7555"/>
    <w:rsid w:val="00DD75DC"/>
    <w:rsid w:val="00DD767E"/>
    <w:rsid w:val="00DD772C"/>
    <w:rsid w:val="00DE18A8"/>
    <w:rsid w:val="00DE1A50"/>
    <w:rsid w:val="00DE21CC"/>
    <w:rsid w:val="00DE25B1"/>
    <w:rsid w:val="00DE2E09"/>
    <w:rsid w:val="00DE2E61"/>
    <w:rsid w:val="00DE3072"/>
    <w:rsid w:val="00DE3532"/>
    <w:rsid w:val="00DE3EEA"/>
    <w:rsid w:val="00DE48FC"/>
    <w:rsid w:val="00DE4A4B"/>
    <w:rsid w:val="00DE4DA2"/>
    <w:rsid w:val="00DE5703"/>
    <w:rsid w:val="00DE5BF9"/>
    <w:rsid w:val="00DE5E66"/>
    <w:rsid w:val="00DE5F35"/>
    <w:rsid w:val="00DE690F"/>
    <w:rsid w:val="00DE69A9"/>
    <w:rsid w:val="00DE6F04"/>
    <w:rsid w:val="00DE77A6"/>
    <w:rsid w:val="00DF070F"/>
    <w:rsid w:val="00DF07A7"/>
    <w:rsid w:val="00DF08EB"/>
    <w:rsid w:val="00DF0BF7"/>
    <w:rsid w:val="00DF1358"/>
    <w:rsid w:val="00DF17D4"/>
    <w:rsid w:val="00DF198A"/>
    <w:rsid w:val="00DF3545"/>
    <w:rsid w:val="00DF3E1D"/>
    <w:rsid w:val="00DF4883"/>
    <w:rsid w:val="00DF544C"/>
    <w:rsid w:val="00DF5466"/>
    <w:rsid w:val="00DF5732"/>
    <w:rsid w:val="00DF5D1E"/>
    <w:rsid w:val="00DF7BB0"/>
    <w:rsid w:val="00E010FF"/>
    <w:rsid w:val="00E0144E"/>
    <w:rsid w:val="00E01F9A"/>
    <w:rsid w:val="00E02499"/>
    <w:rsid w:val="00E0299C"/>
    <w:rsid w:val="00E033A6"/>
    <w:rsid w:val="00E03A72"/>
    <w:rsid w:val="00E04423"/>
    <w:rsid w:val="00E044C5"/>
    <w:rsid w:val="00E05051"/>
    <w:rsid w:val="00E0592A"/>
    <w:rsid w:val="00E05965"/>
    <w:rsid w:val="00E05CD5"/>
    <w:rsid w:val="00E0625D"/>
    <w:rsid w:val="00E0714E"/>
    <w:rsid w:val="00E071BF"/>
    <w:rsid w:val="00E079DC"/>
    <w:rsid w:val="00E11C61"/>
    <w:rsid w:val="00E1213E"/>
    <w:rsid w:val="00E137A7"/>
    <w:rsid w:val="00E1385A"/>
    <w:rsid w:val="00E138B9"/>
    <w:rsid w:val="00E14A7A"/>
    <w:rsid w:val="00E158CE"/>
    <w:rsid w:val="00E1652D"/>
    <w:rsid w:val="00E20813"/>
    <w:rsid w:val="00E219A5"/>
    <w:rsid w:val="00E21B33"/>
    <w:rsid w:val="00E21E7F"/>
    <w:rsid w:val="00E21F63"/>
    <w:rsid w:val="00E22E33"/>
    <w:rsid w:val="00E230DF"/>
    <w:rsid w:val="00E238AC"/>
    <w:rsid w:val="00E23AD5"/>
    <w:rsid w:val="00E246A4"/>
    <w:rsid w:val="00E25359"/>
    <w:rsid w:val="00E25F9F"/>
    <w:rsid w:val="00E26D85"/>
    <w:rsid w:val="00E274C5"/>
    <w:rsid w:val="00E30938"/>
    <w:rsid w:val="00E30CFA"/>
    <w:rsid w:val="00E30FBF"/>
    <w:rsid w:val="00E31BA9"/>
    <w:rsid w:val="00E322F1"/>
    <w:rsid w:val="00E324EA"/>
    <w:rsid w:val="00E34415"/>
    <w:rsid w:val="00E34954"/>
    <w:rsid w:val="00E34B88"/>
    <w:rsid w:val="00E35CC6"/>
    <w:rsid w:val="00E36BFA"/>
    <w:rsid w:val="00E370D7"/>
    <w:rsid w:val="00E37D35"/>
    <w:rsid w:val="00E40590"/>
    <w:rsid w:val="00E442A7"/>
    <w:rsid w:val="00E450F3"/>
    <w:rsid w:val="00E452B1"/>
    <w:rsid w:val="00E470CA"/>
    <w:rsid w:val="00E50ACC"/>
    <w:rsid w:val="00E52CAF"/>
    <w:rsid w:val="00E53916"/>
    <w:rsid w:val="00E54248"/>
    <w:rsid w:val="00E550E7"/>
    <w:rsid w:val="00E56CFC"/>
    <w:rsid w:val="00E577D3"/>
    <w:rsid w:val="00E57895"/>
    <w:rsid w:val="00E602DD"/>
    <w:rsid w:val="00E6118A"/>
    <w:rsid w:val="00E61902"/>
    <w:rsid w:val="00E6193B"/>
    <w:rsid w:val="00E61985"/>
    <w:rsid w:val="00E61BE6"/>
    <w:rsid w:val="00E61BFD"/>
    <w:rsid w:val="00E61C3D"/>
    <w:rsid w:val="00E6293A"/>
    <w:rsid w:val="00E630C5"/>
    <w:rsid w:val="00E635DD"/>
    <w:rsid w:val="00E6377F"/>
    <w:rsid w:val="00E65234"/>
    <w:rsid w:val="00E65697"/>
    <w:rsid w:val="00E6594C"/>
    <w:rsid w:val="00E669C7"/>
    <w:rsid w:val="00E67B4C"/>
    <w:rsid w:val="00E7045F"/>
    <w:rsid w:val="00E707BA"/>
    <w:rsid w:val="00E70AE3"/>
    <w:rsid w:val="00E7109A"/>
    <w:rsid w:val="00E71200"/>
    <w:rsid w:val="00E71824"/>
    <w:rsid w:val="00E72EDB"/>
    <w:rsid w:val="00E73106"/>
    <w:rsid w:val="00E7340C"/>
    <w:rsid w:val="00E73B9E"/>
    <w:rsid w:val="00E73E60"/>
    <w:rsid w:val="00E73F47"/>
    <w:rsid w:val="00E74224"/>
    <w:rsid w:val="00E75747"/>
    <w:rsid w:val="00E75BA8"/>
    <w:rsid w:val="00E77DF3"/>
    <w:rsid w:val="00E805FA"/>
    <w:rsid w:val="00E8152D"/>
    <w:rsid w:val="00E81CF6"/>
    <w:rsid w:val="00E82727"/>
    <w:rsid w:val="00E827C3"/>
    <w:rsid w:val="00E8296A"/>
    <w:rsid w:val="00E82A5B"/>
    <w:rsid w:val="00E82B34"/>
    <w:rsid w:val="00E8485C"/>
    <w:rsid w:val="00E859F7"/>
    <w:rsid w:val="00E8686D"/>
    <w:rsid w:val="00E86F70"/>
    <w:rsid w:val="00E872DC"/>
    <w:rsid w:val="00E8775C"/>
    <w:rsid w:val="00E87A07"/>
    <w:rsid w:val="00E9048C"/>
    <w:rsid w:val="00E90FB3"/>
    <w:rsid w:val="00E91F45"/>
    <w:rsid w:val="00E91F7D"/>
    <w:rsid w:val="00E921FF"/>
    <w:rsid w:val="00E92311"/>
    <w:rsid w:val="00E9298D"/>
    <w:rsid w:val="00E93042"/>
    <w:rsid w:val="00E930D2"/>
    <w:rsid w:val="00E93476"/>
    <w:rsid w:val="00E93966"/>
    <w:rsid w:val="00E93BC3"/>
    <w:rsid w:val="00E94275"/>
    <w:rsid w:val="00E94B93"/>
    <w:rsid w:val="00E94CE8"/>
    <w:rsid w:val="00E9515B"/>
    <w:rsid w:val="00E9641F"/>
    <w:rsid w:val="00E97440"/>
    <w:rsid w:val="00EA0920"/>
    <w:rsid w:val="00EA0EDB"/>
    <w:rsid w:val="00EA10A5"/>
    <w:rsid w:val="00EA13A9"/>
    <w:rsid w:val="00EA150B"/>
    <w:rsid w:val="00EA1703"/>
    <w:rsid w:val="00EA2ADA"/>
    <w:rsid w:val="00EA2F78"/>
    <w:rsid w:val="00EA315B"/>
    <w:rsid w:val="00EA4276"/>
    <w:rsid w:val="00EA457D"/>
    <w:rsid w:val="00EA5070"/>
    <w:rsid w:val="00EA5B53"/>
    <w:rsid w:val="00EA7BC0"/>
    <w:rsid w:val="00EB12C7"/>
    <w:rsid w:val="00EB12FD"/>
    <w:rsid w:val="00EB1485"/>
    <w:rsid w:val="00EB175F"/>
    <w:rsid w:val="00EB291E"/>
    <w:rsid w:val="00EB4878"/>
    <w:rsid w:val="00EB4B7E"/>
    <w:rsid w:val="00EB578D"/>
    <w:rsid w:val="00EB594F"/>
    <w:rsid w:val="00EB5E25"/>
    <w:rsid w:val="00EB5F31"/>
    <w:rsid w:val="00EB6D24"/>
    <w:rsid w:val="00EB7BD9"/>
    <w:rsid w:val="00EB7D1C"/>
    <w:rsid w:val="00EC043A"/>
    <w:rsid w:val="00EC07F3"/>
    <w:rsid w:val="00EC106B"/>
    <w:rsid w:val="00EC16A7"/>
    <w:rsid w:val="00EC2C92"/>
    <w:rsid w:val="00EC3477"/>
    <w:rsid w:val="00EC3625"/>
    <w:rsid w:val="00EC36C5"/>
    <w:rsid w:val="00EC3752"/>
    <w:rsid w:val="00EC3ED3"/>
    <w:rsid w:val="00EC40B0"/>
    <w:rsid w:val="00EC5E11"/>
    <w:rsid w:val="00EC60B9"/>
    <w:rsid w:val="00EC6F21"/>
    <w:rsid w:val="00EC70B0"/>
    <w:rsid w:val="00EC7B68"/>
    <w:rsid w:val="00EC7C0F"/>
    <w:rsid w:val="00ED061C"/>
    <w:rsid w:val="00ED1B0A"/>
    <w:rsid w:val="00ED2900"/>
    <w:rsid w:val="00ED3740"/>
    <w:rsid w:val="00ED3D6B"/>
    <w:rsid w:val="00ED3D7E"/>
    <w:rsid w:val="00ED4087"/>
    <w:rsid w:val="00ED44A4"/>
    <w:rsid w:val="00ED4B7A"/>
    <w:rsid w:val="00ED4E0F"/>
    <w:rsid w:val="00ED5676"/>
    <w:rsid w:val="00ED58EC"/>
    <w:rsid w:val="00ED64EE"/>
    <w:rsid w:val="00ED658B"/>
    <w:rsid w:val="00ED7AE0"/>
    <w:rsid w:val="00ED7C0F"/>
    <w:rsid w:val="00EE00C6"/>
    <w:rsid w:val="00EE0752"/>
    <w:rsid w:val="00EE1195"/>
    <w:rsid w:val="00EE11FF"/>
    <w:rsid w:val="00EE33FB"/>
    <w:rsid w:val="00EE34E3"/>
    <w:rsid w:val="00EE3914"/>
    <w:rsid w:val="00EE3BD0"/>
    <w:rsid w:val="00EE4710"/>
    <w:rsid w:val="00EE4D08"/>
    <w:rsid w:val="00EE5815"/>
    <w:rsid w:val="00EE5865"/>
    <w:rsid w:val="00EE5CBF"/>
    <w:rsid w:val="00EE6D4C"/>
    <w:rsid w:val="00EE6F42"/>
    <w:rsid w:val="00EE7E7B"/>
    <w:rsid w:val="00EF0778"/>
    <w:rsid w:val="00EF16D3"/>
    <w:rsid w:val="00EF2022"/>
    <w:rsid w:val="00EF294F"/>
    <w:rsid w:val="00EF2B33"/>
    <w:rsid w:val="00EF35BF"/>
    <w:rsid w:val="00EF4142"/>
    <w:rsid w:val="00EF4CE9"/>
    <w:rsid w:val="00EF4EEA"/>
    <w:rsid w:val="00EF542F"/>
    <w:rsid w:val="00EF6BF2"/>
    <w:rsid w:val="00EF7E85"/>
    <w:rsid w:val="00F00498"/>
    <w:rsid w:val="00F00C70"/>
    <w:rsid w:val="00F00CCA"/>
    <w:rsid w:val="00F01A02"/>
    <w:rsid w:val="00F02E86"/>
    <w:rsid w:val="00F03F88"/>
    <w:rsid w:val="00F04844"/>
    <w:rsid w:val="00F05421"/>
    <w:rsid w:val="00F05C21"/>
    <w:rsid w:val="00F063B0"/>
    <w:rsid w:val="00F06959"/>
    <w:rsid w:val="00F06D57"/>
    <w:rsid w:val="00F07A27"/>
    <w:rsid w:val="00F07CEB"/>
    <w:rsid w:val="00F10282"/>
    <w:rsid w:val="00F10645"/>
    <w:rsid w:val="00F10A84"/>
    <w:rsid w:val="00F10F9B"/>
    <w:rsid w:val="00F1133F"/>
    <w:rsid w:val="00F12315"/>
    <w:rsid w:val="00F127A7"/>
    <w:rsid w:val="00F15502"/>
    <w:rsid w:val="00F164E6"/>
    <w:rsid w:val="00F16596"/>
    <w:rsid w:val="00F17014"/>
    <w:rsid w:val="00F17BA9"/>
    <w:rsid w:val="00F2144F"/>
    <w:rsid w:val="00F21450"/>
    <w:rsid w:val="00F21EFB"/>
    <w:rsid w:val="00F223C7"/>
    <w:rsid w:val="00F2255B"/>
    <w:rsid w:val="00F22C39"/>
    <w:rsid w:val="00F22CBC"/>
    <w:rsid w:val="00F2578A"/>
    <w:rsid w:val="00F259CD"/>
    <w:rsid w:val="00F25F3E"/>
    <w:rsid w:val="00F2607E"/>
    <w:rsid w:val="00F26E12"/>
    <w:rsid w:val="00F2725D"/>
    <w:rsid w:val="00F272AA"/>
    <w:rsid w:val="00F324BC"/>
    <w:rsid w:val="00F32D5A"/>
    <w:rsid w:val="00F3313B"/>
    <w:rsid w:val="00F332AA"/>
    <w:rsid w:val="00F339D7"/>
    <w:rsid w:val="00F352DE"/>
    <w:rsid w:val="00F35B92"/>
    <w:rsid w:val="00F366E6"/>
    <w:rsid w:val="00F37BBA"/>
    <w:rsid w:val="00F40EE3"/>
    <w:rsid w:val="00F41AAD"/>
    <w:rsid w:val="00F42CB7"/>
    <w:rsid w:val="00F42D33"/>
    <w:rsid w:val="00F43975"/>
    <w:rsid w:val="00F43D28"/>
    <w:rsid w:val="00F4446D"/>
    <w:rsid w:val="00F45577"/>
    <w:rsid w:val="00F469AE"/>
    <w:rsid w:val="00F46DEC"/>
    <w:rsid w:val="00F46E1D"/>
    <w:rsid w:val="00F47964"/>
    <w:rsid w:val="00F47B43"/>
    <w:rsid w:val="00F47BEF"/>
    <w:rsid w:val="00F47C7C"/>
    <w:rsid w:val="00F47DDF"/>
    <w:rsid w:val="00F50A9A"/>
    <w:rsid w:val="00F51FBD"/>
    <w:rsid w:val="00F523B6"/>
    <w:rsid w:val="00F5253A"/>
    <w:rsid w:val="00F539A3"/>
    <w:rsid w:val="00F54360"/>
    <w:rsid w:val="00F56071"/>
    <w:rsid w:val="00F56213"/>
    <w:rsid w:val="00F56535"/>
    <w:rsid w:val="00F610B3"/>
    <w:rsid w:val="00F62082"/>
    <w:rsid w:val="00F62898"/>
    <w:rsid w:val="00F64577"/>
    <w:rsid w:val="00F64882"/>
    <w:rsid w:val="00F6502C"/>
    <w:rsid w:val="00F65677"/>
    <w:rsid w:val="00F65BB4"/>
    <w:rsid w:val="00F65F9D"/>
    <w:rsid w:val="00F664EA"/>
    <w:rsid w:val="00F6671B"/>
    <w:rsid w:val="00F7136A"/>
    <w:rsid w:val="00F71F3C"/>
    <w:rsid w:val="00F7295A"/>
    <w:rsid w:val="00F73026"/>
    <w:rsid w:val="00F7485F"/>
    <w:rsid w:val="00F74C7E"/>
    <w:rsid w:val="00F7566A"/>
    <w:rsid w:val="00F76197"/>
    <w:rsid w:val="00F77342"/>
    <w:rsid w:val="00F77588"/>
    <w:rsid w:val="00F777AC"/>
    <w:rsid w:val="00F77B2F"/>
    <w:rsid w:val="00F77C25"/>
    <w:rsid w:val="00F802BE"/>
    <w:rsid w:val="00F80AD8"/>
    <w:rsid w:val="00F811D8"/>
    <w:rsid w:val="00F81BEA"/>
    <w:rsid w:val="00F82545"/>
    <w:rsid w:val="00F825F7"/>
    <w:rsid w:val="00F82D29"/>
    <w:rsid w:val="00F84873"/>
    <w:rsid w:val="00F84F21"/>
    <w:rsid w:val="00F85E69"/>
    <w:rsid w:val="00F86691"/>
    <w:rsid w:val="00F86766"/>
    <w:rsid w:val="00F869C0"/>
    <w:rsid w:val="00F869DF"/>
    <w:rsid w:val="00F87603"/>
    <w:rsid w:val="00F87B60"/>
    <w:rsid w:val="00F906DB"/>
    <w:rsid w:val="00F911FA"/>
    <w:rsid w:val="00F914CF"/>
    <w:rsid w:val="00F918F3"/>
    <w:rsid w:val="00F91E69"/>
    <w:rsid w:val="00F921A8"/>
    <w:rsid w:val="00F923E1"/>
    <w:rsid w:val="00F94DD2"/>
    <w:rsid w:val="00F9678D"/>
    <w:rsid w:val="00F96D2F"/>
    <w:rsid w:val="00F97D5F"/>
    <w:rsid w:val="00F97F97"/>
    <w:rsid w:val="00FA1610"/>
    <w:rsid w:val="00FA178B"/>
    <w:rsid w:val="00FA2BA3"/>
    <w:rsid w:val="00FA2C12"/>
    <w:rsid w:val="00FA40A2"/>
    <w:rsid w:val="00FA40EA"/>
    <w:rsid w:val="00FA467D"/>
    <w:rsid w:val="00FA4CF7"/>
    <w:rsid w:val="00FA5240"/>
    <w:rsid w:val="00FA5399"/>
    <w:rsid w:val="00FA55B1"/>
    <w:rsid w:val="00FA570B"/>
    <w:rsid w:val="00FA6227"/>
    <w:rsid w:val="00FA696A"/>
    <w:rsid w:val="00FA6A7A"/>
    <w:rsid w:val="00FA7294"/>
    <w:rsid w:val="00FA7BD6"/>
    <w:rsid w:val="00FB0C35"/>
    <w:rsid w:val="00FB19FA"/>
    <w:rsid w:val="00FB1C2D"/>
    <w:rsid w:val="00FB1D49"/>
    <w:rsid w:val="00FB2605"/>
    <w:rsid w:val="00FB2A2B"/>
    <w:rsid w:val="00FB31C5"/>
    <w:rsid w:val="00FB31E0"/>
    <w:rsid w:val="00FB37CA"/>
    <w:rsid w:val="00FB3F7D"/>
    <w:rsid w:val="00FB45C9"/>
    <w:rsid w:val="00FB4F93"/>
    <w:rsid w:val="00FB53C0"/>
    <w:rsid w:val="00FB73A5"/>
    <w:rsid w:val="00FC0285"/>
    <w:rsid w:val="00FC075D"/>
    <w:rsid w:val="00FC07A1"/>
    <w:rsid w:val="00FC0DBA"/>
    <w:rsid w:val="00FC23CB"/>
    <w:rsid w:val="00FC2719"/>
    <w:rsid w:val="00FC377F"/>
    <w:rsid w:val="00FC3988"/>
    <w:rsid w:val="00FC3B56"/>
    <w:rsid w:val="00FC4E1F"/>
    <w:rsid w:val="00FC4FCF"/>
    <w:rsid w:val="00FC545D"/>
    <w:rsid w:val="00FC545F"/>
    <w:rsid w:val="00FC6593"/>
    <w:rsid w:val="00FC6EBD"/>
    <w:rsid w:val="00FC721B"/>
    <w:rsid w:val="00FD0224"/>
    <w:rsid w:val="00FD0792"/>
    <w:rsid w:val="00FD091A"/>
    <w:rsid w:val="00FD0B89"/>
    <w:rsid w:val="00FD16FE"/>
    <w:rsid w:val="00FD1F90"/>
    <w:rsid w:val="00FD22D4"/>
    <w:rsid w:val="00FD2956"/>
    <w:rsid w:val="00FD2EB4"/>
    <w:rsid w:val="00FD3321"/>
    <w:rsid w:val="00FD333E"/>
    <w:rsid w:val="00FD3B31"/>
    <w:rsid w:val="00FD4062"/>
    <w:rsid w:val="00FD49FA"/>
    <w:rsid w:val="00FD4C89"/>
    <w:rsid w:val="00FD5F0E"/>
    <w:rsid w:val="00FD6082"/>
    <w:rsid w:val="00FD6954"/>
    <w:rsid w:val="00FD7393"/>
    <w:rsid w:val="00FD748C"/>
    <w:rsid w:val="00FD7EC5"/>
    <w:rsid w:val="00FE160B"/>
    <w:rsid w:val="00FE2B6E"/>
    <w:rsid w:val="00FE2EC8"/>
    <w:rsid w:val="00FE361D"/>
    <w:rsid w:val="00FE41EC"/>
    <w:rsid w:val="00FE53B7"/>
    <w:rsid w:val="00FE5D22"/>
    <w:rsid w:val="00FF055C"/>
    <w:rsid w:val="00FF0A3F"/>
    <w:rsid w:val="00FF16B1"/>
    <w:rsid w:val="00FF2265"/>
    <w:rsid w:val="00FF24F8"/>
    <w:rsid w:val="00FF2965"/>
    <w:rsid w:val="00FF2BAA"/>
    <w:rsid w:val="00FF3770"/>
    <w:rsid w:val="00FF4B32"/>
    <w:rsid w:val="00FF4B8E"/>
    <w:rsid w:val="00FF5117"/>
    <w:rsid w:val="00FF704E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85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50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85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505F"/>
    <w:rPr>
      <w:rFonts w:cs="Times New Roman"/>
    </w:rPr>
  </w:style>
  <w:style w:type="paragraph" w:styleId="NoSpacing">
    <w:name w:val="No Spacing"/>
    <w:uiPriority w:val="99"/>
    <w:qFormat/>
    <w:rsid w:val="00BE29D0"/>
    <w:rPr>
      <w:lang w:eastAsia="en-US"/>
    </w:rPr>
  </w:style>
  <w:style w:type="character" w:styleId="Hyperlink">
    <w:name w:val="Hyperlink"/>
    <w:basedOn w:val="DefaultParagraphFont"/>
    <w:uiPriority w:val="99"/>
    <w:rsid w:val="00F214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59</Words>
  <Characters>337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kaan</dc:creator>
  <cp:keywords>www.sorubak.com</cp:keywords>
  <dc:description>www.sorubak.com</dc:description>
  <cp:lastModifiedBy>edanur</cp:lastModifiedBy>
  <cp:revision>3</cp:revision>
  <dcterms:created xsi:type="dcterms:W3CDTF">2012-12-23T12:27:00Z</dcterms:created>
  <dcterms:modified xsi:type="dcterms:W3CDTF">2012-12-30T20:14:00Z</dcterms:modified>
  <cp:category>www.sorubak.com</cp:category>
</cp:coreProperties>
</file>