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ED" w:rsidRDefault="002A24ED" w:rsidP="00D95092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26" style="position:absolute;margin-left:86.85pt;margin-top:33.75pt;width:363.25pt;height:45.3pt;z-index:251656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hyperlink r:id="rId6" w:history="1">
        <w:r w:rsidRPr="00B10BB0">
          <w:rPr>
            <w:rFonts w:ascii="Hand writing Mutlu" w:hAnsi="Hand writing Mutlu"/>
            <w:noProof/>
            <w:sz w:val="72"/>
            <w:szCs w:val="72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www.cizgifilmresimleri.com/wp-content/uploads/7-246x300.png" href="http://www.cizgifilmresimleri.com/wp-content/uploads/7.p" style="width:66.75pt;height:60.75pt;visibility:visible" o:button="t">
              <v:fill o:detectmouseclick="t"/>
              <v:imagedata r:id="rId7" o:title=""/>
            </v:shape>
          </w:pict>
        </w:r>
      </w:hyperlink>
      <w:r>
        <w:rPr>
          <w:rFonts w:ascii="Hand writing Mutlu" w:hAnsi="Hand writing Mutlu"/>
          <w:sz w:val="72"/>
          <w:szCs w:val="72"/>
        </w:rPr>
        <w:t xml:space="preserve">         Ela</w:t>
      </w:r>
    </w:p>
    <w:p w:rsidR="002A24ED" w:rsidRDefault="002A24ED" w:rsidP="00D95092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66" style="position:absolute;margin-left:94.05pt;margin-top:10.1pt;width:363.25pt;height:45.3pt;z-index:251657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>Ela      Ela lale al.</w:t>
      </w:r>
    </w:p>
    <w:p w:rsidR="002A24ED" w:rsidRDefault="002A24ED" w:rsidP="00D95092">
      <w:pPr>
        <w:rPr>
          <w:rFonts w:ascii="Hand writing Mutlu" w:hAnsi="Hand writing Mutlu"/>
          <w:sz w:val="72"/>
          <w:szCs w:val="72"/>
        </w:rPr>
      </w:pPr>
      <w:hyperlink r:id="rId8" w:history="1">
        <w:r w:rsidRPr="00B10BB0">
          <w:rPr>
            <w:rFonts w:ascii="Hand writing Mutlu" w:hAnsi="Hand writing Mutlu"/>
            <w:noProof/>
            <w:sz w:val="72"/>
            <w:szCs w:val="72"/>
            <w:lang w:eastAsia="tr-TR"/>
          </w:rPr>
          <w:pict>
            <v:shape id="rg_hi" o:spid="_x0000_i1026" type="#_x0000_t75" alt="https://encrypted-tbn3.gstatic.com/images?q=tbn:ANd9GcTUd9l4uWu93nUN6FfDrZ_9p7NKoWYECLEBmi92OxTQot0Um0U0lg" href="http://www.google.com.tr/imgres?start=771&amp;hl=tr&amp;tbo=d&amp;biw=1366&amp;bih=673&amp;tbm=isch&amp;tbnid=cg6v1ujinx-rJM:&amp;imgrefurl=http://www.geldik.com/anime-resimleri/3329-seker-kiz-candy-resmi-seker-kiz-candy-resimleri.html&amp;docid=EfssbEdc_vaFPM&amp;imgurl=http://www.noos.org/anime/nostalgie/candy/images/candy41.jpg&amp;w=498&amp;h=626&amp;ei=PszAUKeEJ6Th4QS40YHQBQ&amp;zoom=1&amp;iact=hc&amp;vpx=455&amp;vpy=298&amp;dur=2113&amp;hovh=252&amp;hovw=200&amp;tx=114&amp;ty=145&amp;sig=104111355837733751386&amp;page=22&amp;tbnh=151&amp;tbnw=120&amp;ndsp=29&amp;ved=1t:429,r:81,s:700,i:2" style="width:67.5pt;height:69.75pt;visibility:visible" o:button="t">
              <v:fill o:detectmouseclick="t"/>
              <v:imagedata r:id="rId9" o:title=""/>
            </v:shape>
          </w:pict>
        </w:r>
      </w:hyperlink>
      <w:r>
        <w:rPr>
          <w:noProof/>
          <w:lang w:eastAsia="tr-TR"/>
        </w:rPr>
        <w:pict>
          <v:group id="_x0000_s1106" style="position:absolute;margin-left:93.45pt;margin-top:40.35pt;width:362.95pt;height:45.3pt;z-index:2516551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     Lale </w:t>
      </w:r>
      <w:hyperlink r:id="rId10" w:history="1">
        <w:r w:rsidRPr="00B10BB0">
          <w:rPr>
            <w:rFonts w:ascii="Hand writing Mutlu" w:hAnsi="Hand writing Mutlu"/>
            <w:noProof/>
            <w:sz w:val="72"/>
            <w:szCs w:val="72"/>
            <w:lang w:eastAsia="tr-TR"/>
          </w:rPr>
          <w:pict>
            <v:shape id="_x0000_i1027" type="#_x0000_t75" alt="https://encrypted-tbn3.gstatic.com/images?q=tbn:ANd9GcTjpP4dyok-dH9YkFbywOUij_aHI-aeGHTMkzC8KtHM2GJxvMl8" href="http://www.google.com.tr/imgres?hl=tr&amp;sa=X&amp;tbo=d&amp;biw=1366&amp;bih=673&amp;tbm=isch&amp;tbnid=odj35BxORw8MfM:&amp;imgrefurl=http://facekapakfoton.tr.gg/Facebook-Lale-Kapak-Resmi.htm&amp;docid=B_3mImNVYlXh3M&amp;imgurl=http://img.webme.com/pic/f/facekapakfoton/lale5.jpg&amp;w=850&amp;h=315&amp;ei=5MrAUPHXHa_N4QSMrIHICA&amp;zoom=1&amp;iact=hc&amp;vpx=435&amp;vpy=364&amp;dur=557&amp;hovh=136&amp;hovw=369&amp;tx=271&amp;ty=37&amp;sig=104111355837733751386&amp;page=3&amp;tbnh=130&amp;tbnw=237&amp;start=68&amp;ndsp=32&amp;ved=1t:429,r:71,s:0,i:2" style="width:63.75pt;height:45pt;visibility:visible" o:button="t">
              <v:fill o:detectmouseclick="t"/>
              <v:imagedata r:id="rId11" o:title=""/>
            </v:shape>
          </w:pict>
        </w:r>
      </w:hyperlink>
      <w:r>
        <w:rPr>
          <w:rFonts w:ascii="Hand writing Mutlu" w:hAnsi="Hand writing Mutlu"/>
          <w:sz w:val="72"/>
          <w:szCs w:val="72"/>
        </w:rPr>
        <w:t>al.</w:t>
      </w:r>
    </w:p>
    <w:p w:rsidR="002A24ED" w:rsidRPr="00A74B56" w:rsidRDefault="002A24ED" w:rsidP="00D95092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146" style="position:absolute;margin-left:86.85pt;margin-top:10.65pt;width:368.55pt;height:45.3pt;z-index:251654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>Lale      Lale Ela el ele.</w:t>
      </w:r>
    </w:p>
    <w:p w:rsidR="002A24ED" w:rsidRDefault="002A24ED" w:rsidP="00A74B56">
      <w:pPr>
        <w:tabs>
          <w:tab w:val="center" w:pos="4536"/>
          <w:tab w:val="left" w:pos="5790"/>
        </w:tabs>
        <w:rPr>
          <w:rFonts w:ascii="Hand writing Mutlu" w:hAnsi="Hand writing Mutlu"/>
          <w:sz w:val="72"/>
          <w:szCs w:val="72"/>
        </w:rPr>
      </w:pPr>
    </w:p>
    <w:p w:rsidR="002A24ED" w:rsidRDefault="002A24ED" w:rsidP="00A74B56">
      <w:pPr>
        <w:tabs>
          <w:tab w:val="center" w:pos="4536"/>
          <w:tab w:val="left" w:pos="5790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186" style="position:absolute;margin-left:-23.45pt;margin-top:20.5pt;width:474.3pt;height:45.3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A24ED" w:rsidRPr="00A74B56" w:rsidRDefault="002A24ED" w:rsidP="00D95092">
      <w:pPr>
        <w:tabs>
          <w:tab w:val="center" w:pos="4536"/>
          <w:tab w:val="left" w:pos="5790"/>
        </w:tabs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226" style="position:absolute;margin-left:-22.25pt;margin-top:83.9pt;width:468.75pt;height:45.3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66" style="position:absolute;margin-left:97.95pt;margin-top:-116.35pt;width:363.25pt;height:4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06" style="position:absolute;margin-left:-23.45pt;margin-top:10.4pt;width:473.55pt;height:45.3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  </w:t>
      </w:r>
      <w:r>
        <w:rPr>
          <w:rFonts w:ascii="Hand writing Mutlu" w:hAnsi="Hand writing Mutlu"/>
          <w:sz w:val="72"/>
          <w:szCs w:val="72"/>
        </w:rPr>
        <w:br w:type="textWrapping" w:clear="all"/>
        <w:t xml:space="preserve">        </w:t>
      </w:r>
    </w:p>
    <w:p w:rsidR="002A24ED" w:rsidRPr="00BF7591" w:rsidRDefault="002A24ED" w:rsidP="00D741E2">
      <w:pPr>
        <w:tabs>
          <w:tab w:val="left" w:pos="3570"/>
          <w:tab w:val="left" w:pos="6660"/>
          <w:tab w:val="right" w:pos="9072"/>
        </w:tabs>
        <w:jc w:val="center"/>
        <w:rPr>
          <w:rFonts w:cs="Calibri"/>
          <w:i/>
          <w:sz w:val="40"/>
          <w:szCs w:val="40"/>
          <w:u w:val="single"/>
        </w:rPr>
      </w:pPr>
      <w:hyperlink r:id="rId12" w:history="1">
        <w:r w:rsidRPr="006D6A86">
          <w:rPr>
            <w:rStyle w:val="Hyperlink"/>
            <w:rFonts w:cs="Calibri"/>
            <w:i/>
            <w:sz w:val="40"/>
            <w:szCs w:val="40"/>
          </w:rPr>
          <w:t>www.sorubak.com</w:t>
        </w:r>
      </w:hyperlink>
      <w:r>
        <w:rPr>
          <w:rFonts w:cs="Calibri"/>
          <w:i/>
          <w:sz w:val="40"/>
          <w:szCs w:val="40"/>
          <w:u w:val="single"/>
        </w:rPr>
        <w:t xml:space="preserve"> </w:t>
      </w:r>
    </w:p>
    <w:p w:rsidR="002A24ED" w:rsidRDefault="002A24ED" w:rsidP="00D741E2"/>
    <w:sectPr w:rsidR="002A24ED" w:rsidSect="000E35B9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4ED" w:rsidRDefault="002A24ED" w:rsidP="00317E20">
      <w:pPr>
        <w:spacing w:after="0" w:line="240" w:lineRule="auto"/>
      </w:pPr>
      <w:r>
        <w:separator/>
      </w:r>
    </w:p>
  </w:endnote>
  <w:endnote w:type="continuationSeparator" w:id="0">
    <w:p w:rsidR="002A24ED" w:rsidRDefault="002A24ED" w:rsidP="00317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4ED" w:rsidRDefault="002A24ED" w:rsidP="00317E20">
      <w:pPr>
        <w:spacing w:after="0" w:line="240" w:lineRule="auto"/>
      </w:pPr>
      <w:r>
        <w:separator/>
      </w:r>
    </w:p>
  </w:footnote>
  <w:footnote w:type="continuationSeparator" w:id="0">
    <w:p w:rsidR="002A24ED" w:rsidRDefault="002A24ED" w:rsidP="00317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ED" w:rsidRDefault="002A24ED">
    <w:pPr>
      <w:pStyle w:val="Header"/>
    </w:pPr>
  </w:p>
  <w:p w:rsidR="002A24ED" w:rsidRDefault="002A24ED">
    <w:pPr>
      <w:pStyle w:val="Header"/>
    </w:pPr>
  </w:p>
  <w:p w:rsidR="002A24ED" w:rsidRDefault="002A24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20"/>
    <w:rsid w:val="000D7E34"/>
    <w:rsid w:val="000E35B9"/>
    <w:rsid w:val="002A24ED"/>
    <w:rsid w:val="00317E20"/>
    <w:rsid w:val="00352633"/>
    <w:rsid w:val="00413743"/>
    <w:rsid w:val="006D6A86"/>
    <w:rsid w:val="00880BBB"/>
    <w:rsid w:val="008A59CD"/>
    <w:rsid w:val="00971A7A"/>
    <w:rsid w:val="00A339DB"/>
    <w:rsid w:val="00A74B56"/>
    <w:rsid w:val="00AF020D"/>
    <w:rsid w:val="00B10BB0"/>
    <w:rsid w:val="00BF7591"/>
    <w:rsid w:val="00C1477E"/>
    <w:rsid w:val="00CE7DDD"/>
    <w:rsid w:val="00D43A10"/>
    <w:rsid w:val="00D44917"/>
    <w:rsid w:val="00D741E2"/>
    <w:rsid w:val="00D95092"/>
    <w:rsid w:val="00EE56DC"/>
    <w:rsid w:val="00F61374"/>
    <w:rsid w:val="00F9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5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17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7E2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17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7E2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6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741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start=771&amp;hl=tr&amp;tbo=d&amp;biw=1366&amp;bih=673&amp;tbm=isch&amp;tbnid=cg6v1ujinx-rJM:&amp;imgrefurl=http://www.geldik.com/anime-resimleri/3329-seker-kiz-candy-resmi-seker-kiz-candy-resimleri.html&amp;docid=EfssbEdc_vaFPM&amp;imgurl=http://www.noos.org/anime/nostalgie/candy/images/candy41.jpg&amp;w=498&amp;h=626&amp;ei=PszAUKeEJ6Th4QS40YHQBQ&amp;zoom=1&amp;iact=hc&amp;vpx=455&amp;vpy=298&amp;dur=2113&amp;hovh=252&amp;hovw=200&amp;tx=114&amp;ty=145&amp;sig=104111355837733751386&amp;page=22&amp;tbnh=151&amp;tbnw=120&amp;ndsp=29&amp;ved=1t:429,r:81,s:700,i:247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zgifilmresimleri.com/wp-content/uploads/7.png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hl=tr&amp;sa=X&amp;tbo=d&amp;biw=1366&amp;bih=673&amp;tbm=isch&amp;tbnid=odj35BxORw8MfM:&amp;imgrefurl=http://facekapakfoton.tr.gg/Facebook-Lale-Kapak-Resmi.htm&amp;docid=B_3mImNVYlXh3M&amp;imgurl=http://img.webme.com/pic/f/facekapakfoton/lale5.jpg&amp;w=850&amp;h=315&amp;ei=5MrAUPHXHa_N4QSMrIHICA&amp;zoom=1&amp;iact=hc&amp;vpx=435&amp;vpy=364&amp;dur=557&amp;hovh=136&amp;hovw=369&amp;tx=271&amp;ty=37&amp;sig=104111355837733751386&amp;page=3&amp;tbnh=130&amp;tbnw=237&amp;start=68&amp;ndsp=32&amp;ved=1t:429,r:71,s:0,i:299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181</Words>
  <Characters>1032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2012-12-06T17:01:00Z</dcterms:created>
  <dcterms:modified xsi:type="dcterms:W3CDTF">2012-12-16T14:15:00Z</dcterms:modified>
  <cp:category>www.sorubak.com</cp:category>
</cp:coreProperties>
</file>