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816" w:rsidRPr="00DB1585" w:rsidRDefault="00065816">
      <w:pPr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group id="Grup 290" o:spid="_x0000_s1026" style="position:absolute;margin-left:-24.7pt;margin-top:10.7pt;width:531pt;height:45.3pt;z-index:2516556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66" type="#_x0000_t75" style="position:absolute;margin-left:-23.8pt;margin-top:10.8pt;width:33pt;height:43.5pt;z-index:-251668992;visibility:visible">
            <v:imagedata r:id="rId6" o:title=""/>
          </v:shape>
        </w:pict>
      </w:r>
      <w:r>
        <w:rPr>
          <w:rFonts w:ascii="Hand writing Mutlu" w:hAnsi="Hand writing Mutlu"/>
          <w:sz w:val="72"/>
          <w:szCs w:val="72"/>
        </w:rPr>
        <w:t xml:space="preserve"> Damla dünya dönüyor.     </w:t>
      </w:r>
      <w:r w:rsidRPr="00DB1585">
        <w:rPr>
          <w:rFonts w:ascii="Nurhan Uz" w:hAnsi="Nurhan Uz"/>
          <w:sz w:val="72"/>
          <w:szCs w:val="72"/>
        </w:rPr>
        <w:t xml:space="preserve">              </w:t>
      </w:r>
    </w:p>
    <w:p w:rsidR="00065816" w:rsidRPr="00ED6675" w:rsidRDefault="0006581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2" o:spid="_x0000_s1067" type="#_x0000_t75" style="position:absolute;margin-left:-23.2pt;margin-top:10.5pt;width:33pt;height:43.5pt;z-index:-251667968;visibility:visible">
            <v:imagedata r:id="rId6" o:title=""/>
          </v:shape>
        </w:pict>
      </w:r>
      <w:r>
        <w:rPr>
          <w:noProof/>
          <w:lang w:eastAsia="tr-TR"/>
        </w:rPr>
        <w:pict>
          <v:group id="Grup 7" o:spid="_x0000_s1068" style="position:absolute;margin-left:-23.95pt;margin-top:10.65pt;width:531pt;height:45.3pt;z-index:2516526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0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0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0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0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0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0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0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0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0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1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DB1585">
        <w:rPr>
          <w:rFonts w:ascii="Nurhan Uz" w:hAnsi="Nurhan Uz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Dilek o ördek ölmüş.</w:t>
      </w:r>
    </w:p>
    <w:p w:rsidR="00065816" w:rsidRDefault="0006581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3" o:spid="_x0000_s1108" type="#_x0000_t75" style="position:absolute;margin-left:-22.5pt;margin-top:10.8pt;width:33pt;height:43.5pt;z-index:-251666944;visibility:visible">
            <v:imagedata r:id="rId6" o:title=""/>
          </v:shape>
        </w:pict>
      </w:r>
      <w:r>
        <w:rPr>
          <w:noProof/>
          <w:lang w:eastAsia="tr-TR"/>
        </w:rPr>
        <w:pict>
          <v:group id="Grup 50" o:spid="_x0000_s1109" style="position:absolute;margin-left:-22.95pt;margin-top:10.75pt;width:531pt;height:45.3pt;z-index:2516536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11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1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11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11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1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11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11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1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3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3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3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1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4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1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D667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Kadriye modaya uyma.</w:t>
      </w:r>
      <w:r w:rsidRPr="00ED6675">
        <w:rPr>
          <w:rFonts w:ascii="Hand writing Mutlu" w:hAnsi="Hand writing Mutlu"/>
          <w:sz w:val="72"/>
          <w:szCs w:val="72"/>
        </w:rPr>
        <w:t xml:space="preserve">  </w:t>
      </w:r>
    </w:p>
    <w:p w:rsidR="00065816" w:rsidRPr="00ED6675" w:rsidRDefault="0006581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Grup 90" o:spid="_x0000_s1149" style="position:absolute;margin-left:-21.8pt;margin-top:10.6pt;width:531pt;height:45.3pt;z-index:2516546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15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15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15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15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15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15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16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1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1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Resim 4" o:spid="_x0000_s1189" type="#_x0000_t75" style="position:absolute;margin-left:-21.65pt;margin-top:11.25pt;width:33pt;height:43.5pt;z-index:-251665920;visibility:visible">
            <v:imagedata r:id="rId6" o:title=""/>
          </v:shape>
        </w:pict>
      </w:r>
      <w:r>
        <w:rPr>
          <w:rFonts w:ascii="Hand writing Mutlu" w:hAnsi="Hand writing Mutlu"/>
          <w:sz w:val="72"/>
          <w:szCs w:val="72"/>
        </w:rPr>
        <w:t>Demet  yardım et.</w:t>
      </w:r>
      <w:r w:rsidRPr="00ED6675">
        <w:rPr>
          <w:rFonts w:ascii="Hand writing Mutlu" w:hAnsi="Hand writing Mutlu"/>
          <w:sz w:val="72"/>
          <w:szCs w:val="72"/>
        </w:rPr>
        <w:t xml:space="preserve">   </w:t>
      </w:r>
    </w:p>
    <w:p w:rsidR="00065816" w:rsidRPr="00ED6675" w:rsidRDefault="00065816" w:rsidP="004844A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Resim 5" o:spid="_x0000_s1190" type="#_x0000_t75" style="position:absolute;margin-left:-21.65pt;margin-top:11.65pt;width:33pt;height:43.5pt;z-index:-251664896;visibility:visible">
            <v:imagedata r:id="rId6" o:title=""/>
          </v:shape>
        </w:pict>
      </w:r>
      <w:r w:rsidRPr="00ED6675">
        <w:rPr>
          <w:rFonts w:ascii="Hand writing Mutlu" w:hAnsi="Hand writing Mutlu"/>
          <w:noProof/>
          <w:sz w:val="72"/>
          <w:szCs w:val="72"/>
          <w:lang w:eastAsia="tr-TR"/>
        </w:rPr>
        <w:t xml:space="preserve"> </w:t>
      </w:r>
      <w:r>
        <w:rPr>
          <w:rFonts w:ascii="Hand writing Mutlu" w:hAnsi="Hand writing Mutlu"/>
          <w:noProof/>
          <w:sz w:val="72"/>
          <w:szCs w:val="72"/>
          <w:lang w:eastAsia="tr-TR"/>
        </w:rPr>
        <w:t>Dedem odun topladı.</w:t>
      </w:r>
      <w:r w:rsidRPr="00ED6675">
        <w:rPr>
          <w:rFonts w:ascii="Hand writing Mutlu" w:hAnsi="Hand writing Mutlu"/>
          <w:noProof/>
          <w:sz w:val="72"/>
          <w:szCs w:val="72"/>
          <w:lang w:eastAsia="tr-TR"/>
        </w:rPr>
        <w:t xml:space="preserve"> </w:t>
      </w:r>
      <w:r>
        <w:rPr>
          <w:noProof/>
          <w:lang w:eastAsia="tr-TR"/>
        </w:rPr>
        <w:pict>
          <v:group id="_x0000_s1191" style="position:absolute;margin-left:-24.7pt;margin-top:10.7pt;width:531pt;height:45.3pt;z-index:2516679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231" type="#_x0000_t75" style="position:absolute;margin-left:-23.8pt;margin-top:10.8pt;width:33pt;height:43.5pt;z-index:-251659776;visibility:visible;mso-position-horizontal-relative:text;mso-position-vertical-relative:text">
            <v:imagedata r:id="rId6" o:title=""/>
          </v:shape>
        </w:pict>
      </w:r>
      <w:r w:rsidRPr="00ED6675">
        <w:rPr>
          <w:rFonts w:ascii="Hand writing Mutlu" w:hAnsi="Hand writing Mutlu"/>
          <w:sz w:val="72"/>
          <w:szCs w:val="72"/>
        </w:rPr>
        <w:t xml:space="preserve">              </w:t>
      </w:r>
    </w:p>
    <w:p w:rsidR="00065816" w:rsidRPr="00ED6675" w:rsidRDefault="00065816" w:rsidP="004844A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232" type="#_x0000_t75" style="position:absolute;margin-left:-23.2pt;margin-top:10.5pt;width:33pt;height:43.5pt;z-index:-251658752;visibility:visible">
            <v:imagedata r:id="rId6" o:title=""/>
          </v:shape>
        </w:pict>
      </w:r>
      <w:r>
        <w:rPr>
          <w:noProof/>
          <w:lang w:eastAsia="tr-TR"/>
        </w:rPr>
        <w:pict>
          <v:group id="_x0000_s1233" style="position:absolute;margin-left:-23.95pt;margin-top:10.65pt;width:531pt;height:45.3pt;z-index:251664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">
            <v:shape id="Freeform 3" o:spid="_x0000_s123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UhdL4A&#10;AADbAAAADwAAAGRycy9kb3ducmV2LnhtbERPy6rCMBDdC/5DGMHdNVWhXKpRRBDuRrA+9mMztsVm&#10;UpNcrX9vBMHdHM5z5svONOJOzteWFYxHCQjiwuqaSwXHw+bnF4QPyBoby6TgSR6Wi35vjpm2D87p&#10;vg+liCHsM1RQhdBmUvqiIoN+ZFviyF2sMxgidKXUDh8x3DRykiSpNFhzbKiwpXVFxXX/bxRs1yt5&#10;3k2tztPT5lpM0tzdXK7UcNCtZiACdeEr/rj/dJw/hvcv8QC5eA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/lIXS+AAAA2wAAAA8AAAAAAAAAAAAAAAAAmAIAAGRycy9kb3ducmV2&#10;LnhtbFBLBQYAAAAABAAEAPUAAACD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3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oup 5" o:spid="_x0000_s12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rect id="Rectangle 6" o:spid="_x0000_s123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JX8IA&#10;AADbAAAADwAAAGRycy9kb3ducmV2LnhtbERPS4vCMBC+L/gfwgh7W1O7yy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QlfwgAAANsAAAAPAAAAAAAAAAAAAAAAAJgCAABkcnMvZG93&#10;bnJldi54bWxQSwUGAAAAAAQABAD1AAAAhwMAAAAA&#10;" filled="f" strokecolor="#009dc7" strokeweight=".21847mm">
                  <v:path arrowok="t"/>
                </v:rect>
                <v:rect id="Rectangle 7" o:spid="_x0000_s12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GsxMIA&#10;AADbAAAADwAAAGRycy9kb3ducmV2LnhtbERPS4vCMBC+L/gfwgh7W1O77CLVKCIKetiF9XHwNjRj&#10;W20mJYm1/vuNIHibj+85k1lnatGS85VlBcNBAoI4t7riQsF+t/oYgfABWWNtmRTcycNs2nubYKbt&#10;jf+o3YZCxBD2GSooQ2gyKX1ekkE/sA1x5E7WGQwRukJqh7cYbmqZJsm3NFhxbCixoUVJ+WV7NQoO&#10;y2P7e06rdNPmG7db/nzeLw0r9d7v5mMQgbrwEj/dax3nf8Hjl3iAn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8azEwgAAANsAAAAPAAAAAAAAAAAAAAAAAJgCAABkcnMvZG93&#10;bnJldi54bWxQSwUGAAAAAAQABAD1AAAAhwMAAAAA&#10;" filled="f" strokecolor="#009dc7" strokeweight=".21847mm">
                  <v:path arrowok="t"/>
                </v:rect>
                <v:rect id="Rectangle 8" o:spid="_x0000_s123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Mys8EA&#10;AADbAAAADwAAAGRycy9kb3ducmV2LnhtbERPTYvCMBC9C/6HMII3Ta0gSzWKiIIedkHdPXgbmrGt&#10;NpOSxFr//WZB2Ns83ucsVp2pRUvOV5YVTMYJCOLc6ooLBd/n3egDhA/IGmvLpOBFHlbLfm+BmbZP&#10;PlJ7CoWIIewzVFCG0GRS+rwkg35sG+LIXa0zGCJ0hdQOnzHc1DJNkpk0WHFsKLGhTUn5/fQwCn62&#10;l/brllbpoc0P7rz9nL7uDSs1HHTrOYhAXfgXv917Hef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cjMrPBAAAA2wAAAA8AAAAAAAAAAAAAAAAAmAIAAGRycy9kb3du&#10;cmV2LnhtbFBLBQYAAAAABAAEAPUAAACGAwAAAAA=&#10;" filled="f" strokecolor="#009dc7" strokeweight=".21847mm">
                  <v:path arrowok="t"/>
                </v:rect>
              </v:group>
              <v:group id="Group 9" o:spid="_x0000_s124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10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<v:shape id="Freeform 17" o:spid="_x0000_s12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3rc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K/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oDe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5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5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5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R1vMMA&#10;AADbAAAADwAAAGRycy9kb3ducmV2LnhtbESPQWsCMRSE7wX/Q3iCt5q40iKrUUQoerFQWz0/N8/d&#10;xc3LkqTr7r9vCoUeh5n5hlltetuIjnyoHWuYTRUI4sKZmksNX59vzwsQISIbbByThoECbNajpxXm&#10;xj34g7pTLEWCcMhRQxVjm0sZiooshqlriZN3c95iTNKX0nh8JLhtZKbUq7RYc1qosKVdRcX99G01&#10;XLP34ar85bwffGePAS/7UmVaT8b9dgkiUh//w3/tg9Ewf4H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R1v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shape id="Freeform 29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ZKecIA&#10;AADb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O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lkp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TUDs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RNQO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6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<v:shape id="Freeform 36" o:spid="_x0000_s1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Hp4cIA&#10;AADb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O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4enh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1Mes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1Me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D667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Eda dosyamı tutma.</w:t>
      </w:r>
      <w:r w:rsidRPr="00ED6675">
        <w:rPr>
          <w:rFonts w:ascii="Hand writing Mutlu" w:hAnsi="Hand writing Mutlu"/>
          <w:sz w:val="72"/>
          <w:szCs w:val="72"/>
        </w:rPr>
        <w:t xml:space="preserve"> </w:t>
      </w:r>
    </w:p>
    <w:p w:rsidR="00065816" w:rsidRPr="00ED6675" w:rsidRDefault="00065816" w:rsidP="004844A5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shape id="_x0000_s1273" type="#_x0000_t75" style="position:absolute;margin-left:-22.5pt;margin-top:10.8pt;width:33pt;height:43.5pt;z-index:-251657728;visibility:visible">
            <v:imagedata r:id="rId6" o:title=""/>
          </v:shape>
        </w:pict>
      </w:r>
      <w:r>
        <w:rPr>
          <w:noProof/>
          <w:lang w:eastAsia="tr-TR"/>
        </w:rPr>
        <w:pict>
          <v:group id="_x0000_s1274" style="position:absolute;margin-left:-22.95pt;margin-top:10.75pt;width:531pt;height:45.3pt;z-index:2516659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">
            <v:shape id="Freeform 3" o:spid="_x0000_s127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+YtMEA&#10;AADbAAAADwAAAGRycy9kb3ducmV2LnhtbESPQYvCMBSE7wv+h/AEb2uqskWqUUQQvAjW1fuzebbF&#10;5qUmUeu/3wjCHoeZ+YaZLzvTiAc5X1tWMBomIIgLq2suFRx/N99TED4ga2wsk4IXeVguel9zzLR9&#10;ck6PQyhFhLDPUEEVQptJ6YuKDPqhbYmjd7HOYIjSlVI7fEa4aeQ4SVJpsOa4UGFL64qK6+FuFOzW&#10;K3neT6zO09PmWozT3N1crtSg361mIAJ14T/8aW+1gp8RvL/EHy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PmL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7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group id="Group 5" o:spid="_x0000_s127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<v:rect id="Rectangle 6" o:spid="_x0000_s127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ewn8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z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ewn8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27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sVBMUA&#10;AADbAAAADwAAAGRycy9kb3ducmV2LnhtbESPQWvCQBSE70L/w/IK3nTTi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xUExQAAANsAAAAPAAAAAAAAAAAAAAAAAJgCAABkcnMv&#10;ZG93bnJldi54bWxQSwUGAAAAAAQABAD1AAAAigMAAAAA&#10;" filled="f" strokecolor="#009dc7" strokeweight=".21847mm">
                  <v:path arrowok="t"/>
                </v:rect>
                <v:rect id="Rectangle 8" o:spid="_x0000_s128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mLc8QA&#10;AADbAAAADwAAAGRycy9kb3ducmV2LnhtbESPT4vCMBTE74LfITxhb5raZUW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Ji3P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28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shape id="Freeform 10" o:spid="_x0000_s12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shape id="Freeform 17" o:spid="_x0000_s128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9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9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9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9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9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9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7MfMMA&#10;AADbAAAADwAAAGRycy9kb3ducmV2LnhtbESPQWsCMRSE7wX/Q3iCt5q4YCurUUQoerFQWz0/N8/d&#10;xc3LkqTr7r9vCoUeh5n5hlltetuIjnyoHWuYTRUI4sKZmksNX59vzwsQISIbbByThoECbNajpxXm&#10;xj34g7pTLEWCcMhRQxVjm0sZiooshqlriZN3c95iTNKX0nh8JLhtZKbUi7RYc1qosKVdRcX99G01&#10;XLP34ar85bwffGePAS/7UmVaT8b9dgkiUh//w3/tg9HwOo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7MfMMAAADb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0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EcaVc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bwt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BHGlXFAAAA2wAA&#10;AA8AAAAAAAAAAAAAAAAAqgIAAGRycy9kb3ducmV2LnhtbFBLBQYAAAAABAAEAPoAAACcAwAAAAA=&#10;">
                <v:shape id="Freeform 29" o:spid="_x0000_s13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0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  <v:shape id="Freeform 36" o:spid="_x0000_s130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T24MMA&#10;AADbAAAADwAAAGRycy9kb3ducmV2LnhtbESPS2vDMBCE74X8B7GB3pp1QhuC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xT24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ol8IA&#10;AADb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xmiX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NDMMA&#10;AADbAAAADwAAAGRycy9kb3ducmV2LnhtbESPS2vDMBCE74X8B7GB3pp1QkmDEyWEQh+HUmhS6HWx&#10;NpaJtDKW/Oi/rwqFHoeZ+YbZHSbv1MBdbIJoWC4KUCxVMI3UGj7PT3cbUDGRGHJBWMM3RzjsZzc7&#10;Kk0Y5YOHU6pVhkgsSYNNqS0RY2XZU1yEliV7l9B5Sll2NZqOxgz3DldFsUZPjeQFSy0/Wq6up95r&#10;cM4hfx3f1+MbDn1//+KfLa60vp1Pxy2oxFP6D/+1X42GzQP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rND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VZfr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L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FVl+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1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Pr="00ED667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Ördek derede yüzüyor.</w:t>
      </w:r>
    </w:p>
    <w:p w:rsidR="00065816" w:rsidRPr="00ED6675" w:rsidRDefault="00065816">
      <w:pPr>
        <w:rPr>
          <w:rFonts w:ascii="Hand writing Mutlu" w:hAnsi="Hand writing Mutlu"/>
          <w:sz w:val="72"/>
          <w:szCs w:val="72"/>
        </w:rPr>
      </w:pPr>
      <w:r>
        <w:rPr>
          <w:noProof/>
          <w:lang w:eastAsia="tr-TR"/>
        </w:rPr>
        <w:pict>
          <v:group id="_x0000_s1314" style="position:absolute;margin-left:-21.8pt;margin-top:10.6pt;width:531pt;height:45.3pt;z-index:251666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">
            <v:shape id="Freeform 3" o:spid="_x0000_s131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iLsEA&#10;AADbAAAADwAAAGRycy9kb3ducmV2LnhtbESPQYvCMBSE74L/ITzBm6YqlLUaRQTBi2BdvT+bZ1ts&#10;XmoStf77zcLCHoeZ+YZZrjvTiBc5X1tWMBknIIgLq2suFZy/d6MvED4ga2wsk4IPeViv+r0lZtq+&#10;OafXKZQiQthnqKAKoc2k9EVFBv3YtsTRu1lnMETpSqkdviPcNHKaJKk0WHNcqLClbUXF/fQ0Cg7b&#10;jbweZ1bn6WV3L6Zp7h4uV2o46DYLEIG68B/+a++1gvkEfr/EHy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2Ii7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1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3D6rM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d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3D6rMQAAADbAAAA&#10;DwAAAAAAAAAAAAAAAACqAgAAZHJzL2Rvd25yZXYueG1sUEsFBgAAAAAEAAQA+gAAAJsDAAAAAA==&#10;">
              <v:group id="Group 5" o:spid="_x0000_s131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DxfN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c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DxfN8QAAADbAAAA&#10;DwAAAAAAAAAAAAAAAACqAgAAZHJzL2Rvd25yZXYueG1sUEsFBgAAAAAEAAQA+gAAAJsDAAAAAA==&#10;">
                <v:rect id="Rectangle 6" o:spid="_x0000_s131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4KBc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4KBc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31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KvnsYA&#10;AADbAAAADwAAAGRycy9kb3ducmV2LnhtbESPT2vCQBTE74LfYXlCb3VjisWmboIUC/XQgn966O2R&#10;fSbR7Nuwu43x27uFgsdhZn7DLIvBtKIn5xvLCmbTBARxaXXDlYLD/v1xAcIHZI2tZVJwJQ9FPh4t&#10;MdP2wlvqd6ESEcI+QwV1CF0mpS9rMuintiOO3tE6gyFKV0nt8BLhppVpkjxLgw3HhRo7equpPO9+&#10;jYLv9U//dUqbdNOXG7dffz5dzx0r9TAZVq8gAg3hHv5vf2gFL3P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iKvnsYAAADbAAAADwAAAAAAAAAAAAAAAACYAgAAZHJz&#10;L2Rvd25yZXYueG1sUEsFBgAAAAAEAAQA9QAAAIsDAAAAAA==&#10;" filled="f" strokecolor="#009dc7" strokeweight=".21847mm">
                  <v:path arrowok="t"/>
                </v:rect>
                <v:rect id="Rectangle 8" o:spid="_x0000_s132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Ax6cUA&#10;AADbAAAADwAAAGRycy9kb3ducmV2LnhtbESPQWvCQBSE70L/w/IK3nTTCNKmbkIpFvSgUNMeentk&#10;X5PU7Nuwu43x37uC4HGYmW+YVTGaTgzkfGtZwdM8AUFcWd1yreCr/Jg9g/ABWWNnmRScyUORP0xW&#10;mGl74k8aDqEWEcI+QwVNCH0mpa8aMujntieO3q91BkOUrpba4SnCTSfTJFlKgy3HhQZ7em+oOh7+&#10;jYLv9c+w/0vbdDtUW1eud4vzsWelpo/j2yuIQGO4h2/tjVbwso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8DHpxQAAANs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32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shape id="Freeform 10" o:spid="_x0000_s13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shape id="Freeform 17" o:spid="_x0000_s13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Etl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7Etl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IDcEA&#10;AADc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y+e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9i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3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3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3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I5cEA&#10;AADcAAAADwAAAGRycy9kb3ducmV2LnhtbERP32vCMBB+F/wfwg32pokFRTqjyED0xcF08/lsbm2x&#10;uZQk1va/X4TB3u7j+3mrTW8b0ZEPtWMNs6kCQVw4U3Op4eu8myxBhIhssHFMGgYKsFmPRyvMjXvw&#10;J3WnWIoUwiFHDVWMbS5lKCqyGKauJU7cj/MWY4K+lMbjI4XbRmZKLaTFmlNDhS29V1TcTner4Zp9&#10;DFflL9/7wXf2GPCyL1Wm9etLv30DEamP/+I/98Gk+bM5PJ9JF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qSOX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4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rgxbsMAAADc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+MEbs+E&#10;C+T+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uDFuwwAAANwAAAAP&#10;AAAAAAAAAAAAAAAAAKoCAABkcnMvZG93bnJldi54bWxQSwUGAAAAAAQABAD6AAAAmgMAAAAA&#10;">
                <v:shape id="Freeform 29" o:spid="_x0000_s13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4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<v:shape id="Freeform 36" o:spid="_x0000_s1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Rx9sAA&#10;AADc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C32fyBbj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ARx9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dAH8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dA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vlhM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b5Y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354" type="#_x0000_t75" style="position:absolute;margin-left:-21.65pt;margin-top:11.25pt;width:33pt;height:43.5pt;z-index:-251656704;visibility:visible">
            <v:imagedata r:id="rId6" o:title=""/>
          </v:shape>
        </w:pict>
      </w:r>
      <w:r w:rsidRPr="00ED6675">
        <w:rPr>
          <w:rFonts w:ascii="Hand writing Mutlu" w:hAnsi="Hand writing Mutlu"/>
          <w:sz w:val="72"/>
          <w:szCs w:val="72"/>
        </w:rPr>
        <w:t xml:space="preserve"> </w:t>
      </w:r>
      <w:r>
        <w:rPr>
          <w:rFonts w:ascii="Hand writing Mutlu" w:hAnsi="Hand writing Mutlu"/>
          <w:sz w:val="72"/>
          <w:szCs w:val="72"/>
        </w:rPr>
        <w:t>Adam olmak istiyorum.</w:t>
      </w:r>
      <w:r w:rsidRPr="00ED6675">
        <w:rPr>
          <w:rFonts w:ascii="Hand writing Mutlu" w:hAnsi="Hand writing Mutlu"/>
          <w:sz w:val="72"/>
          <w:szCs w:val="72"/>
        </w:rPr>
        <w:t xml:space="preserve">  </w:t>
      </w:r>
      <w:r>
        <w:rPr>
          <w:noProof/>
          <w:lang w:eastAsia="tr-TR"/>
        </w:rPr>
        <w:pict>
          <v:shape id="_x0000_s1355" type="#_x0000_t75" style="position:absolute;margin-left:-21.65pt;margin-top:11.65pt;width:33pt;height:43.5pt;z-index:-251655680;visibility:visible;mso-position-horizontal-relative:text;mso-position-vertical-relative:text">
            <v:imagedata r:id="rId6" o:title=""/>
          </v:shape>
        </w:pict>
      </w:r>
      <w:r>
        <w:rPr>
          <w:noProof/>
          <w:lang w:eastAsia="tr-TR"/>
        </w:rPr>
        <w:pict>
          <v:shape id="Resim 6" o:spid="_x0000_s1356" type="#_x0000_t75" style="position:absolute;margin-left:-24.95pt;margin-top:11.25pt;width:33pt;height:43.5pt;z-index:-251654656;visibility:visible;mso-position-horizontal-relative:text;mso-position-vertical-relative:text">
            <v:imagedata r:id="rId6" o:title=""/>
          </v:shape>
        </w:pict>
      </w:r>
      <w:r>
        <w:rPr>
          <w:noProof/>
          <w:lang w:eastAsia="tr-TR"/>
        </w:rPr>
        <w:pict>
          <v:shape id="Resim 8" o:spid="_x0000_s1357" type="#_x0000_t75" style="position:absolute;margin-left:-24.45pt;margin-top:10.9pt;width:33pt;height:43.5pt;z-index:-251653632;visibility:visible;mso-position-horizontal-relative:text;mso-position-vertical-relative:text">
            <v:imagedata r:id="rId6" o:title=""/>
          </v:shape>
        </w:pict>
      </w:r>
      <w:r>
        <w:rPr>
          <w:noProof/>
          <w:lang w:eastAsia="tr-TR"/>
        </w:rPr>
        <w:pict>
          <v:shape id="Resim 9" o:spid="_x0000_s1358" type="#_x0000_t75" style="position:absolute;margin-left:-23.55pt;margin-top:10.5pt;width:33pt;height:43.5pt;z-index:-251652608;visibility:visible;mso-position-horizontal-relative:text;mso-position-vertical-relative:text">
            <v:imagedata r:id="rId6" o:title=""/>
          </v:shape>
        </w:pict>
      </w:r>
    </w:p>
    <w:p w:rsidR="00065816" w:rsidRPr="00DB1585" w:rsidRDefault="00065816" w:rsidP="00897A00">
      <w:pPr>
        <w:tabs>
          <w:tab w:val="left" w:pos="8100"/>
        </w:tabs>
        <w:rPr>
          <w:rFonts w:ascii="Nurhan Uz" w:hAnsi="Nurhan Uz"/>
          <w:sz w:val="28"/>
          <w:szCs w:val="28"/>
          <w:lang w:eastAsia="tr-TR"/>
        </w:rPr>
      </w:pPr>
      <w:r w:rsidRPr="00DB1585">
        <w:rPr>
          <w:rFonts w:ascii="Nurhan Uz" w:hAnsi="Nurhan Uz"/>
          <w:sz w:val="28"/>
          <w:szCs w:val="28"/>
          <w:lang w:eastAsia="tr-TR"/>
        </w:rPr>
        <w:t xml:space="preserve"> </w:t>
      </w:r>
      <w:r>
        <w:rPr>
          <w:rFonts w:ascii="Hand writing Mutlu" w:hAnsi="Hand writing Mutlu"/>
          <w:sz w:val="36"/>
          <w:szCs w:val="36"/>
          <w:lang w:eastAsia="tr-TR"/>
        </w:rPr>
        <w:t>Cümleleri 5 kere oku ve bakmadan defterine yaz.Unutma bakmadan yazarsan daha çabuk okursun</w:t>
      </w:r>
      <w:bookmarkStart w:id="0" w:name="_GoBack"/>
      <w:bookmarkEnd w:id="0"/>
      <w:r w:rsidRPr="00DB1585">
        <w:rPr>
          <w:rFonts w:ascii="Nurhan Uz" w:hAnsi="Nurhan Uz"/>
          <w:sz w:val="28"/>
          <w:szCs w:val="28"/>
          <w:lang w:eastAsia="tr-TR"/>
        </w:rPr>
        <w:t xml:space="preserve">             </w:t>
      </w:r>
      <w:r>
        <w:rPr>
          <w:rFonts w:ascii="Nurhan Uz" w:hAnsi="Nurhan Uz"/>
          <w:sz w:val="28"/>
          <w:szCs w:val="28"/>
          <w:lang w:eastAsia="tr-TR"/>
        </w:rPr>
        <w:t xml:space="preserve"> </w:t>
      </w:r>
      <w:hyperlink r:id="rId7" w:history="1">
        <w:r>
          <w:rPr>
            <w:rStyle w:val="Hyperlink"/>
            <w:rFonts w:ascii="Hand writing Mutlu" w:hAnsi="Hand writing Mutlu"/>
            <w:sz w:val="32"/>
            <w:szCs w:val="32"/>
          </w:rPr>
          <w:t>www.sorubak.com</w:t>
        </w:r>
      </w:hyperlink>
      <w:r w:rsidRPr="00DB1585">
        <w:rPr>
          <w:rFonts w:ascii="Nurhan Uz" w:hAnsi="Nurhan Uz"/>
          <w:sz w:val="28"/>
          <w:szCs w:val="28"/>
          <w:lang w:eastAsia="tr-TR"/>
        </w:rPr>
        <w:t xml:space="preserve">                               </w:t>
      </w:r>
    </w:p>
    <w:sectPr w:rsidR="00065816" w:rsidRPr="00DB1585" w:rsidSect="00897A00">
      <w:headerReference w:type="default" r:id="rId8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816" w:rsidRDefault="00065816" w:rsidP="00211A95">
      <w:pPr>
        <w:spacing w:after="0" w:line="240" w:lineRule="auto"/>
      </w:pPr>
      <w:r>
        <w:separator/>
      </w:r>
    </w:p>
  </w:endnote>
  <w:endnote w:type="continuationSeparator" w:id="0">
    <w:p w:rsidR="00065816" w:rsidRDefault="00065816" w:rsidP="00211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816" w:rsidRDefault="00065816" w:rsidP="00211A95">
      <w:pPr>
        <w:spacing w:after="0" w:line="240" w:lineRule="auto"/>
      </w:pPr>
      <w:r>
        <w:separator/>
      </w:r>
    </w:p>
  </w:footnote>
  <w:footnote w:type="continuationSeparator" w:id="0">
    <w:p w:rsidR="00065816" w:rsidRDefault="00065816" w:rsidP="00211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816" w:rsidRPr="00211A95" w:rsidRDefault="00065816" w:rsidP="00211A95">
    <w:pPr>
      <w:pStyle w:val="Header"/>
      <w:jc w:val="center"/>
      <w:rPr>
        <w:rFonts w:ascii="Hand writing Mutlu" w:hAnsi="Hand writing Mutlu"/>
        <w:sz w:val="24"/>
        <w:szCs w:val="24"/>
      </w:rPr>
    </w:pPr>
    <w:r>
      <w:rPr>
        <w:rFonts w:ascii="Hand writing Mutlu" w:hAnsi="Hand writing Mutlu"/>
        <w:sz w:val="24"/>
        <w:szCs w:val="24"/>
      </w:rPr>
      <w:t xml:space="preserve">ANAFARTALAR İLKOKULU 1/D  YILDIZLAR </w:t>
    </w:r>
    <w:r w:rsidRPr="00211A95">
      <w:rPr>
        <w:rFonts w:ascii="Hand writing Mutlu" w:hAnsi="Hand writing Mutlu"/>
        <w:sz w:val="24"/>
        <w:szCs w:val="24"/>
      </w:rPr>
      <w:t>SINIFI ÇALIŞMA 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3172"/>
    <w:rsid w:val="00065816"/>
    <w:rsid w:val="0007745B"/>
    <w:rsid w:val="00211A95"/>
    <w:rsid w:val="00292D52"/>
    <w:rsid w:val="003F5283"/>
    <w:rsid w:val="0042446A"/>
    <w:rsid w:val="004844A5"/>
    <w:rsid w:val="00583450"/>
    <w:rsid w:val="005A3A25"/>
    <w:rsid w:val="00623172"/>
    <w:rsid w:val="007C2474"/>
    <w:rsid w:val="007C5817"/>
    <w:rsid w:val="008610AF"/>
    <w:rsid w:val="00897A00"/>
    <w:rsid w:val="008B6E1A"/>
    <w:rsid w:val="008F3027"/>
    <w:rsid w:val="00907179"/>
    <w:rsid w:val="009E720A"/>
    <w:rsid w:val="009F0DA5"/>
    <w:rsid w:val="00BA30B3"/>
    <w:rsid w:val="00BD354C"/>
    <w:rsid w:val="00C7137F"/>
    <w:rsid w:val="00D30881"/>
    <w:rsid w:val="00DB1585"/>
    <w:rsid w:val="00DC1D99"/>
    <w:rsid w:val="00E75923"/>
    <w:rsid w:val="00ED004E"/>
    <w:rsid w:val="00ED6675"/>
    <w:rsid w:val="00F52030"/>
    <w:rsid w:val="00F86A8A"/>
    <w:rsid w:val="00FD5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20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31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11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11A9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11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11A95"/>
    <w:rPr>
      <w:rFonts w:cs="Times New Roman"/>
    </w:rPr>
  </w:style>
  <w:style w:type="character" w:styleId="Hyperlink">
    <w:name w:val="Hyperlink"/>
    <w:basedOn w:val="DefaultParagraphFont"/>
    <w:uiPriority w:val="99"/>
    <w:rsid w:val="00D3088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63</Words>
  <Characters>363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Emin ÖZÜMAĞI</dc:creator>
  <cp:keywords>www.sorubak.com</cp:keywords>
  <dc:description>www.sorubak.com</dc:description>
  <cp:lastModifiedBy>edanur</cp:lastModifiedBy>
  <cp:revision>11</cp:revision>
  <cp:lastPrinted>2012-10-20T21:34:00Z</cp:lastPrinted>
  <dcterms:created xsi:type="dcterms:W3CDTF">2012-11-13T21:50:00Z</dcterms:created>
  <dcterms:modified xsi:type="dcterms:W3CDTF">2013-01-26T16:36:00Z</dcterms:modified>
  <cp:category>www.sorubak.com</cp:category>
  <cp:contentType>www.sorubak.com</cp:contentType>
  <cp:contentStatus>www.sorubak.com</cp:contentStatus>
  <cp:version>www.sorubak.com</cp:version>
</cp:coreProperties>
</file>