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85" w:rsidRPr="00AD3295" w:rsidRDefault="009D2085" w:rsidP="004C5046">
      <w:r>
        <w:rPr>
          <w:noProof/>
          <w:lang w:eastAsia="tr-TR"/>
        </w:rPr>
        <w:pict>
          <v:roundrect id="_x0000_s1026" style="position:absolute;margin-left:78.65pt;margin-top:1.65pt;width:367.75pt;height:75.75pt;z-index:251651584" arcsize=".5" strokeweight="1pt">
            <v:stroke dashstyle="dash"/>
            <v:shadow color="#868686"/>
            <v:textbox style="mso-next-textbox:#_x0000_s1026">
              <w:txbxContent>
                <w:p w:rsidR="009D2085" w:rsidRPr="00234077" w:rsidRDefault="009D2085" w:rsidP="00804310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</w:pPr>
                  <w:r w:rsidRPr="00234077"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  <w:t>Sesi Yazalım</w:t>
                  </w:r>
                </w:p>
              </w:txbxContent>
            </v:textbox>
          </v:roundrect>
        </w:pict>
      </w:r>
    </w:p>
    <w:p w:rsidR="009D2085" w:rsidRPr="00AD3295" w:rsidRDefault="009D2085" w:rsidP="004C504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1.4pt;margin-top:9.95pt;width:99.75pt;height:70.5pt;z-index:251663872" filled="f" stroked="f">
            <v:textbox>
              <w:txbxContent>
                <w:p w:rsidR="009D2085" w:rsidRPr="00CA602C" w:rsidRDefault="009D2085" w:rsidP="00CA602C">
                  <w:pPr>
                    <w:rPr>
                      <w:rFonts w:ascii="ALFABET98" w:hAnsi="ALFABET98"/>
                      <w:sz w:val="96"/>
                      <w:szCs w:val="96"/>
                    </w:rPr>
                  </w:pPr>
                  <w:r>
                    <w:rPr>
                      <w:rFonts w:ascii="ALFABET98" w:hAnsi="ALFABET98"/>
                      <w:sz w:val="96"/>
                      <w:szCs w:val="96"/>
                    </w:rPr>
                    <w:t>d D</w:t>
                  </w:r>
                </w:p>
              </w:txbxContent>
            </v:textbox>
          </v:shape>
        </w:pict>
      </w:r>
    </w:p>
    <w:p w:rsidR="009D2085" w:rsidRPr="00AD3295" w:rsidRDefault="009D2085" w:rsidP="004C5046">
      <w:r>
        <w:rPr>
          <w:noProof/>
          <w:lang w:eastAsia="tr-TR"/>
        </w:rPr>
        <w:pict>
          <v:shape id="_x0000_s1028" type="#_x0000_t202" style="position:absolute;margin-left:7.5pt;margin-top:7.8pt;width:103.15pt;height:70.5pt;z-index:251662848" filled="f" stroked="f">
            <v:textbox>
              <w:txbxContent>
                <w:p w:rsidR="009D2085" w:rsidRPr="004C5046" w:rsidRDefault="009D2085" w:rsidP="004C5046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>
                    <w:rPr>
                      <w:rFonts w:ascii="Times New Roman" w:hAnsi="Times New Roman"/>
                      <w:sz w:val="96"/>
                      <w:szCs w:val="96"/>
                    </w:rPr>
                    <w:t>d D</w:t>
                  </w:r>
                </w:p>
              </w:txbxContent>
            </v:textbox>
          </v:shape>
        </w:pict>
      </w:r>
    </w:p>
    <w:p w:rsidR="009D2085" w:rsidRPr="00AD3295" w:rsidRDefault="009D2085" w:rsidP="004C5046"/>
    <w:p w:rsidR="009D2085" w:rsidRPr="00AD3295" w:rsidRDefault="009D2085" w:rsidP="004C5046"/>
    <w:p w:rsidR="009D2085" w:rsidRPr="00AD3295" w:rsidRDefault="009D2085" w:rsidP="004C5046">
      <w:pPr>
        <w:tabs>
          <w:tab w:val="left" w:pos="6240"/>
        </w:tabs>
      </w:pPr>
      <w:r w:rsidRPr="00AD3295">
        <w:tab/>
      </w:r>
    </w:p>
    <w:p w:rsidR="009D2085" w:rsidRPr="00804310" w:rsidRDefault="009D2085" w:rsidP="00804310">
      <w:pPr>
        <w:tabs>
          <w:tab w:val="left" w:pos="6240"/>
        </w:tabs>
        <w:ind w:left="360"/>
        <w:rPr>
          <w:rFonts w:ascii="Hand Garden" w:hAnsi="Hand Garden"/>
          <w:sz w:val="144"/>
          <w:szCs w:val="144"/>
        </w:rPr>
      </w:pPr>
      <w:r>
        <w:rPr>
          <w:noProof/>
          <w:lang w:eastAsia="tr-TR"/>
        </w:rPr>
        <w:t xml:space="preserve">  </w:t>
      </w:r>
      <w:r w:rsidRPr="009C4283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26" type="#_x0000_t75" alt="http://www.guzelhobiler.com/wp-content/uploads/2009/01/deve.gif" style="width:143.25pt;height:108pt;visibility:visible">
            <v:imagedata r:id="rId7" o:title=""/>
          </v:shape>
        </w:pict>
      </w:r>
      <w:r>
        <w:rPr>
          <w:rFonts w:ascii="Hand Garden" w:hAnsi="Hand Garden"/>
          <w:sz w:val="200"/>
          <w:szCs w:val="200"/>
        </w:rPr>
        <w:t>d</w:t>
      </w:r>
      <w:r>
        <w:rPr>
          <w:rFonts w:ascii="Hand Garden" w:hAnsi="Hand Garden"/>
          <w:sz w:val="144"/>
          <w:szCs w:val="144"/>
        </w:rPr>
        <w:t xml:space="preserve"> </w:t>
      </w:r>
      <w:r>
        <w:rPr>
          <w:rFonts w:ascii="Hand Garden" w:hAnsi="Hand Garden"/>
          <w:sz w:val="200"/>
          <w:szCs w:val="200"/>
        </w:rPr>
        <w:t>D</w:t>
      </w:r>
      <w:r w:rsidRPr="00804310">
        <w:rPr>
          <w:rFonts w:ascii="Hand Garden" w:hAnsi="Hand Garden"/>
          <w:sz w:val="32"/>
          <w:szCs w:val="32"/>
        </w:rPr>
        <w:t xml:space="preserve">  </w:t>
      </w:r>
      <w:r w:rsidRPr="009C4283">
        <w:rPr>
          <w:rFonts w:ascii="Arial" w:hAnsi="Arial" w:cs="Arial"/>
          <w:noProof/>
          <w:sz w:val="20"/>
          <w:szCs w:val="20"/>
          <w:lang w:eastAsia="tr-TR"/>
        </w:rPr>
        <w:pict>
          <v:shape id="_x0000_i1027" type="#_x0000_t75" alt="http://www.occforum.com/uploads/blog-0781402001355854623.gif" style="width:95.25pt;height:128.25pt;visibility:visible">
            <v:imagedata r:id="rId8" o:title=""/>
          </v:shape>
        </w:pic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2264" o:spid="_x0000_s1029" type="#_x0000_t75" alt="güzel yazı" style="position:absolute;margin-left:0;margin-top:10.2pt;width:540pt;height:46.2pt;z-index:-251663872;visibility:visible">
            <v:imagedata r:id="rId9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ddddddddddddd</w:t>
      </w:r>
      <w:r>
        <w:rPr>
          <w:rFonts w:ascii="Hand writing Mutlu" w:hAnsi="Hand writing Mutlu"/>
          <w:b/>
          <w:color w:val="C0C0C0"/>
          <w:sz w:val="72"/>
          <w:szCs w:val="72"/>
        </w:rPr>
        <w:t>ddddddddddd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r>
        <w:rPr>
          <w:noProof/>
          <w:lang w:eastAsia="tr-TR"/>
        </w:rPr>
        <w:pict>
          <v:shape id="Resim 1387" o:spid="_x0000_s1030" type="#_x0000_t75" alt="güzel yazı" style="position:absolute;margin-left:0;margin-top:10.2pt;width:540pt;height:46.2pt;z-index:-251655680;visibility:visible;mso-position-horizontal-relative:text;mso-position-vertical-relative:text">
            <v:imagedata r:id="rId9" o:title=""/>
          </v:shape>
        </w:pic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1388" o:spid="_x0000_s1031" type="#_x0000_t75" alt="güzel yazı" style="position:absolute;margin-left:0;margin-top:10.2pt;width:540pt;height:46.2pt;z-index:-251654656;visibility:visible">
            <v:imagedata r:id="rId9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 xml:space="preserve">d  d  d  d  d  d  d  d  d  d 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2" type="#_x0000_t75" alt="güzel yazı" style="position:absolute;margin-left:0;margin-top:10.2pt;width:540pt;height:46.2pt;z-index:-251662848;visibility:visible">
            <v:imagedata r:id="rId9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d  </w: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iCs/>
          <w:outline/>
          <w:sz w:val="72"/>
          <w:szCs w:val="72"/>
        </w:rPr>
        <w:t xml:space="preserve">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3" type="#_x0000_t75" alt="güzel yazı" style="position:absolute;margin-left:0;margin-top:10.2pt;width:540pt;height:46.2pt;z-index:-251661824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d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4" type="#_x0000_t75" alt="güzel yazı" style="position:absolute;margin-left:0;margin-top:10.2pt;width:540pt;height:46.2pt;z-index:-251660800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d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 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5" type="#_x0000_t75" alt="güzel yazı" style="position:absolute;margin-left:0;margin-top:10.2pt;width:540pt;height:46.2pt;z-index:-251659776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D  D  D  D  D  D  D  D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güzel yazı" style="position:absolute;margin-left:0;margin-top:10.2pt;width:540pt;height:46.2pt;z-index:-251658752;visibility:visible">
            <v:imagedata r:id="rId9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>D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7" type="#_x0000_t75" alt="güzel yazı" style="position:absolute;margin-left:0;margin-top:10.2pt;width:540pt;height:46.2pt;z-index:-251657728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D</w:t>
      </w:r>
    </w:p>
    <w:p w:rsidR="009D2085" w:rsidRPr="00AD3295" w:rsidRDefault="009D2085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8" type="#_x0000_t75" alt="güzel yazı" style="position:absolute;margin-left:0;margin-top:10.2pt;width:540pt;height:46.2pt;z-index:-251656704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D</w:t>
      </w:r>
      <w:hyperlink r:id="rId10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</w:p>
    <w:sectPr w:rsidR="009D2085" w:rsidRPr="00AD3295" w:rsidSect="002D6B26">
      <w:type w:val="continuous"/>
      <w:pgSz w:w="11906" w:h="16838"/>
      <w:pgMar w:top="567" w:right="567" w:bottom="454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085" w:rsidRDefault="009D2085" w:rsidP="005B7697">
      <w:r>
        <w:separator/>
      </w:r>
    </w:p>
  </w:endnote>
  <w:endnote w:type="continuationSeparator" w:id="0">
    <w:p w:rsidR="009D2085" w:rsidRDefault="009D2085" w:rsidP="005B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085" w:rsidRDefault="009D2085" w:rsidP="005B7697">
      <w:r>
        <w:separator/>
      </w:r>
    </w:p>
  </w:footnote>
  <w:footnote w:type="continuationSeparator" w:id="0">
    <w:p w:rsidR="009D2085" w:rsidRDefault="009D2085" w:rsidP="005B7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http://automotivepartsuppliers.com/wp-content/uploads/2010/10/coil-spring.gif" style="width:375pt;height:335.25pt;visibility:visible" o:bullet="t">
        <v:imagedata r:id="rId1" o:title=""/>
      </v:shape>
    </w:pict>
  </w:numPicBullet>
  <w:abstractNum w:abstractNumId="0">
    <w:nsid w:val="6D867A8F"/>
    <w:multiLevelType w:val="hybridMultilevel"/>
    <w:tmpl w:val="33DCDA46"/>
    <w:lvl w:ilvl="0" w:tplc="318659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5C6F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0A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C1E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40E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42F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247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EC6B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4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615"/>
    <w:rsid w:val="00004477"/>
    <w:rsid w:val="00061B59"/>
    <w:rsid w:val="0006763A"/>
    <w:rsid w:val="000B7F91"/>
    <w:rsid w:val="000C1871"/>
    <w:rsid w:val="000F312D"/>
    <w:rsid w:val="001464E1"/>
    <w:rsid w:val="00147FAF"/>
    <w:rsid w:val="00164F12"/>
    <w:rsid w:val="001B795B"/>
    <w:rsid w:val="001C4A9E"/>
    <w:rsid w:val="00225441"/>
    <w:rsid w:val="00234077"/>
    <w:rsid w:val="00275BFF"/>
    <w:rsid w:val="00295819"/>
    <w:rsid w:val="00297E8E"/>
    <w:rsid w:val="002A486A"/>
    <w:rsid w:val="002D0DFD"/>
    <w:rsid w:val="002D477E"/>
    <w:rsid w:val="002D6B26"/>
    <w:rsid w:val="00307BA9"/>
    <w:rsid w:val="00350A55"/>
    <w:rsid w:val="00376DC2"/>
    <w:rsid w:val="003A5168"/>
    <w:rsid w:val="004079E2"/>
    <w:rsid w:val="004611D9"/>
    <w:rsid w:val="00481AB4"/>
    <w:rsid w:val="00485021"/>
    <w:rsid w:val="00497407"/>
    <w:rsid w:val="004C5046"/>
    <w:rsid w:val="004D2DAA"/>
    <w:rsid w:val="004E56C0"/>
    <w:rsid w:val="004E664A"/>
    <w:rsid w:val="00505D53"/>
    <w:rsid w:val="005441A1"/>
    <w:rsid w:val="005734C6"/>
    <w:rsid w:val="005A6EE3"/>
    <w:rsid w:val="005B480B"/>
    <w:rsid w:val="005B7697"/>
    <w:rsid w:val="006235C2"/>
    <w:rsid w:val="00643B92"/>
    <w:rsid w:val="00657540"/>
    <w:rsid w:val="006B6A72"/>
    <w:rsid w:val="006D1752"/>
    <w:rsid w:val="006E34D1"/>
    <w:rsid w:val="006F3692"/>
    <w:rsid w:val="00705A5A"/>
    <w:rsid w:val="00706904"/>
    <w:rsid w:val="007072CF"/>
    <w:rsid w:val="00785362"/>
    <w:rsid w:val="007C39E7"/>
    <w:rsid w:val="007D29C1"/>
    <w:rsid w:val="007E7C7D"/>
    <w:rsid w:val="00803CD7"/>
    <w:rsid w:val="00804310"/>
    <w:rsid w:val="00831295"/>
    <w:rsid w:val="00870CFD"/>
    <w:rsid w:val="00875069"/>
    <w:rsid w:val="00886703"/>
    <w:rsid w:val="0089169C"/>
    <w:rsid w:val="008D0E83"/>
    <w:rsid w:val="00954CBA"/>
    <w:rsid w:val="009A3E00"/>
    <w:rsid w:val="009A6CFE"/>
    <w:rsid w:val="009B43B1"/>
    <w:rsid w:val="009C4283"/>
    <w:rsid w:val="009C667D"/>
    <w:rsid w:val="009C668D"/>
    <w:rsid w:val="009D2085"/>
    <w:rsid w:val="00A0381F"/>
    <w:rsid w:val="00A13E38"/>
    <w:rsid w:val="00A21EA7"/>
    <w:rsid w:val="00A35615"/>
    <w:rsid w:val="00A4267E"/>
    <w:rsid w:val="00A80A85"/>
    <w:rsid w:val="00A8403F"/>
    <w:rsid w:val="00A9758C"/>
    <w:rsid w:val="00AA703E"/>
    <w:rsid w:val="00AC6E6E"/>
    <w:rsid w:val="00AD3295"/>
    <w:rsid w:val="00B83D7C"/>
    <w:rsid w:val="00BE6881"/>
    <w:rsid w:val="00BF5BBE"/>
    <w:rsid w:val="00CA39D3"/>
    <w:rsid w:val="00CA602C"/>
    <w:rsid w:val="00CD6A0B"/>
    <w:rsid w:val="00D60676"/>
    <w:rsid w:val="00D6315F"/>
    <w:rsid w:val="00D91D3B"/>
    <w:rsid w:val="00DA44C3"/>
    <w:rsid w:val="00DC0194"/>
    <w:rsid w:val="00DE2B68"/>
    <w:rsid w:val="00DF30FD"/>
    <w:rsid w:val="00E158C5"/>
    <w:rsid w:val="00E665CC"/>
    <w:rsid w:val="00E67D8A"/>
    <w:rsid w:val="00E71690"/>
    <w:rsid w:val="00EE453A"/>
    <w:rsid w:val="00F24458"/>
    <w:rsid w:val="00F3020F"/>
    <w:rsid w:val="00F4352F"/>
    <w:rsid w:val="00F932AA"/>
    <w:rsid w:val="00FD2827"/>
    <w:rsid w:val="00FD76E4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E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56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5">
    <w:name w:val="Medium Grid 2 Accent 5"/>
    <w:basedOn w:val="TableNormal"/>
    <w:uiPriority w:val="99"/>
    <w:rsid w:val="00A35615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Header">
    <w:name w:val="header"/>
    <w:basedOn w:val="Normal"/>
    <w:link w:val="Head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697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697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244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458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99"/>
    <w:qFormat/>
    <w:rsid w:val="004D2DAA"/>
    <w:rPr>
      <w:lang w:eastAsia="en-US"/>
    </w:rPr>
  </w:style>
  <w:style w:type="paragraph" w:styleId="ListParagraph">
    <w:name w:val="List Paragraph"/>
    <w:basedOn w:val="Normal"/>
    <w:uiPriority w:val="99"/>
    <w:qFormat/>
    <w:rsid w:val="0080431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611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2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1</Pages>
  <Words>30</Words>
  <Characters>177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TOPRAK</dc:creator>
  <cp:keywords>www.sorubak.com</cp:keywords>
  <dc:description>www.sorubak.com</dc:description>
  <cp:lastModifiedBy>edanur</cp:lastModifiedBy>
  <cp:revision>35</cp:revision>
  <dcterms:created xsi:type="dcterms:W3CDTF">2012-10-29T21:35:00Z</dcterms:created>
  <dcterms:modified xsi:type="dcterms:W3CDTF">2013-01-26T16:31:00Z</dcterms:modified>
  <cp:category>www.sorubak.com</cp:category>
  <cp:contentType>www.sorubak.com</cp:contentType>
  <cp:contentStatus>www.sorubak.com</cp:contentStatus>
  <cp:version>www.sorubak.com</cp:version>
</cp:coreProperties>
</file>