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E4" w:rsidRDefault="00C902E4" w:rsidP="0007542B">
      <w:pPr>
        <w:jc w:val="center"/>
        <w:rPr>
          <w:b/>
        </w:rPr>
      </w:pPr>
      <w:r w:rsidRPr="00902AC0">
        <w:rPr>
          <w:b/>
        </w:rPr>
        <w:t>5.SINIFLAR</w:t>
      </w:r>
      <w:r w:rsidRPr="00D37EAA">
        <w:rPr>
          <w:b/>
        </w:rPr>
        <w:t xml:space="preserve"> </w:t>
      </w:r>
      <w:r w:rsidRPr="00902AC0">
        <w:rPr>
          <w:b/>
        </w:rPr>
        <w:t>TÜRKÇE</w:t>
      </w:r>
      <w:r>
        <w:rPr>
          <w:b/>
        </w:rPr>
        <w:t xml:space="preserve"> </w:t>
      </w:r>
      <w:r w:rsidRPr="00902AC0">
        <w:rPr>
          <w:b/>
        </w:rPr>
        <w:t xml:space="preserve"> DE</w:t>
      </w:r>
      <w:r>
        <w:rPr>
          <w:b/>
        </w:rPr>
        <w:t xml:space="preserve">RSİ  1.DÖNEM  2. YAZILI SINAVI </w:t>
      </w:r>
    </w:p>
    <w:p w:rsidR="00C902E4" w:rsidRPr="00902AC0" w:rsidRDefault="00C902E4" w:rsidP="0007542B">
      <w:pPr>
        <w:jc w:val="center"/>
        <w:rPr>
          <w:b/>
        </w:rPr>
      </w:pPr>
    </w:p>
    <w:p w:rsidR="00C902E4" w:rsidRDefault="00C902E4" w:rsidP="00474836">
      <w:r>
        <w:rPr>
          <w:b/>
        </w:rPr>
        <w:t xml:space="preserve">Ad  Soyad:  </w:t>
      </w:r>
      <w:hyperlink r:id="rId5" w:history="1">
        <w:r w:rsidRPr="00E453BD">
          <w:rPr>
            <w:rStyle w:val="Hyperlink"/>
          </w:rPr>
          <w:t>www.sorubak.com</w:t>
        </w:r>
      </w:hyperlink>
      <w:r>
        <w:t xml:space="preserve"> 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</w:p>
    <w:p w:rsidR="00C902E4" w:rsidRDefault="00C902E4" w:rsidP="0007542B">
      <w:pPr>
        <w:rPr>
          <w:b/>
        </w:rPr>
        <w:sectPr w:rsidR="00C902E4" w:rsidSect="00902AC0">
          <w:pgSz w:w="11906" w:h="16838"/>
          <w:pgMar w:top="719" w:right="1417" w:bottom="1417" w:left="1417" w:header="708" w:footer="708" w:gutter="0"/>
          <w:cols w:space="708"/>
          <w:docGrid w:linePitch="360"/>
        </w:sectPr>
      </w:pPr>
    </w:p>
    <w:p w:rsidR="00C902E4" w:rsidRPr="00902AC0" w:rsidRDefault="00C902E4" w:rsidP="0007542B">
      <w:pPr>
        <w:rPr>
          <w:b/>
        </w:rPr>
      </w:pPr>
      <w:r>
        <w:rPr>
          <w:b/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02E4" w:rsidRDefault="00C902E4" w:rsidP="0007542B">
      <w:r>
        <w:rPr>
          <w:noProof/>
        </w:rPr>
        <w:pict>
          <v:rect id="_x0000_s1026" style="position:absolute;margin-left:16.85pt;margin-top:-1.35pt;width:2in;height:171pt;z-index:251658240">
            <v:textbox style="mso-next-textbox:#_x0000_s1026">
              <w:txbxContent>
                <w:p w:rsidR="00C902E4" w:rsidRDefault="00C902E4" w:rsidP="0007542B">
                  <w:pPr>
                    <w:jc w:val="center"/>
                    <w:rPr>
                      <w:b/>
                    </w:rPr>
                  </w:pPr>
                  <w:r w:rsidRPr="00841C88">
                    <w:rPr>
                      <w:b/>
                    </w:rPr>
                    <w:t>19 MAYIS</w:t>
                  </w:r>
                </w:p>
                <w:p w:rsidR="00C902E4" w:rsidRPr="00AC15B5" w:rsidRDefault="00C902E4" w:rsidP="0007542B">
                  <w:r>
                    <w:rPr>
                      <w:b/>
                    </w:rPr>
                    <w:t xml:space="preserve">   </w:t>
                  </w:r>
                  <w:r w:rsidRPr="00AC15B5">
                    <w:t>Şanlı Ata’m Samsun’a</w:t>
                  </w:r>
                </w:p>
                <w:p w:rsidR="00C902E4" w:rsidRPr="00AC15B5" w:rsidRDefault="00C902E4" w:rsidP="0007542B">
                  <w:r w:rsidRPr="00AC15B5">
                    <w:t xml:space="preserve">   İşte bugün çıkmıştı.</w:t>
                  </w:r>
                </w:p>
                <w:p w:rsidR="00C902E4" w:rsidRPr="00AC15B5" w:rsidRDefault="00C902E4" w:rsidP="0007542B">
                  <w:r w:rsidRPr="00AC15B5">
                    <w:t xml:space="preserve">   Kurtuluşa ilk adımı </w:t>
                  </w:r>
                </w:p>
                <w:p w:rsidR="00C902E4" w:rsidRPr="00AC15B5" w:rsidRDefault="00C902E4" w:rsidP="0007542B">
                  <w:r w:rsidRPr="00AC15B5">
                    <w:t xml:space="preserve">   Samsun’dan atmıştı.</w:t>
                  </w:r>
                </w:p>
                <w:p w:rsidR="00C902E4" w:rsidRPr="00AC15B5" w:rsidRDefault="00C902E4" w:rsidP="0007542B"/>
                <w:p w:rsidR="00C902E4" w:rsidRPr="00AC15B5" w:rsidRDefault="00C902E4" w:rsidP="0007542B">
                  <w:r w:rsidRPr="00AC15B5">
                    <w:t xml:space="preserve">   Erzurum’dan Sivas’a</w:t>
                  </w:r>
                </w:p>
                <w:p w:rsidR="00C902E4" w:rsidRPr="00AC15B5" w:rsidRDefault="00C902E4" w:rsidP="0007542B">
                  <w:r w:rsidRPr="00AC15B5">
                    <w:t xml:space="preserve">   Yapıldı toplantılar.</w:t>
                  </w:r>
                </w:p>
                <w:p w:rsidR="00C902E4" w:rsidRPr="00AC15B5" w:rsidRDefault="00C902E4" w:rsidP="0007542B">
                  <w:r w:rsidRPr="00AC15B5">
                    <w:t xml:space="preserve">   Yurdu kurtarmak için       </w:t>
                  </w:r>
                </w:p>
                <w:p w:rsidR="00C902E4" w:rsidRPr="00AC15B5" w:rsidRDefault="00C902E4" w:rsidP="0007542B">
                  <w:r w:rsidRPr="00AC15B5">
                    <w:t xml:space="preserve">   Alınmıştı kararlar.            </w:t>
                  </w:r>
                </w:p>
                <w:p w:rsidR="00C902E4" w:rsidRPr="00AC15B5" w:rsidRDefault="00C902E4" w:rsidP="0007542B"/>
                <w:p w:rsidR="00C902E4" w:rsidRPr="00AC15B5" w:rsidRDefault="00C902E4" w:rsidP="0007542B">
                  <w:r w:rsidRPr="00AC15B5">
                    <w:t xml:space="preserve">              M.Sırrı DUMLU</w:t>
                  </w:r>
                  <w:r>
                    <w:t xml:space="preserve">                                                               </w:t>
                  </w:r>
                </w:p>
                <w:p w:rsidR="00C902E4" w:rsidRDefault="00C902E4" w:rsidP="0007542B"/>
              </w:txbxContent>
            </v:textbox>
          </v:rect>
        </w:pict>
      </w:r>
    </w:p>
    <w:p w:rsidR="00C902E4" w:rsidRDefault="00C902E4" w:rsidP="0007542B"/>
    <w:p w:rsidR="00C902E4" w:rsidRDefault="00C902E4" w:rsidP="0007542B"/>
    <w:p w:rsidR="00C902E4" w:rsidRDefault="00C902E4" w:rsidP="0007542B"/>
    <w:p w:rsidR="00C902E4" w:rsidRDefault="00C902E4" w:rsidP="0007542B"/>
    <w:p w:rsidR="00C902E4" w:rsidRDefault="00C902E4" w:rsidP="0007542B"/>
    <w:p w:rsidR="00C902E4" w:rsidRDefault="00C902E4" w:rsidP="0007542B"/>
    <w:p w:rsidR="00C902E4" w:rsidRDefault="00C902E4" w:rsidP="0007542B"/>
    <w:p w:rsidR="00C902E4" w:rsidRDefault="00C902E4" w:rsidP="0007542B"/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r w:rsidRPr="00EB224E">
        <w:rPr>
          <w:b/>
        </w:rPr>
        <w:t>(İlk 4 soruyu şiire göre cevaplayınız.)</w:t>
      </w:r>
    </w:p>
    <w:p w:rsidR="00C902E4" w:rsidRDefault="00C902E4" w:rsidP="0007542B">
      <w:pPr>
        <w:rPr>
          <w:b/>
        </w:rPr>
      </w:pPr>
      <w:r>
        <w:rPr>
          <w:b/>
        </w:rPr>
        <w:t>1. Atatürk Samsun’a hangi gün çıkmıştır?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  </w:t>
      </w:r>
    </w:p>
    <w:p w:rsidR="00C902E4" w:rsidRPr="00B55176" w:rsidRDefault="00C902E4" w:rsidP="0007542B">
      <w:pPr>
        <w:numPr>
          <w:ilvl w:val="0"/>
          <w:numId w:val="1"/>
        </w:numPr>
      </w:pPr>
      <w:r w:rsidRPr="00B55176">
        <w:t>23 Nisan’da</w:t>
      </w:r>
    </w:p>
    <w:p w:rsidR="00C902E4" w:rsidRPr="00B55176" w:rsidRDefault="00C902E4" w:rsidP="0007542B">
      <w:pPr>
        <w:numPr>
          <w:ilvl w:val="0"/>
          <w:numId w:val="1"/>
        </w:numPr>
      </w:pPr>
      <w:r w:rsidRPr="00B55176">
        <w:t>29 Ekim’de</w:t>
      </w:r>
    </w:p>
    <w:p w:rsidR="00C902E4" w:rsidRPr="00B55176" w:rsidRDefault="00C902E4" w:rsidP="0007542B">
      <w:pPr>
        <w:numPr>
          <w:ilvl w:val="0"/>
          <w:numId w:val="1"/>
        </w:numPr>
      </w:pPr>
      <w:r w:rsidRPr="00B55176">
        <w:t>30 Ağustos’ta</w:t>
      </w:r>
    </w:p>
    <w:p w:rsidR="00C902E4" w:rsidRDefault="00C902E4" w:rsidP="0007542B">
      <w:pPr>
        <w:numPr>
          <w:ilvl w:val="0"/>
          <w:numId w:val="1"/>
        </w:numPr>
      </w:pPr>
      <w:r w:rsidRPr="00B55176">
        <w:t>19 Mayıs’ta</w:t>
      </w:r>
    </w:p>
    <w:p w:rsidR="00C902E4" w:rsidRDefault="00C902E4" w:rsidP="0007542B"/>
    <w:p w:rsidR="00C902E4" w:rsidRDefault="00C902E4" w:rsidP="0007542B">
      <w:pPr>
        <w:rPr>
          <w:b/>
          <w:u w:val="single"/>
        </w:rPr>
      </w:pPr>
      <w:r w:rsidRPr="00B55176">
        <w:rPr>
          <w:b/>
        </w:rPr>
        <w:t>2.</w:t>
      </w:r>
      <w:r>
        <w:rPr>
          <w:b/>
        </w:rPr>
        <w:t xml:space="preserve"> Atatürk nerede toplantılar </w:t>
      </w:r>
      <w:r w:rsidRPr="00B55176">
        <w:rPr>
          <w:b/>
          <w:u w:val="single"/>
        </w:rPr>
        <w:t>yapmadı?</w:t>
      </w:r>
    </w:p>
    <w:p w:rsidR="00C902E4" w:rsidRDefault="00C902E4" w:rsidP="0007542B">
      <w:pPr>
        <w:rPr>
          <w:b/>
          <w:u w:val="single"/>
        </w:rPr>
      </w:pPr>
    </w:p>
    <w:p w:rsidR="00C902E4" w:rsidRPr="00B55176" w:rsidRDefault="00C902E4" w:rsidP="0007542B">
      <w:r w:rsidRPr="00B55176">
        <w:rPr>
          <w:b/>
        </w:rPr>
        <w:t xml:space="preserve">   A) </w:t>
      </w:r>
      <w:r w:rsidRPr="00B55176">
        <w:t>Samsun</w:t>
      </w:r>
      <w:r>
        <w:t xml:space="preserve">             </w:t>
      </w:r>
      <w:r w:rsidRPr="00B55176">
        <w:rPr>
          <w:b/>
        </w:rPr>
        <w:t>B)</w:t>
      </w:r>
      <w:r>
        <w:t xml:space="preserve"> Tekirdağ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</w:t>
      </w:r>
      <w:r w:rsidRPr="00B55176">
        <w:rPr>
          <w:b/>
        </w:rPr>
        <w:t xml:space="preserve"> </w:t>
      </w:r>
      <w:r>
        <w:rPr>
          <w:b/>
        </w:rPr>
        <w:t xml:space="preserve"> </w:t>
      </w:r>
      <w:r w:rsidRPr="00B55176">
        <w:rPr>
          <w:b/>
        </w:rPr>
        <w:t>C)</w:t>
      </w:r>
      <w:r>
        <w:rPr>
          <w:b/>
        </w:rPr>
        <w:t xml:space="preserve"> </w:t>
      </w:r>
      <w:r w:rsidRPr="00B55176">
        <w:t>Sivas</w:t>
      </w:r>
      <w:r>
        <w:t xml:space="preserve">                 </w:t>
      </w:r>
      <w:r w:rsidRPr="00B55176">
        <w:rPr>
          <w:b/>
        </w:rPr>
        <w:t>D)</w:t>
      </w:r>
      <w:r>
        <w:t>Erzurum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r>
        <w:rPr>
          <w:b/>
        </w:rPr>
        <w:t>3. Atatürk’ün Samsun’a çıkışının tarihi    önemi nedir?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   </w:t>
      </w:r>
    </w:p>
    <w:p w:rsidR="00C902E4" w:rsidRPr="001225AC" w:rsidRDefault="00C902E4" w:rsidP="0007542B">
      <w:pPr>
        <w:numPr>
          <w:ilvl w:val="0"/>
          <w:numId w:val="2"/>
        </w:numPr>
      </w:pPr>
      <w:r w:rsidRPr="001225AC">
        <w:t>Kurtuluş Savaşı’nın ilk adımı atıldı.</w:t>
      </w:r>
    </w:p>
    <w:p w:rsidR="00C902E4" w:rsidRPr="001225AC" w:rsidRDefault="00C902E4" w:rsidP="0007542B">
      <w:pPr>
        <w:numPr>
          <w:ilvl w:val="0"/>
          <w:numId w:val="2"/>
        </w:numPr>
      </w:pPr>
      <w:r w:rsidRPr="001225AC">
        <w:t>Düşman ülkemizden atıldı.</w:t>
      </w:r>
    </w:p>
    <w:p w:rsidR="00C902E4" w:rsidRPr="001225AC" w:rsidRDefault="00C902E4" w:rsidP="0007542B">
      <w:pPr>
        <w:numPr>
          <w:ilvl w:val="0"/>
          <w:numId w:val="2"/>
        </w:numPr>
      </w:pPr>
      <w:r w:rsidRPr="001225AC">
        <w:t>Atatürk Samsun’a gitti.</w:t>
      </w:r>
    </w:p>
    <w:p w:rsidR="00C902E4" w:rsidRDefault="00C902E4" w:rsidP="0007542B">
      <w:pPr>
        <w:numPr>
          <w:ilvl w:val="0"/>
          <w:numId w:val="2"/>
        </w:numPr>
      </w:pPr>
      <w:r w:rsidRPr="001225AC">
        <w:t>Samsun’da toplantılar yaptı.</w:t>
      </w:r>
    </w:p>
    <w:p w:rsidR="00C902E4" w:rsidRDefault="00C902E4" w:rsidP="0007542B"/>
    <w:p w:rsidR="00C902E4" w:rsidRDefault="00C902E4" w:rsidP="0007542B">
      <w:pPr>
        <w:rPr>
          <w:b/>
        </w:rPr>
      </w:pPr>
      <w:r w:rsidRPr="008811A6">
        <w:rPr>
          <w:b/>
        </w:rPr>
        <w:t xml:space="preserve">4. </w:t>
      </w:r>
      <w:r>
        <w:rPr>
          <w:b/>
        </w:rPr>
        <w:t>Samsun, Erzurum ve Sivas’ta yapılan toplantılarda amaç neydi?</w:t>
      </w:r>
    </w:p>
    <w:p w:rsidR="00C902E4" w:rsidRDefault="00C902E4" w:rsidP="0007542B">
      <w:pPr>
        <w:rPr>
          <w:b/>
        </w:rPr>
      </w:pPr>
    </w:p>
    <w:p w:rsidR="00C902E4" w:rsidRPr="00A87550" w:rsidRDefault="00C902E4" w:rsidP="0007542B">
      <w:pPr>
        <w:numPr>
          <w:ilvl w:val="0"/>
          <w:numId w:val="3"/>
        </w:numPr>
      </w:pPr>
      <w:r w:rsidRPr="00A87550">
        <w:t>Görüşmeler yapmak.</w:t>
      </w:r>
    </w:p>
    <w:p w:rsidR="00C902E4" w:rsidRPr="00A87550" w:rsidRDefault="00C902E4" w:rsidP="0007542B">
      <w:pPr>
        <w:numPr>
          <w:ilvl w:val="0"/>
          <w:numId w:val="3"/>
        </w:numPr>
      </w:pPr>
      <w:r w:rsidRPr="00A87550">
        <w:t>Ordu toplamak.</w:t>
      </w:r>
    </w:p>
    <w:p w:rsidR="00C902E4" w:rsidRPr="00A87550" w:rsidRDefault="00C902E4" w:rsidP="0007542B">
      <w:pPr>
        <w:numPr>
          <w:ilvl w:val="0"/>
          <w:numId w:val="3"/>
        </w:numPr>
      </w:pPr>
      <w:r w:rsidRPr="00A87550">
        <w:t>Ziyaret etmek.</w:t>
      </w:r>
    </w:p>
    <w:p w:rsidR="00C902E4" w:rsidRDefault="00C902E4" w:rsidP="0007542B">
      <w:pPr>
        <w:numPr>
          <w:ilvl w:val="0"/>
          <w:numId w:val="3"/>
        </w:numPr>
      </w:pPr>
      <w:r w:rsidRPr="00A87550">
        <w:t>Yurdu kurtarmak için kararlar almak.</w:t>
      </w:r>
    </w:p>
    <w:p w:rsidR="00C902E4" w:rsidRDefault="00C902E4" w:rsidP="0007542B"/>
    <w:p w:rsidR="00C902E4" w:rsidRDefault="00C902E4" w:rsidP="0007542B">
      <w:pPr>
        <w:rPr>
          <w:b/>
        </w:rPr>
      </w:pPr>
      <w:r w:rsidRPr="00A87550">
        <w:rPr>
          <w:b/>
        </w:rPr>
        <w:t>5.</w:t>
      </w:r>
      <w:r>
        <w:rPr>
          <w:b/>
        </w:rPr>
        <w:t xml:space="preserve"> Satır sonuna sığmayan kelime hangisinde doğru ayrılmıştır?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numPr>
          <w:ilvl w:val="0"/>
          <w:numId w:val="4"/>
        </w:numPr>
      </w:pPr>
      <w:r>
        <w:t>ser – tçe</w:t>
      </w:r>
    </w:p>
    <w:p w:rsidR="00C902E4" w:rsidRDefault="00C902E4" w:rsidP="0007542B">
      <w:pPr>
        <w:numPr>
          <w:ilvl w:val="0"/>
          <w:numId w:val="4"/>
        </w:numPr>
      </w:pPr>
      <w:r>
        <w:t>Antalya – da</w:t>
      </w:r>
    </w:p>
    <w:p w:rsidR="00C902E4" w:rsidRDefault="00C902E4" w:rsidP="0007542B">
      <w:pPr>
        <w:numPr>
          <w:ilvl w:val="0"/>
          <w:numId w:val="4"/>
        </w:numPr>
      </w:pPr>
      <w:r>
        <w:t>yak – ının – da</w:t>
      </w:r>
    </w:p>
    <w:p w:rsidR="00C902E4" w:rsidRDefault="00C902E4" w:rsidP="0007542B">
      <w:pPr>
        <w:numPr>
          <w:ilvl w:val="0"/>
          <w:numId w:val="4"/>
        </w:numPr>
      </w:pPr>
      <w:r>
        <w:t>den – eyim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smartTag w:uri="urn:schemas-microsoft-com:office:smarttags" w:element="metricconverter">
        <w:smartTagPr>
          <w:attr w:name="ProductID" w:val="6. “"/>
        </w:smartTagPr>
        <w:r w:rsidRPr="00185FF0">
          <w:rPr>
            <w:b/>
          </w:rPr>
          <w:t>6.</w:t>
        </w:r>
        <w:r>
          <w:rPr>
            <w:b/>
          </w:rPr>
          <w:t xml:space="preserve"> “</w:t>
        </w:r>
      </w:smartTag>
      <w:r>
        <w:rPr>
          <w:b/>
        </w:rPr>
        <w:t xml:space="preserve"> </w:t>
      </w:r>
      <w:r w:rsidRPr="00185FF0">
        <w:t xml:space="preserve">Başarısını </w:t>
      </w:r>
      <w:r w:rsidRPr="00185FF0">
        <w:rPr>
          <w:u w:val="single"/>
        </w:rPr>
        <w:t>gece gündüz</w:t>
      </w:r>
      <w:r w:rsidRPr="00185FF0">
        <w:t xml:space="preserve"> demeden çalışmasına borçludur.”</w:t>
      </w:r>
      <w:r>
        <w:t xml:space="preserve"> </w:t>
      </w:r>
      <w:r w:rsidRPr="00185FF0">
        <w:rPr>
          <w:b/>
        </w:rPr>
        <w:t>Cümlesinde altı çizili kelimelere ne denir?</w:t>
      </w:r>
    </w:p>
    <w:p w:rsidR="00C902E4" w:rsidRDefault="00C902E4" w:rsidP="0007542B">
      <w:pPr>
        <w:ind w:left="240"/>
        <w:rPr>
          <w:b/>
        </w:rPr>
      </w:pPr>
      <w:r>
        <w:rPr>
          <w:b/>
        </w:rPr>
        <w:t xml:space="preserve">     </w:t>
      </w:r>
    </w:p>
    <w:p w:rsidR="00C902E4" w:rsidRPr="00185FF0" w:rsidRDefault="00C902E4" w:rsidP="0007542B">
      <w:pPr>
        <w:numPr>
          <w:ilvl w:val="0"/>
          <w:numId w:val="5"/>
        </w:numPr>
      </w:pPr>
      <w:r w:rsidRPr="00185FF0">
        <w:t>Eş anlamlı</w:t>
      </w:r>
    </w:p>
    <w:p w:rsidR="00C902E4" w:rsidRPr="00185FF0" w:rsidRDefault="00C902E4" w:rsidP="0007542B">
      <w:pPr>
        <w:numPr>
          <w:ilvl w:val="0"/>
          <w:numId w:val="5"/>
        </w:numPr>
      </w:pPr>
      <w:r w:rsidRPr="00185FF0">
        <w:t>Mecaz anlamlı</w:t>
      </w:r>
    </w:p>
    <w:p w:rsidR="00C902E4" w:rsidRPr="00185FF0" w:rsidRDefault="00C902E4" w:rsidP="0007542B">
      <w:pPr>
        <w:numPr>
          <w:ilvl w:val="0"/>
          <w:numId w:val="5"/>
        </w:numPr>
      </w:pPr>
      <w:r w:rsidRPr="00185FF0">
        <w:t>Zıt anlamlı</w:t>
      </w:r>
    </w:p>
    <w:p w:rsidR="00C902E4" w:rsidRDefault="00C902E4" w:rsidP="0007542B">
      <w:pPr>
        <w:numPr>
          <w:ilvl w:val="0"/>
          <w:numId w:val="5"/>
        </w:numPr>
      </w:pPr>
      <w:r w:rsidRPr="00185FF0">
        <w:t>Eş sesli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  <w:u w:val="single"/>
        </w:rPr>
      </w:pPr>
      <w:r w:rsidRPr="00286721">
        <w:rPr>
          <w:b/>
        </w:rPr>
        <w:t>7.</w:t>
      </w:r>
      <w:r>
        <w:rPr>
          <w:b/>
        </w:rPr>
        <w:t xml:space="preserve"> Aşağıdaki cümlelerin hangisinde  “</w:t>
      </w:r>
      <w:r w:rsidRPr="00286721">
        <w:t>güç</w:t>
      </w:r>
      <w:r>
        <w:rPr>
          <w:b/>
        </w:rPr>
        <w:t>” kelimesi “</w:t>
      </w:r>
      <w:r w:rsidRPr="00286721">
        <w:t>Bu sabah otobüse güç yetiştim</w:t>
      </w:r>
      <w:r>
        <w:rPr>
          <w:b/>
        </w:rPr>
        <w:t xml:space="preserve">.” cümlesindeki anlamında </w:t>
      </w:r>
      <w:r w:rsidRPr="00286721">
        <w:rPr>
          <w:b/>
          <w:u w:val="single"/>
        </w:rPr>
        <w:t>kullanılmamıştır?</w:t>
      </w:r>
    </w:p>
    <w:p w:rsidR="00C902E4" w:rsidRDefault="00C902E4" w:rsidP="0007542B">
      <w:pPr>
        <w:rPr>
          <w:b/>
          <w:u w:val="single"/>
        </w:rPr>
      </w:pPr>
    </w:p>
    <w:p w:rsidR="00C902E4" w:rsidRPr="00286721" w:rsidRDefault="00C902E4" w:rsidP="0007542B">
      <w:pPr>
        <w:numPr>
          <w:ilvl w:val="0"/>
          <w:numId w:val="6"/>
        </w:numPr>
      </w:pPr>
      <w:r w:rsidRPr="00286721">
        <w:t>Spordaki gücü sayesinde derece aldı.</w:t>
      </w:r>
    </w:p>
    <w:p w:rsidR="00C902E4" w:rsidRPr="00286721" w:rsidRDefault="00C902E4" w:rsidP="0007542B">
      <w:pPr>
        <w:numPr>
          <w:ilvl w:val="0"/>
          <w:numId w:val="6"/>
        </w:numPr>
      </w:pPr>
      <w:r w:rsidRPr="00286721">
        <w:t>Güç işleri sadece o seçer.</w:t>
      </w:r>
    </w:p>
    <w:p w:rsidR="00C902E4" w:rsidRPr="00286721" w:rsidRDefault="00C902E4" w:rsidP="0007542B">
      <w:pPr>
        <w:numPr>
          <w:ilvl w:val="0"/>
          <w:numId w:val="6"/>
        </w:numPr>
      </w:pPr>
      <w:r w:rsidRPr="00286721">
        <w:t>Son yazılı çok güç geçti.</w:t>
      </w:r>
    </w:p>
    <w:p w:rsidR="00C902E4" w:rsidRDefault="00C902E4" w:rsidP="0007542B">
      <w:pPr>
        <w:numPr>
          <w:ilvl w:val="0"/>
          <w:numId w:val="6"/>
        </w:numPr>
      </w:pPr>
      <w:r w:rsidRPr="00286721">
        <w:t>Bu aralar güç günler geçiriyor.</w:t>
      </w:r>
    </w:p>
    <w:p w:rsidR="00C902E4" w:rsidRDefault="00C902E4" w:rsidP="0007542B"/>
    <w:p w:rsidR="00C902E4" w:rsidRDefault="00C902E4" w:rsidP="0007542B">
      <w:pPr>
        <w:rPr>
          <w:b/>
        </w:rPr>
      </w:pPr>
      <w:r w:rsidRPr="00286721">
        <w:rPr>
          <w:b/>
        </w:rPr>
        <w:t>8.</w:t>
      </w:r>
      <w:r>
        <w:rPr>
          <w:b/>
        </w:rPr>
        <w:t xml:space="preserve"> Aşağıdaki cümlelerin hangisinde terim anlamlı kelime kullanılmamıştır?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numPr>
          <w:ilvl w:val="0"/>
          <w:numId w:val="7"/>
        </w:numPr>
      </w:pPr>
      <w:r>
        <w:t>Nota bilseydin flüt çalabilirdin.</w:t>
      </w:r>
    </w:p>
    <w:p w:rsidR="00C902E4" w:rsidRDefault="00C902E4" w:rsidP="0007542B">
      <w:pPr>
        <w:numPr>
          <w:ilvl w:val="0"/>
          <w:numId w:val="7"/>
        </w:numPr>
      </w:pPr>
      <w:r>
        <w:t>Karenin alanını hesaplayalım.</w:t>
      </w:r>
    </w:p>
    <w:p w:rsidR="00C902E4" w:rsidRDefault="00C902E4" w:rsidP="0007542B">
      <w:pPr>
        <w:numPr>
          <w:ilvl w:val="0"/>
          <w:numId w:val="7"/>
        </w:numPr>
      </w:pPr>
      <w:r>
        <w:t>Hakem maçı üç dakika uzattı.</w:t>
      </w:r>
    </w:p>
    <w:p w:rsidR="00C902E4" w:rsidRDefault="00C902E4" w:rsidP="0007542B">
      <w:pPr>
        <w:numPr>
          <w:ilvl w:val="0"/>
          <w:numId w:val="7"/>
        </w:numPr>
      </w:pPr>
      <w:r>
        <w:t>Okul çıkışında sinemaya gidelim.</w:t>
      </w:r>
    </w:p>
    <w:p w:rsidR="00C902E4" w:rsidRDefault="00C902E4" w:rsidP="0007542B"/>
    <w:p w:rsidR="00C902E4" w:rsidRDefault="00C902E4" w:rsidP="0007542B">
      <w:pPr>
        <w:rPr>
          <w:b/>
        </w:rPr>
      </w:pPr>
      <w:r w:rsidRPr="00AF4B8A">
        <w:rPr>
          <w:b/>
        </w:rPr>
        <w:t>9.</w:t>
      </w:r>
      <w:r>
        <w:rPr>
          <w:b/>
        </w:rPr>
        <w:t xml:space="preserve"> Aşağıdaki cümlelerin hangisinde “aydınlık” kelimesi gerçek anlamda kullanılmıştır?</w:t>
      </w:r>
    </w:p>
    <w:p w:rsidR="00C902E4" w:rsidRDefault="00C902E4" w:rsidP="0007542B">
      <w:pPr>
        <w:rPr>
          <w:b/>
        </w:rPr>
      </w:pPr>
    </w:p>
    <w:p w:rsidR="00C902E4" w:rsidRPr="00AF4B8A" w:rsidRDefault="00C902E4" w:rsidP="0007542B">
      <w:r>
        <w:rPr>
          <w:b/>
        </w:rPr>
        <w:t xml:space="preserve">     A)</w:t>
      </w:r>
      <w:r>
        <w:t xml:space="preserve"> Yaşanan karanlık günler yerini aydınlık    .</w:t>
      </w:r>
    </w:p>
    <w:p w:rsidR="00C902E4" w:rsidRDefault="00C902E4" w:rsidP="0007542B">
      <w:r>
        <w:t xml:space="preserve">           günlere bırakacak</w:t>
      </w:r>
    </w:p>
    <w:p w:rsidR="00C902E4" w:rsidRPr="008A2C90" w:rsidRDefault="00C902E4" w:rsidP="0007542B">
      <w:pPr>
        <w:numPr>
          <w:ilvl w:val="0"/>
          <w:numId w:val="8"/>
        </w:numPr>
      </w:pPr>
      <w:r w:rsidRPr="008A2C90">
        <w:t>Aydınlık yarınlar bizlerin umudu olmalı.</w:t>
      </w:r>
    </w:p>
    <w:p w:rsidR="00C902E4" w:rsidRDefault="00C902E4" w:rsidP="0007542B">
      <w:pPr>
        <w:numPr>
          <w:ilvl w:val="0"/>
          <w:numId w:val="8"/>
        </w:numPr>
      </w:pPr>
      <w:r w:rsidRPr="008A2C90">
        <w:t>Küçük , sevimli , aydınlık bir odası vardı.</w:t>
      </w:r>
    </w:p>
    <w:p w:rsidR="00C902E4" w:rsidRDefault="00C902E4" w:rsidP="0007542B">
      <w:pPr>
        <w:numPr>
          <w:ilvl w:val="0"/>
          <w:numId w:val="8"/>
        </w:numPr>
      </w:pPr>
      <w:r>
        <w:t>Öğretmenler geleceği aydınlatan kişilerdir.</w:t>
      </w:r>
    </w:p>
    <w:p w:rsidR="00C902E4" w:rsidRDefault="00C902E4" w:rsidP="0007542B"/>
    <w:p w:rsidR="00C902E4" w:rsidRDefault="00C902E4" w:rsidP="0007542B">
      <w:r w:rsidRPr="008A2C90">
        <w:rPr>
          <w:b/>
        </w:rPr>
        <w:t>10.</w:t>
      </w:r>
      <w:r>
        <w:rPr>
          <w:b/>
        </w:rPr>
        <w:t xml:space="preserve"> </w:t>
      </w:r>
      <w:r>
        <w:t xml:space="preserve"> 1. İleride </w:t>
      </w:r>
      <w:r w:rsidRPr="00884601">
        <w:rPr>
          <w:b/>
          <w:u w:val="single"/>
        </w:rPr>
        <w:t>zengin</w:t>
      </w:r>
      <w:r>
        <w:t xml:space="preserve"> olmak isterdi.</w:t>
      </w:r>
    </w:p>
    <w:p w:rsidR="00C902E4" w:rsidRDefault="00C902E4" w:rsidP="0007542B">
      <w:r>
        <w:t xml:space="preserve">       2. </w:t>
      </w:r>
      <w:r w:rsidRPr="00884601">
        <w:rPr>
          <w:b/>
          <w:u w:val="single"/>
        </w:rPr>
        <w:t>Soğuk</w:t>
      </w:r>
      <w:r>
        <w:t xml:space="preserve"> havada bu kazağı giymelisin.</w:t>
      </w:r>
    </w:p>
    <w:p w:rsidR="00C902E4" w:rsidRPr="00884601" w:rsidRDefault="00C902E4" w:rsidP="0007542B">
      <w:r>
        <w:t xml:space="preserve">       3. </w:t>
      </w:r>
      <w:r w:rsidRPr="00884601">
        <w:rPr>
          <w:b/>
          <w:u w:val="single"/>
        </w:rPr>
        <w:t>Varlıklı</w:t>
      </w:r>
      <w:r>
        <w:t xml:space="preserve"> insanlar kendilerine benzer  </w:t>
      </w:r>
    </w:p>
    <w:p w:rsidR="00C902E4" w:rsidRDefault="00C902E4" w:rsidP="0007542B">
      <w:r>
        <w:t xml:space="preserve">            insanlarla yakın olurlar.</w:t>
      </w:r>
    </w:p>
    <w:p w:rsidR="00C902E4" w:rsidRDefault="00C902E4" w:rsidP="0007542B">
      <w:r>
        <w:t xml:space="preserve">       4. </w:t>
      </w:r>
      <w:r w:rsidRPr="00884601">
        <w:rPr>
          <w:b/>
          <w:u w:val="single"/>
        </w:rPr>
        <w:t>Erken</w:t>
      </w:r>
      <w:r w:rsidRPr="00884601">
        <w:rPr>
          <w:b/>
        </w:rPr>
        <w:t xml:space="preserve"> </w:t>
      </w:r>
      <w:r>
        <w:t>saatte kalkıp koşuya gider.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r>
        <w:rPr>
          <w:b/>
        </w:rPr>
        <w:t>Yukarıdaki numaralı cümlelerin hangilerinde altı çizili kelimeler aynı anlamda kullanılmıştır?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numPr>
          <w:ilvl w:val="0"/>
          <w:numId w:val="9"/>
        </w:numPr>
      </w:pPr>
      <w:r w:rsidRPr="00884601">
        <w:t>1 ve 2</w:t>
      </w:r>
    </w:p>
    <w:p w:rsidR="00C902E4" w:rsidRDefault="00C902E4" w:rsidP="0007542B">
      <w:pPr>
        <w:numPr>
          <w:ilvl w:val="0"/>
          <w:numId w:val="9"/>
        </w:numPr>
      </w:pPr>
      <w:r>
        <w:t>1 ve 3</w:t>
      </w:r>
    </w:p>
    <w:p w:rsidR="00C902E4" w:rsidRDefault="00C902E4" w:rsidP="0007542B">
      <w:pPr>
        <w:numPr>
          <w:ilvl w:val="0"/>
          <w:numId w:val="9"/>
        </w:numPr>
      </w:pPr>
      <w:r>
        <w:t>2 ve 4</w:t>
      </w:r>
    </w:p>
    <w:p w:rsidR="00C902E4" w:rsidRDefault="00C902E4" w:rsidP="0007542B">
      <w:pPr>
        <w:numPr>
          <w:ilvl w:val="0"/>
          <w:numId w:val="9"/>
        </w:numPr>
      </w:pPr>
      <w:r>
        <w:t>3 ve 4</w:t>
      </w:r>
    </w:p>
    <w:p w:rsidR="00C902E4" w:rsidRDefault="00C902E4" w:rsidP="0007542B">
      <w:pPr>
        <w:ind w:left="540"/>
      </w:pPr>
    </w:p>
    <w:p w:rsidR="00C902E4" w:rsidRDefault="00C902E4" w:rsidP="0007542B">
      <w:pPr>
        <w:rPr>
          <w:b/>
        </w:rPr>
      </w:pPr>
      <w:r w:rsidRPr="00F82835">
        <w:rPr>
          <w:b/>
        </w:rPr>
        <w:t>11.</w:t>
      </w:r>
      <w:r>
        <w:t xml:space="preserve"> </w:t>
      </w:r>
      <w:r w:rsidRPr="00F82835">
        <w:rPr>
          <w:b/>
        </w:rPr>
        <w:t>Aşağıdaki cümlelerin hangisinde</w:t>
      </w:r>
      <w:r>
        <w:t xml:space="preserve"> “Arı sözler duyamıyoruz artık.”</w:t>
      </w:r>
      <w:r w:rsidRPr="00F82835">
        <w:rPr>
          <w:b/>
        </w:rPr>
        <w:t>cümlesindeki</w:t>
      </w:r>
      <w:r>
        <w:t xml:space="preserve"> “arı” </w:t>
      </w:r>
      <w:r w:rsidRPr="00F82835">
        <w:rPr>
          <w:b/>
        </w:rPr>
        <w:t>kelimesinin sesteşi olarak kullanılmıştır?</w:t>
      </w:r>
    </w:p>
    <w:p w:rsidR="00C902E4" w:rsidRDefault="00C902E4" w:rsidP="0007542B">
      <w:pPr>
        <w:rPr>
          <w:b/>
        </w:rPr>
      </w:pPr>
    </w:p>
    <w:p w:rsidR="00C902E4" w:rsidRPr="00F82835" w:rsidRDefault="00C902E4" w:rsidP="0007542B">
      <w:pPr>
        <w:numPr>
          <w:ilvl w:val="0"/>
          <w:numId w:val="10"/>
        </w:numPr>
      </w:pPr>
      <w:r w:rsidRPr="00F82835">
        <w:t>Buranın arılarının balı güzel olur.</w:t>
      </w:r>
    </w:p>
    <w:p w:rsidR="00C902E4" w:rsidRPr="00F82835" w:rsidRDefault="00C902E4" w:rsidP="0007542B">
      <w:pPr>
        <w:numPr>
          <w:ilvl w:val="0"/>
          <w:numId w:val="10"/>
        </w:numPr>
      </w:pPr>
      <w:r w:rsidRPr="00F82835">
        <w:t>Bu kadar arıtılmış sözleri daha önce duymamıştım.</w:t>
      </w:r>
    </w:p>
    <w:p w:rsidR="00C902E4" w:rsidRPr="00F82835" w:rsidRDefault="00C902E4" w:rsidP="0007542B">
      <w:pPr>
        <w:numPr>
          <w:ilvl w:val="0"/>
          <w:numId w:val="10"/>
        </w:numPr>
      </w:pPr>
      <w:r w:rsidRPr="00F82835">
        <w:t>Şiir arı bir dille yazılmış.</w:t>
      </w:r>
    </w:p>
    <w:p w:rsidR="00C902E4" w:rsidRPr="00F82835" w:rsidRDefault="00C902E4" w:rsidP="0007542B">
      <w:pPr>
        <w:numPr>
          <w:ilvl w:val="0"/>
          <w:numId w:val="10"/>
        </w:numPr>
        <w:rPr>
          <w:b/>
        </w:rPr>
      </w:pPr>
      <w:r w:rsidRPr="00F82835">
        <w:t>Arı anlatım daha anlaşılırdır.</w:t>
      </w:r>
    </w:p>
    <w:p w:rsidR="00C902E4" w:rsidRDefault="00C902E4" w:rsidP="0007542B"/>
    <w:p w:rsidR="00C902E4" w:rsidRDefault="00C902E4" w:rsidP="0007542B">
      <w:pPr>
        <w:rPr>
          <w:b/>
          <w:u w:val="single"/>
        </w:rPr>
      </w:pPr>
      <w:r w:rsidRPr="00F82835">
        <w:rPr>
          <w:b/>
        </w:rPr>
        <w:t>12.</w:t>
      </w:r>
      <w:r>
        <w:rPr>
          <w:b/>
        </w:rPr>
        <w:t xml:space="preserve"> Aşağıdaki kelimelerden hangisi sesteş </w:t>
      </w:r>
      <w:r w:rsidRPr="00AB1F0D">
        <w:rPr>
          <w:b/>
          <w:u w:val="single"/>
        </w:rPr>
        <w:t>değildir?</w:t>
      </w:r>
    </w:p>
    <w:p w:rsidR="00C902E4" w:rsidRDefault="00C902E4" w:rsidP="0007542B">
      <w:pPr>
        <w:rPr>
          <w:b/>
          <w:u w:val="single"/>
        </w:rPr>
      </w:pPr>
    </w:p>
    <w:p w:rsidR="00C902E4" w:rsidRPr="00AB1F0D" w:rsidRDefault="00C902E4" w:rsidP="0007542B">
      <w:r w:rsidRPr="00AB1F0D">
        <w:rPr>
          <w:b/>
        </w:rPr>
        <w:t xml:space="preserve">   </w:t>
      </w:r>
      <w:r>
        <w:rPr>
          <w:b/>
        </w:rPr>
        <w:t xml:space="preserve">     A)  </w:t>
      </w:r>
      <w:r w:rsidRPr="00AB1F0D">
        <w:t>yağ</w:t>
      </w:r>
      <w:r>
        <w:t xml:space="preserve">               </w:t>
      </w:r>
      <w:r w:rsidRPr="00AB1F0D">
        <w:rPr>
          <w:b/>
        </w:rPr>
        <w:t>B)</w:t>
      </w:r>
      <w:r>
        <w:rPr>
          <w:b/>
        </w:rPr>
        <w:t xml:space="preserve"> </w:t>
      </w:r>
      <w:r w:rsidRPr="00AB1F0D">
        <w:t>yaş</w:t>
      </w:r>
    </w:p>
    <w:p w:rsidR="00C902E4" w:rsidRDefault="00C902E4" w:rsidP="0007542B">
      <w:r>
        <w:t xml:space="preserve">        </w:t>
      </w:r>
      <w:r w:rsidRPr="00AB1F0D">
        <w:rPr>
          <w:b/>
        </w:rPr>
        <w:t>C)</w:t>
      </w:r>
      <w:r>
        <w:rPr>
          <w:b/>
        </w:rPr>
        <w:t xml:space="preserve">  </w:t>
      </w:r>
      <w:r w:rsidRPr="00AB1F0D">
        <w:t>el</w:t>
      </w:r>
      <w:r>
        <w:t xml:space="preserve">                  </w:t>
      </w:r>
      <w:r w:rsidRPr="00AB1F0D">
        <w:rPr>
          <w:b/>
        </w:rPr>
        <w:t>D)</w:t>
      </w:r>
      <w:r>
        <w:rPr>
          <w:b/>
        </w:rPr>
        <w:t xml:space="preserve"> </w:t>
      </w:r>
      <w:r w:rsidRPr="00AB1F0D">
        <w:t>his</w:t>
      </w:r>
    </w:p>
    <w:p w:rsidR="00C902E4" w:rsidRDefault="00C902E4" w:rsidP="0007542B"/>
    <w:p w:rsidR="00C902E4" w:rsidRDefault="00C902E4" w:rsidP="0007542B">
      <w:pPr>
        <w:rPr>
          <w:b/>
        </w:rPr>
      </w:pPr>
      <w:r w:rsidRPr="00AB1F0D">
        <w:rPr>
          <w:b/>
        </w:rPr>
        <w:t>13.</w:t>
      </w:r>
      <w:r>
        <w:rPr>
          <w:b/>
        </w:rPr>
        <w:t xml:space="preserve"> Aşağıdaki cümlelerde altı çizili kelimelerden hangisi hal eki </w:t>
      </w:r>
      <w:r w:rsidRPr="00AB1F0D">
        <w:rPr>
          <w:b/>
          <w:u w:val="single"/>
        </w:rPr>
        <w:t>almamıştır?</w:t>
      </w:r>
    </w:p>
    <w:p w:rsidR="00C902E4" w:rsidRDefault="00C902E4" w:rsidP="0007542B">
      <w:pPr>
        <w:rPr>
          <w:b/>
        </w:rPr>
      </w:pPr>
    </w:p>
    <w:p w:rsidR="00C902E4" w:rsidRPr="00AB1F0D" w:rsidRDefault="00C902E4" w:rsidP="0007542B">
      <w:pPr>
        <w:numPr>
          <w:ilvl w:val="0"/>
          <w:numId w:val="11"/>
        </w:numPr>
      </w:pPr>
      <w:r w:rsidRPr="00AB1F0D">
        <w:rPr>
          <w:u w:val="single"/>
        </w:rPr>
        <w:t>Kapıyı</w:t>
      </w:r>
      <w:r w:rsidRPr="00AB1F0D">
        <w:t xml:space="preserve"> hızla çarpıp kaçtı.</w:t>
      </w:r>
    </w:p>
    <w:p w:rsidR="00C902E4" w:rsidRPr="00AB1F0D" w:rsidRDefault="00C902E4" w:rsidP="0007542B">
      <w:pPr>
        <w:numPr>
          <w:ilvl w:val="0"/>
          <w:numId w:val="11"/>
        </w:numPr>
      </w:pPr>
      <w:r w:rsidRPr="00AB1F0D">
        <w:rPr>
          <w:u w:val="single"/>
        </w:rPr>
        <w:t>Patatesten</w:t>
      </w:r>
      <w:r w:rsidRPr="00AB1F0D">
        <w:t xml:space="preserve"> başka yemek yemezdi.</w:t>
      </w:r>
    </w:p>
    <w:p w:rsidR="00C902E4" w:rsidRPr="00AB1F0D" w:rsidRDefault="00C902E4" w:rsidP="0007542B">
      <w:pPr>
        <w:numPr>
          <w:ilvl w:val="0"/>
          <w:numId w:val="11"/>
        </w:numPr>
      </w:pPr>
      <w:r w:rsidRPr="00AB1F0D">
        <w:t xml:space="preserve">Bu sizin </w:t>
      </w:r>
      <w:r w:rsidRPr="00AB1F0D">
        <w:rPr>
          <w:u w:val="single"/>
        </w:rPr>
        <w:t>bavulunuz</w:t>
      </w:r>
      <w:r w:rsidRPr="00AB1F0D">
        <w:t xml:space="preserve"> mu?</w:t>
      </w:r>
    </w:p>
    <w:p w:rsidR="00C902E4" w:rsidRDefault="00C902E4" w:rsidP="0007542B">
      <w:pPr>
        <w:numPr>
          <w:ilvl w:val="0"/>
          <w:numId w:val="11"/>
        </w:numPr>
      </w:pPr>
      <w:r w:rsidRPr="00AB1F0D">
        <w:t xml:space="preserve">Yarın </w:t>
      </w:r>
      <w:r w:rsidRPr="00AB1F0D">
        <w:rPr>
          <w:u w:val="single"/>
        </w:rPr>
        <w:t>doktora</w:t>
      </w:r>
      <w:r w:rsidRPr="00AB1F0D">
        <w:t xml:space="preserve"> gideceğiz.</w:t>
      </w:r>
    </w:p>
    <w:p w:rsidR="00C902E4" w:rsidRDefault="00C902E4" w:rsidP="0007542B"/>
    <w:p w:rsidR="00C902E4" w:rsidRDefault="00C902E4" w:rsidP="0007542B">
      <w:pPr>
        <w:rPr>
          <w:b/>
        </w:rPr>
      </w:pPr>
      <w:r w:rsidRPr="00AB1F0D">
        <w:rPr>
          <w:b/>
        </w:rPr>
        <w:t>14.</w:t>
      </w:r>
      <w:r>
        <w:rPr>
          <w:b/>
        </w:rPr>
        <w:t xml:space="preserve">  Aşağıdaki cümlelerin hangisinde altı çizili kelime ismin ayrılma halindedir?</w:t>
      </w:r>
    </w:p>
    <w:p w:rsidR="00C902E4" w:rsidRDefault="00C902E4" w:rsidP="0007542B">
      <w:pPr>
        <w:rPr>
          <w:b/>
        </w:rPr>
      </w:pPr>
    </w:p>
    <w:p w:rsidR="00C902E4" w:rsidRPr="00D54942" w:rsidRDefault="00C902E4" w:rsidP="0007542B">
      <w:pPr>
        <w:numPr>
          <w:ilvl w:val="0"/>
          <w:numId w:val="12"/>
        </w:numPr>
      </w:pPr>
      <w:r w:rsidRPr="00D54942">
        <w:t>İlk kez yuvadan ayrılıyor.</w:t>
      </w:r>
    </w:p>
    <w:p w:rsidR="00C902E4" w:rsidRPr="00D54942" w:rsidRDefault="00C902E4" w:rsidP="0007542B">
      <w:pPr>
        <w:numPr>
          <w:ilvl w:val="0"/>
          <w:numId w:val="12"/>
        </w:numPr>
      </w:pPr>
      <w:r w:rsidRPr="00D54942">
        <w:t>Evin en küçüğü Selim’di.</w:t>
      </w:r>
    </w:p>
    <w:p w:rsidR="00C902E4" w:rsidRPr="00D54942" w:rsidRDefault="00C902E4" w:rsidP="0007542B">
      <w:pPr>
        <w:numPr>
          <w:ilvl w:val="0"/>
          <w:numId w:val="12"/>
        </w:numPr>
      </w:pPr>
      <w:r w:rsidRPr="00D54942">
        <w:t>Uykuda bile senin adını sayıklıyor.</w:t>
      </w:r>
    </w:p>
    <w:p w:rsidR="00C902E4" w:rsidRPr="00D54942" w:rsidRDefault="00C902E4" w:rsidP="0007542B">
      <w:pPr>
        <w:numPr>
          <w:ilvl w:val="0"/>
          <w:numId w:val="12"/>
        </w:numPr>
      </w:pPr>
      <w:r w:rsidRPr="00D54942">
        <w:t>Birisi şu zamanı durdurabilseydi.</w:t>
      </w:r>
    </w:p>
    <w:p w:rsidR="00C902E4" w:rsidRDefault="00C902E4" w:rsidP="0007542B">
      <w:pPr>
        <w:rPr>
          <w:b/>
        </w:rPr>
      </w:pPr>
    </w:p>
    <w:p w:rsidR="00C902E4" w:rsidRDefault="00C902E4" w:rsidP="0007542B">
      <w:r>
        <w:rPr>
          <w:b/>
        </w:rPr>
        <w:t xml:space="preserve">15. </w:t>
      </w:r>
      <w:r w:rsidRPr="003C5D9C">
        <w:t xml:space="preserve">Kişi adlarından </w:t>
      </w:r>
      <w:r>
        <w:t>önce ve sonra gelen saygı sözleri , büyük harfle yazılır.</w:t>
      </w:r>
    </w:p>
    <w:p w:rsidR="00C902E4" w:rsidRPr="003C5D9C" w:rsidRDefault="00C902E4" w:rsidP="0007542B">
      <w:pPr>
        <w:rPr>
          <w:b/>
        </w:rPr>
      </w:pPr>
      <w:r>
        <w:t xml:space="preserve">      </w:t>
      </w:r>
      <w:r w:rsidRPr="003C5D9C">
        <w:rPr>
          <w:b/>
        </w:rPr>
        <w:t>Aşağıdaki cümlelerin hangisinde bu kurala uyulmamıştır?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      </w:t>
      </w:r>
    </w:p>
    <w:p w:rsidR="00C902E4" w:rsidRDefault="00C902E4" w:rsidP="0007542B">
      <w:pPr>
        <w:numPr>
          <w:ilvl w:val="0"/>
          <w:numId w:val="13"/>
        </w:numPr>
      </w:pPr>
      <w:r w:rsidRPr="003C5D9C">
        <w:t>Bakkal Hasan Amca yeni bir ev almış.</w:t>
      </w:r>
    </w:p>
    <w:p w:rsidR="00C902E4" w:rsidRDefault="00C902E4" w:rsidP="0007542B">
      <w:pPr>
        <w:numPr>
          <w:ilvl w:val="0"/>
          <w:numId w:val="13"/>
        </w:numPr>
      </w:pPr>
      <w:r>
        <w:t>Komşumuz Hüsnü Bey, artık yalnız yaşıyor.</w:t>
      </w:r>
    </w:p>
    <w:p w:rsidR="00C902E4" w:rsidRDefault="00C902E4" w:rsidP="0007542B">
      <w:pPr>
        <w:numPr>
          <w:ilvl w:val="0"/>
          <w:numId w:val="13"/>
        </w:numPr>
      </w:pPr>
      <w:r>
        <w:t>Doktor Mehmet, bu hastalığı tedavi eder.</w:t>
      </w:r>
    </w:p>
    <w:p w:rsidR="00C902E4" w:rsidRDefault="00C902E4" w:rsidP="0007542B">
      <w:pPr>
        <w:numPr>
          <w:ilvl w:val="0"/>
          <w:numId w:val="13"/>
        </w:numPr>
      </w:pPr>
      <w:r>
        <w:t>Gelinliği Meral teyze dikecekmiş.</w:t>
      </w:r>
    </w:p>
    <w:p w:rsidR="00C902E4" w:rsidRDefault="00C902E4" w:rsidP="0007542B"/>
    <w:p w:rsidR="00C902E4" w:rsidRDefault="00C902E4" w:rsidP="0007542B">
      <w:pPr>
        <w:rPr>
          <w:b/>
        </w:rPr>
      </w:pPr>
      <w:smartTag w:uri="urn:schemas-microsoft-com:office:smarttags" w:element="metricconverter">
        <w:smartTagPr>
          <w:attr w:name="ProductID" w:val="16. “"/>
        </w:smartTagPr>
        <w:r w:rsidRPr="00F079FB">
          <w:rPr>
            <w:b/>
          </w:rPr>
          <w:t>16</w:t>
        </w:r>
        <w:r>
          <w:t>. “</w:t>
        </w:r>
      </w:smartTag>
      <w:r>
        <w:t xml:space="preserve"> İyi dost kara günde belli olur.” </w:t>
      </w:r>
      <w:r w:rsidRPr="00F079FB">
        <w:rPr>
          <w:b/>
        </w:rPr>
        <w:t>atasözünde kaçıncı kelimeler ismi niteleyici kelimelerdir?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r>
        <w:rPr>
          <w:b/>
        </w:rPr>
        <w:t xml:space="preserve">         A)  </w:t>
      </w:r>
      <w:r w:rsidRPr="00F079FB">
        <w:t>1 ve 3</w:t>
      </w:r>
      <w:r>
        <w:rPr>
          <w:b/>
        </w:rPr>
        <w:t xml:space="preserve">                   B) </w:t>
      </w:r>
      <w:r w:rsidRPr="00F079FB">
        <w:t>2 ve 3</w:t>
      </w:r>
    </w:p>
    <w:p w:rsidR="00C902E4" w:rsidRPr="006D26F1" w:rsidRDefault="00C902E4" w:rsidP="0007542B">
      <w:r>
        <w:rPr>
          <w:b/>
        </w:rPr>
        <w:t xml:space="preserve">         C)  </w:t>
      </w:r>
      <w:r w:rsidRPr="00F079FB">
        <w:t>3 ve 4</w:t>
      </w:r>
      <w:r>
        <w:rPr>
          <w:b/>
        </w:rPr>
        <w:t xml:space="preserve">                   D) </w:t>
      </w:r>
      <w:r w:rsidRPr="00F079FB">
        <w:t>1 ve 4</w:t>
      </w:r>
    </w:p>
    <w:p w:rsidR="00C902E4" w:rsidRDefault="00C902E4" w:rsidP="0007542B">
      <w:pPr>
        <w:rPr>
          <w:b/>
        </w:rPr>
      </w:pPr>
      <w:r>
        <w:rPr>
          <w:b/>
        </w:rPr>
        <w:t>17. Aşağıdaki cümlelerin hangisinde altı çizili kelime ismi sayı yönünden belirtmez?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numPr>
          <w:ilvl w:val="0"/>
          <w:numId w:val="14"/>
        </w:numPr>
      </w:pPr>
      <w:r w:rsidRPr="002024D5">
        <w:rPr>
          <w:u w:val="single"/>
        </w:rPr>
        <w:t>Üç</w:t>
      </w:r>
      <w:r w:rsidRPr="002024D5">
        <w:t xml:space="preserve"> basamak birden yere düştü.</w:t>
      </w:r>
    </w:p>
    <w:p w:rsidR="00C902E4" w:rsidRDefault="00C902E4" w:rsidP="0007542B">
      <w:pPr>
        <w:numPr>
          <w:ilvl w:val="0"/>
          <w:numId w:val="14"/>
        </w:numPr>
      </w:pPr>
      <w:r>
        <w:t xml:space="preserve">Sınavda </w:t>
      </w:r>
      <w:r w:rsidRPr="002024D5">
        <w:rPr>
          <w:u w:val="single"/>
        </w:rPr>
        <w:t>beşinci</w:t>
      </w:r>
      <w:r>
        <w:t xml:space="preserve"> sırada oturuyordum.</w:t>
      </w:r>
    </w:p>
    <w:p w:rsidR="00C902E4" w:rsidRDefault="00C902E4" w:rsidP="0007542B">
      <w:pPr>
        <w:numPr>
          <w:ilvl w:val="0"/>
          <w:numId w:val="14"/>
        </w:numPr>
      </w:pPr>
      <w:r>
        <w:t xml:space="preserve">Yarışta </w:t>
      </w:r>
      <w:r w:rsidRPr="002024D5">
        <w:rPr>
          <w:u w:val="single"/>
        </w:rPr>
        <w:t>ikinci</w:t>
      </w:r>
      <w:r>
        <w:t xml:space="preserve"> olmuştuk.</w:t>
      </w:r>
    </w:p>
    <w:p w:rsidR="00C902E4" w:rsidRDefault="00C902E4" w:rsidP="0007542B">
      <w:pPr>
        <w:numPr>
          <w:ilvl w:val="0"/>
          <w:numId w:val="14"/>
        </w:numPr>
      </w:pPr>
      <w:r>
        <w:t xml:space="preserve">Bu hafta </w:t>
      </w:r>
      <w:r w:rsidRPr="002024D5">
        <w:rPr>
          <w:u w:val="single"/>
        </w:rPr>
        <w:t>yedi</w:t>
      </w:r>
      <w:r>
        <w:t xml:space="preserve"> kilo domates aldım.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smartTag w:uri="urn:schemas-microsoft-com:office:smarttags" w:element="metricconverter">
        <w:smartTagPr>
          <w:attr w:name="ProductID" w:val="18. “"/>
        </w:smartTagPr>
        <w:r>
          <w:rPr>
            <w:b/>
          </w:rPr>
          <w:t>18. “</w:t>
        </w:r>
      </w:smartTag>
      <w:r>
        <w:t xml:space="preserve"> Sabırsız gençler, tatilde masmavi sulara atladılar.” </w:t>
      </w:r>
      <w:r>
        <w:rPr>
          <w:b/>
        </w:rPr>
        <w:t>Cümlesinde ön ad olan kelimeler hangileridir?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       </w:t>
      </w:r>
    </w:p>
    <w:p w:rsidR="00C902E4" w:rsidRDefault="00C902E4" w:rsidP="0007542B">
      <w:pPr>
        <w:numPr>
          <w:ilvl w:val="0"/>
          <w:numId w:val="21"/>
        </w:numPr>
      </w:pPr>
      <w:r>
        <w:t>sabırsız – gençler</w:t>
      </w:r>
    </w:p>
    <w:p w:rsidR="00C902E4" w:rsidRDefault="00C902E4" w:rsidP="0007542B">
      <w:pPr>
        <w:numPr>
          <w:ilvl w:val="0"/>
          <w:numId w:val="21"/>
        </w:numPr>
      </w:pPr>
      <w:r>
        <w:t>sabırsız – masmavi</w:t>
      </w:r>
    </w:p>
    <w:p w:rsidR="00C902E4" w:rsidRDefault="00C902E4" w:rsidP="0007542B">
      <w:pPr>
        <w:numPr>
          <w:ilvl w:val="0"/>
          <w:numId w:val="21"/>
        </w:numPr>
      </w:pPr>
      <w:r>
        <w:t>gençler –  sulara</w:t>
      </w:r>
    </w:p>
    <w:p w:rsidR="00C902E4" w:rsidRDefault="00C902E4" w:rsidP="0007542B">
      <w:pPr>
        <w:numPr>
          <w:ilvl w:val="0"/>
          <w:numId w:val="21"/>
        </w:numPr>
      </w:pPr>
      <w:r>
        <w:t>atladılar - tatilde</w:t>
      </w:r>
    </w:p>
    <w:p w:rsidR="00C902E4" w:rsidRDefault="00C902E4" w:rsidP="0007542B"/>
    <w:p w:rsidR="00C902E4" w:rsidRPr="007F0A6E" w:rsidRDefault="00C902E4" w:rsidP="0007542B"/>
    <w:p w:rsidR="00C902E4" w:rsidRDefault="00C902E4" w:rsidP="0007542B">
      <w:pPr>
        <w:rPr>
          <w:b/>
        </w:rPr>
      </w:pPr>
      <w:r>
        <w:rPr>
          <w:b/>
        </w:rPr>
        <w:t>19</w:t>
      </w:r>
      <w:r w:rsidRPr="002024D5">
        <w:rPr>
          <w:b/>
        </w:rPr>
        <w:t>.</w:t>
      </w:r>
      <w:r>
        <w:rPr>
          <w:b/>
        </w:rPr>
        <w:t xml:space="preserve"> Aşağıdaki ifadelerden hangisi cümle değildir?</w:t>
      </w:r>
    </w:p>
    <w:p w:rsidR="00C902E4" w:rsidRDefault="00C902E4" w:rsidP="0007542B">
      <w:pPr>
        <w:numPr>
          <w:ilvl w:val="0"/>
          <w:numId w:val="15"/>
        </w:numPr>
        <w:rPr>
          <w:b/>
        </w:rPr>
      </w:pPr>
      <w:r w:rsidRPr="00A02692">
        <w:t>Bahçede top oynardı</w:t>
      </w:r>
      <w:r>
        <w:rPr>
          <w:b/>
        </w:rPr>
        <w:t>.</w:t>
      </w:r>
    </w:p>
    <w:p w:rsidR="00C902E4" w:rsidRPr="00A02692" w:rsidRDefault="00C902E4" w:rsidP="0007542B">
      <w:pPr>
        <w:numPr>
          <w:ilvl w:val="0"/>
          <w:numId w:val="15"/>
        </w:numPr>
        <w:rPr>
          <w:b/>
        </w:rPr>
      </w:pPr>
      <w:r>
        <w:t>Dün yağmur yağmış.</w:t>
      </w:r>
    </w:p>
    <w:p w:rsidR="00C902E4" w:rsidRPr="00A02692" w:rsidRDefault="00C902E4" w:rsidP="0007542B">
      <w:pPr>
        <w:numPr>
          <w:ilvl w:val="0"/>
          <w:numId w:val="15"/>
        </w:numPr>
        <w:rPr>
          <w:b/>
        </w:rPr>
      </w:pPr>
      <w:r>
        <w:t>Uzun burun.</w:t>
      </w:r>
    </w:p>
    <w:p w:rsidR="00C902E4" w:rsidRPr="00A02692" w:rsidRDefault="00C902E4" w:rsidP="0007542B">
      <w:pPr>
        <w:numPr>
          <w:ilvl w:val="0"/>
          <w:numId w:val="15"/>
        </w:numPr>
        <w:rPr>
          <w:b/>
        </w:rPr>
      </w:pPr>
      <w:r>
        <w:t>Etrafındakilere bağırıyordu.</w:t>
      </w:r>
    </w:p>
    <w:p w:rsidR="00C902E4" w:rsidRDefault="00C902E4" w:rsidP="0007542B">
      <w:pPr>
        <w:rPr>
          <w:b/>
        </w:rPr>
      </w:pPr>
      <w:r>
        <w:rPr>
          <w:b/>
        </w:rPr>
        <w:t>20</w:t>
      </w:r>
      <w:r w:rsidRPr="00A02692">
        <w:rPr>
          <w:b/>
        </w:rPr>
        <w:t>.</w:t>
      </w:r>
      <w:r>
        <w:rPr>
          <w:b/>
        </w:rPr>
        <w:t xml:space="preserve"> Aşağıdaki cümlelerin hangisinde eylem , biten bir eylemdir?</w:t>
      </w:r>
    </w:p>
    <w:p w:rsidR="00C902E4" w:rsidRDefault="00C902E4" w:rsidP="0007542B">
      <w:pPr>
        <w:numPr>
          <w:ilvl w:val="0"/>
          <w:numId w:val="16"/>
        </w:numPr>
      </w:pPr>
      <w:r>
        <w:t>Haftaya karne alacağız.</w:t>
      </w:r>
    </w:p>
    <w:p w:rsidR="00C902E4" w:rsidRDefault="00C902E4" w:rsidP="0007542B">
      <w:pPr>
        <w:numPr>
          <w:ilvl w:val="0"/>
          <w:numId w:val="16"/>
        </w:numPr>
      </w:pPr>
      <w:r>
        <w:t>Ablam hala uyuyor.</w:t>
      </w:r>
    </w:p>
    <w:p w:rsidR="00C902E4" w:rsidRDefault="00C902E4" w:rsidP="0007542B">
      <w:pPr>
        <w:numPr>
          <w:ilvl w:val="0"/>
          <w:numId w:val="16"/>
        </w:numPr>
      </w:pPr>
      <w:r>
        <w:t>Kapı yavaşça açılıyor.</w:t>
      </w:r>
    </w:p>
    <w:p w:rsidR="00C902E4" w:rsidRDefault="00C902E4" w:rsidP="0007542B">
      <w:pPr>
        <w:numPr>
          <w:ilvl w:val="0"/>
          <w:numId w:val="16"/>
        </w:numPr>
      </w:pPr>
      <w:r>
        <w:t>Soruları rahatlıkla çözdük.</w:t>
      </w:r>
    </w:p>
    <w:p w:rsidR="00C902E4" w:rsidRPr="00A02692" w:rsidRDefault="00C902E4" w:rsidP="0007542B">
      <w:r>
        <w:rPr>
          <w:b/>
        </w:rPr>
        <w:t>21</w:t>
      </w:r>
      <w:r w:rsidRPr="00A02692">
        <w:rPr>
          <w:b/>
        </w:rPr>
        <w:t>.</w:t>
      </w:r>
      <w:r>
        <w:rPr>
          <w:b/>
        </w:rPr>
        <w:t xml:space="preserve"> “</w:t>
      </w:r>
      <w:r w:rsidRPr="00A02692">
        <w:t>Öğretmen istedi soruları cevaplamamızı.”</w:t>
      </w:r>
    </w:p>
    <w:p w:rsidR="00C902E4" w:rsidRDefault="00C902E4" w:rsidP="0007542B">
      <w:pPr>
        <w:rPr>
          <w:b/>
        </w:rPr>
      </w:pPr>
      <w:r>
        <w:rPr>
          <w:b/>
        </w:rPr>
        <w:t>Cümlesinin kurallı cümle olması için hangi kelimenin değiştirilmesi gerekir?</w:t>
      </w:r>
    </w:p>
    <w:p w:rsidR="00C902E4" w:rsidRPr="00A02692" w:rsidRDefault="00C902E4" w:rsidP="0007542B">
      <w:pPr>
        <w:numPr>
          <w:ilvl w:val="0"/>
          <w:numId w:val="17"/>
        </w:numPr>
      </w:pPr>
      <w:r w:rsidRPr="00A02692">
        <w:t>istedi</w:t>
      </w:r>
    </w:p>
    <w:p w:rsidR="00C902E4" w:rsidRPr="00A02692" w:rsidRDefault="00C902E4" w:rsidP="0007542B">
      <w:pPr>
        <w:numPr>
          <w:ilvl w:val="0"/>
          <w:numId w:val="17"/>
        </w:numPr>
        <w:rPr>
          <w:b/>
        </w:rPr>
      </w:pPr>
      <w:r>
        <w:t>soruları</w:t>
      </w:r>
    </w:p>
    <w:p w:rsidR="00C902E4" w:rsidRPr="00A02692" w:rsidRDefault="00C902E4" w:rsidP="0007542B">
      <w:pPr>
        <w:numPr>
          <w:ilvl w:val="0"/>
          <w:numId w:val="17"/>
        </w:numPr>
        <w:rPr>
          <w:b/>
        </w:rPr>
      </w:pPr>
      <w:r>
        <w:t>cevaplamamızı</w:t>
      </w:r>
    </w:p>
    <w:p w:rsidR="00C902E4" w:rsidRDefault="00C902E4" w:rsidP="0007542B">
      <w:pPr>
        <w:numPr>
          <w:ilvl w:val="0"/>
          <w:numId w:val="17"/>
        </w:numPr>
        <w:rPr>
          <w:b/>
        </w:rPr>
      </w:pPr>
      <w:r>
        <w:t>öğretmen</w:t>
      </w:r>
    </w:p>
    <w:p w:rsidR="00C902E4" w:rsidRDefault="00C902E4" w:rsidP="0007542B">
      <w:pPr>
        <w:rPr>
          <w:b/>
        </w:rPr>
      </w:pPr>
      <w:r>
        <w:rPr>
          <w:b/>
        </w:rPr>
        <w:t>22</w:t>
      </w:r>
      <w:r w:rsidRPr="00A02692">
        <w:rPr>
          <w:b/>
        </w:rPr>
        <w:t>.</w:t>
      </w:r>
      <w:r>
        <w:rPr>
          <w:b/>
        </w:rPr>
        <w:t xml:space="preserve"> Aşağıdaki cümlelerin hangisinde </w:t>
      </w:r>
    </w:p>
    <w:p w:rsidR="00C902E4" w:rsidRDefault="00C902E4" w:rsidP="0007542B">
      <w:pPr>
        <w:rPr>
          <w:b/>
        </w:rPr>
      </w:pPr>
      <w:r>
        <w:rPr>
          <w:b/>
        </w:rPr>
        <w:t>“</w:t>
      </w:r>
      <w:r w:rsidRPr="00A02692">
        <w:t>yapılmakta olan iş</w:t>
      </w:r>
      <w:r>
        <w:rPr>
          <w:b/>
        </w:rPr>
        <w:t>” anlatılmaktadır?</w:t>
      </w:r>
    </w:p>
    <w:p w:rsidR="00C902E4" w:rsidRDefault="00C902E4" w:rsidP="0007542B">
      <w:pPr>
        <w:numPr>
          <w:ilvl w:val="0"/>
          <w:numId w:val="18"/>
        </w:numPr>
      </w:pPr>
      <w:r>
        <w:t>Bu sabah gazete okumadım.</w:t>
      </w:r>
    </w:p>
    <w:p w:rsidR="00C902E4" w:rsidRDefault="00C902E4" w:rsidP="0007542B">
      <w:pPr>
        <w:numPr>
          <w:ilvl w:val="0"/>
          <w:numId w:val="18"/>
        </w:numPr>
      </w:pPr>
      <w:r>
        <w:t>Esma , merdivenden düşmüş.</w:t>
      </w:r>
    </w:p>
    <w:p w:rsidR="00C902E4" w:rsidRDefault="00C902E4" w:rsidP="0007542B">
      <w:pPr>
        <w:numPr>
          <w:ilvl w:val="0"/>
          <w:numId w:val="18"/>
        </w:numPr>
      </w:pPr>
      <w:r>
        <w:t>Boyacılar evin dışını boyuyorlar.</w:t>
      </w:r>
    </w:p>
    <w:p w:rsidR="00C902E4" w:rsidRDefault="00C902E4" w:rsidP="0007542B">
      <w:pPr>
        <w:numPr>
          <w:ilvl w:val="0"/>
          <w:numId w:val="18"/>
        </w:numPr>
      </w:pPr>
      <w:r>
        <w:t>Tatilde memleketine gidecek.</w:t>
      </w:r>
    </w:p>
    <w:p w:rsidR="00C902E4" w:rsidRDefault="00C902E4" w:rsidP="0007542B">
      <w:pPr>
        <w:rPr>
          <w:b/>
        </w:rPr>
      </w:pPr>
      <w:r>
        <w:rPr>
          <w:b/>
        </w:rPr>
        <w:t>23</w:t>
      </w:r>
      <w:r w:rsidRPr="006D26F1">
        <w:rPr>
          <w:b/>
        </w:rPr>
        <w:t>.</w:t>
      </w:r>
      <w:r>
        <w:rPr>
          <w:b/>
        </w:rPr>
        <w:t xml:space="preserve"> Aşağıdaki cümlelerin hangisinde soru işareti </w:t>
      </w:r>
      <w:r w:rsidRPr="006D26F1">
        <w:rPr>
          <w:b/>
          <w:u w:val="single"/>
        </w:rPr>
        <w:t>yanlış</w:t>
      </w:r>
      <w:r>
        <w:rPr>
          <w:b/>
        </w:rPr>
        <w:t xml:space="preserve"> kullanılmıştır?</w:t>
      </w:r>
    </w:p>
    <w:p w:rsidR="00C902E4" w:rsidRDefault="00C902E4" w:rsidP="0007542B">
      <w:pPr>
        <w:numPr>
          <w:ilvl w:val="0"/>
          <w:numId w:val="19"/>
        </w:numPr>
      </w:pPr>
      <w:r w:rsidRPr="006D26F1">
        <w:t>Kedi gördü mü hemen kaçar?</w:t>
      </w:r>
    </w:p>
    <w:p w:rsidR="00C902E4" w:rsidRDefault="00C902E4" w:rsidP="0007542B">
      <w:pPr>
        <w:numPr>
          <w:ilvl w:val="0"/>
          <w:numId w:val="19"/>
        </w:numPr>
      </w:pPr>
      <w:r>
        <w:t>Neden böyle davranıyorsun?</w:t>
      </w:r>
    </w:p>
    <w:p w:rsidR="00C902E4" w:rsidRDefault="00C902E4" w:rsidP="0007542B">
      <w:pPr>
        <w:numPr>
          <w:ilvl w:val="0"/>
          <w:numId w:val="19"/>
        </w:numPr>
      </w:pPr>
      <w:r>
        <w:t>Az önce koşa koşa nereye gidiyordun?</w:t>
      </w:r>
    </w:p>
    <w:p w:rsidR="00C902E4" w:rsidRDefault="00C902E4" w:rsidP="0007542B">
      <w:pPr>
        <w:numPr>
          <w:ilvl w:val="0"/>
          <w:numId w:val="19"/>
        </w:numPr>
        <w:rPr>
          <w:b/>
        </w:rPr>
      </w:pPr>
      <w:r>
        <w:t>Bunu sana kim anlattı?</w:t>
      </w:r>
    </w:p>
    <w:p w:rsidR="00C902E4" w:rsidRDefault="00C902E4" w:rsidP="0007542B">
      <w:pPr>
        <w:rPr>
          <w:b/>
        </w:rPr>
      </w:pPr>
      <w:r>
        <w:rPr>
          <w:b/>
        </w:rPr>
        <w:t>24.Aşağıdaki noktalama işaretlerinden hangisi cümle başında kullanılır?</w:t>
      </w:r>
    </w:p>
    <w:p w:rsidR="00C902E4" w:rsidRDefault="00C902E4" w:rsidP="0007542B">
      <w:pPr>
        <w:numPr>
          <w:ilvl w:val="0"/>
          <w:numId w:val="20"/>
        </w:numPr>
      </w:pPr>
      <w:r>
        <w:t>Soru işareti ( ? )</w:t>
      </w:r>
    </w:p>
    <w:p w:rsidR="00C902E4" w:rsidRDefault="00C902E4" w:rsidP="0007542B">
      <w:pPr>
        <w:numPr>
          <w:ilvl w:val="0"/>
          <w:numId w:val="20"/>
        </w:numPr>
      </w:pPr>
      <w:r>
        <w:t>Ünlem işareti ( ! )</w:t>
      </w:r>
    </w:p>
    <w:p w:rsidR="00C902E4" w:rsidRDefault="00C902E4" w:rsidP="0007542B">
      <w:pPr>
        <w:numPr>
          <w:ilvl w:val="0"/>
          <w:numId w:val="20"/>
        </w:numPr>
      </w:pPr>
      <w:r>
        <w:t>Virgül (, )</w:t>
      </w:r>
    </w:p>
    <w:p w:rsidR="00C902E4" w:rsidRPr="007F0A6E" w:rsidRDefault="00C902E4" w:rsidP="0007542B">
      <w:pPr>
        <w:numPr>
          <w:ilvl w:val="0"/>
          <w:numId w:val="20"/>
        </w:numPr>
      </w:pPr>
      <w:r>
        <w:t>Konuşma çizgisi (- )</w:t>
      </w:r>
    </w:p>
    <w:p w:rsidR="00C902E4" w:rsidRDefault="00C902E4" w:rsidP="0007542B">
      <w:pPr>
        <w:rPr>
          <w:b/>
        </w:rPr>
      </w:pPr>
    </w:p>
    <w:p w:rsidR="00C902E4" w:rsidRDefault="00C902E4" w:rsidP="0007542B">
      <w:pPr>
        <w:rPr>
          <w:b/>
        </w:rPr>
      </w:pPr>
      <w:r>
        <w:rPr>
          <w:b/>
        </w:rPr>
        <w:t>25. “</w:t>
      </w:r>
      <w:r w:rsidRPr="00554BD7">
        <w:t>Yaz – evlerinin – derede  - yakınındaki –</w:t>
      </w:r>
      <w:r>
        <w:rPr>
          <w:b/>
        </w:rPr>
        <w:t xml:space="preserve"> </w:t>
      </w:r>
      <w:r w:rsidRPr="00554BD7">
        <w:t>yüzerlerdi - aylarında</w:t>
      </w:r>
      <w:r>
        <w:rPr>
          <w:b/>
        </w:rPr>
        <w:t xml:space="preserve"> “ kelimeleri ile anlamlı ve kurallı bir cümle oluşturulduğunda en sondaki kelime hangisi olur?</w:t>
      </w:r>
    </w:p>
    <w:p w:rsidR="00C902E4" w:rsidRDefault="00C902E4" w:rsidP="0007542B">
      <w:pPr>
        <w:rPr>
          <w:b/>
        </w:rPr>
      </w:pPr>
      <w:r>
        <w:rPr>
          <w:b/>
        </w:rPr>
        <w:t xml:space="preserve">        </w:t>
      </w:r>
    </w:p>
    <w:p w:rsidR="00C902E4" w:rsidRDefault="00C902E4" w:rsidP="0007542B">
      <w:r>
        <w:rPr>
          <w:b/>
        </w:rPr>
        <w:t xml:space="preserve">             A) </w:t>
      </w:r>
      <w:r>
        <w:t xml:space="preserve">yaz                        </w:t>
      </w:r>
      <w:r w:rsidRPr="00554BD7">
        <w:rPr>
          <w:b/>
        </w:rPr>
        <w:t>B)</w:t>
      </w:r>
      <w:r>
        <w:t xml:space="preserve"> derede</w:t>
      </w:r>
    </w:p>
    <w:p w:rsidR="00C902E4" w:rsidRPr="00554BD7" w:rsidRDefault="00C902E4" w:rsidP="0007542B">
      <w:r>
        <w:rPr>
          <w:b/>
        </w:rPr>
        <w:t xml:space="preserve">             </w:t>
      </w:r>
      <w:r w:rsidRPr="00554BD7">
        <w:rPr>
          <w:b/>
        </w:rPr>
        <w:t>C)</w:t>
      </w:r>
      <w:r>
        <w:rPr>
          <w:b/>
        </w:rPr>
        <w:t xml:space="preserve"> </w:t>
      </w:r>
      <w:r w:rsidRPr="00554BD7">
        <w:t>yüzerlerdi</w:t>
      </w:r>
      <w:r>
        <w:t xml:space="preserve">             </w:t>
      </w:r>
      <w:r w:rsidRPr="00554BD7">
        <w:rPr>
          <w:b/>
        </w:rPr>
        <w:t>D)</w:t>
      </w:r>
      <w:r>
        <w:rPr>
          <w:b/>
        </w:rPr>
        <w:t xml:space="preserve"> </w:t>
      </w:r>
      <w:r w:rsidRPr="00F84401">
        <w:t>evlerinin</w:t>
      </w:r>
    </w:p>
    <w:p w:rsidR="00C902E4" w:rsidRPr="007F0A6E" w:rsidRDefault="00C902E4" w:rsidP="0007542B">
      <w:pPr>
        <w:rPr>
          <w:b/>
        </w:rPr>
      </w:pPr>
      <w:r w:rsidRPr="007F0A6E">
        <w:rPr>
          <w:b/>
        </w:rPr>
        <w:t xml:space="preserve">         </w:t>
      </w:r>
    </w:p>
    <w:sectPr w:rsidR="00C902E4" w:rsidRPr="007F0A6E" w:rsidSect="007F0A6E">
      <w:type w:val="continuous"/>
      <w:pgSz w:w="11906" w:h="16838"/>
      <w:pgMar w:top="720" w:right="567" w:bottom="567" w:left="539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6CF"/>
    <w:multiLevelType w:val="hybridMultilevel"/>
    <w:tmpl w:val="A67A24B0"/>
    <w:lvl w:ilvl="0" w:tplc="64F68674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8203FAD"/>
    <w:multiLevelType w:val="hybridMultilevel"/>
    <w:tmpl w:val="50C2AFAA"/>
    <w:lvl w:ilvl="0" w:tplc="DF60293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0646299"/>
    <w:multiLevelType w:val="hybridMultilevel"/>
    <w:tmpl w:val="549C6EC2"/>
    <w:lvl w:ilvl="0" w:tplc="16366D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A06EC7"/>
    <w:multiLevelType w:val="hybridMultilevel"/>
    <w:tmpl w:val="8D9AD6F6"/>
    <w:lvl w:ilvl="0" w:tplc="4DAE7DFE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CEC0DB1"/>
    <w:multiLevelType w:val="hybridMultilevel"/>
    <w:tmpl w:val="A89631CA"/>
    <w:lvl w:ilvl="0" w:tplc="9642D174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5">
    <w:nsid w:val="2FFE6429"/>
    <w:multiLevelType w:val="hybridMultilevel"/>
    <w:tmpl w:val="07324D96"/>
    <w:lvl w:ilvl="0" w:tplc="3CDE9AFA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6">
    <w:nsid w:val="38584E4F"/>
    <w:multiLevelType w:val="hybridMultilevel"/>
    <w:tmpl w:val="4C944B3A"/>
    <w:lvl w:ilvl="0" w:tplc="0E88BA7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40BB1390"/>
    <w:multiLevelType w:val="hybridMultilevel"/>
    <w:tmpl w:val="87985B28"/>
    <w:lvl w:ilvl="0" w:tplc="D98A1CD6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8">
    <w:nsid w:val="44436E6B"/>
    <w:multiLevelType w:val="hybridMultilevel"/>
    <w:tmpl w:val="EACAEB8E"/>
    <w:lvl w:ilvl="0" w:tplc="42BC976E">
      <w:start w:val="2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7427118"/>
    <w:multiLevelType w:val="hybridMultilevel"/>
    <w:tmpl w:val="CE7ADE72"/>
    <w:lvl w:ilvl="0" w:tplc="47AAA26A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0">
    <w:nsid w:val="47AC606F"/>
    <w:multiLevelType w:val="hybridMultilevel"/>
    <w:tmpl w:val="A60EF924"/>
    <w:lvl w:ilvl="0" w:tplc="7E1C920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4E6D76AB"/>
    <w:multiLevelType w:val="hybridMultilevel"/>
    <w:tmpl w:val="3EDA7F16"/>
    <w:lvl w:ilvl="0" w:tplc="14100CDA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2">
    <w:nsid w:val="521530D1"/>
    <w:multiLevelType w:val="hybridMultilevel"/>
    <w:tmpl w:val="F47020A8"/>
    <w:lvl w:ilvl="0" w:tplc="AC9C7B5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3">
    <w:nsid w:val="56D0221C"/>
    <w:multiLevelType w:val="hybridMultilevel"/>
    <w:tmpl w:val="E80E2612"/>
    <w:lvl w:ilvl="0" w:tplc="6BFAD196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C992430"/>
    <w:multiLevelType w:val="hybridMultilevel"/>
    <w:tmpl w:val="D7D80972"/>
    <w:lvl w:ilvl="0" w:tplc="D5DA9C1E">
      <w:start w:val="1"/>
      <w:numFmt w:val="upp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5">
    <w:nsid w:val="5D456EBC"/>
    <w:multiLevelType w:val="hybridMultilevel"/>
    <w:tmpl w:val="E2F2FB90"/>
    <w:lvl w:ilvl="0" w:tplc="B1545D2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6F485CE1"/>
    <w:multiLevelType w:val="hybridMultilevel"/>
    <w:tmpl w:val="33209AD0"/>
    <w:lvl w:ilvl="0" w:tplc="12D836AE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7">
    <w:nsid w:val="72FC6B59"/>
    <w:multiLevelType w:val="hybridMultilevel"/>
    <w:tmpl w:val="1EA28A12"/>
    <w:lvl w:ilvl="0" w:tplc="7F72D2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>
    <w:nsid w:val="77EF6CAD"/>
    <w:multiLevelType w:val="hybridMultilevel"/>
    <w:tmpl w:val="D382B946"/>
    <w:lvl w:ilvl="0" w:tplc="560C7BC8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9">
    <w:nsid w:val="794B0E78"/>
    <w:multiLevelType w:val="hybridMultilevel"/>
    <w:tmpl w:val="7E04EF78"/>
    <w:lvl w:ilvl="0" w:tplc="59E636E4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0">
    <w:nsid w:val="7DDD548A"/>
    <w:multiLevelType w:val="hybridMultilevel"/>
    <w:tmpl w:val="EA2E87D8"/>
    <w:lvl w:ilvl="0" w:tplc="0C0ECAC2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16"/>
  </w:num>
  <w:num w:numId="5">
    <w:abstractNumId w:val="10"/>
  </w:num>
  <w:num w:numId="6">
    <w:abstractNumId w:val="19"/>
  </w:num>
  <w:num w:numId="7">
    <w:abstractNumId w:val="2"/>
  </w:num>
  <w:num w:numId="8">
    <w:abstractNumId w:val="8"/>
  </w:num>
  <w:num w:numId="9">
    <w:abstractNumId w:val="0"/>
  </w:num>
  <w:num w:numId="10">
    <w:abstractNumId w:val="4"/>
  </w:num>
  <w:num w:numId="11">
    <w:abstractNumId w:val="18"/>
  </w:num>
  <w:num w:numId="12">
    <w:abstractNumId w:val="11"/>
  </w:num>
  <w:num w:numId="13">
    <w:abstractNumId w:val="12"/>
  </w:num>
  <w:num w:numId="14">
    <w:abstractNumId w:val="1"/>
  </w:num>
  <w:num w:numId="15">
    <w:abstractNumId w:val="13"/>
  </w:num>
  <w:num w:numId="16">
    <w:abstractNumId w:val="15"/>
  </w:num>
  <w:num w:numId="17">
    <w:abstractNumId w:val="3"/>
  </w:num>
  <w:num w:numId="18">
    <w:abstractNumId w:val="6"/>
  </w:num>
  <w:num w:numId="19">
    <w:abstractNumId w:val="5"/>
  </w:num>
  <w:num w:numId="20">
    <w:abstractNumId w:val="7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42B"/>
    <w:rsid w:val="0007542B"/>
    <w:rsid w:val="001225AC"/>
    <w:rsid w:val="00185FF0"/>
    <w:rsid w:val="002024D5"/>
    <w:rsid w:val="00286721"/>
    <w:rsid w:val="00352848"/>
    <w:rsid w:val="003C5D9C"/>
    <w:rsid w:val="00474836"/>
    <w:rsid w:val="00553C71"/>
    <w:rsid w:val="00554BD7"/>
    <w:rsid w:val="006C5E23"/>
    <w:rsid w:val="006D26F1"/>
    <w:rsid w:val="007F0A6E"/>
    <w:rsid w:val="00841C88"/>
    <w:rsid w:val="008811A6"/>
    <w:rsid w:val="00882EE1"/>
    <w:rsid w:val="00884601"/>
    <w:rsid w:val="008A2C90"/>
    <w:rsid w:val="00902AC0"/>
    <w:rsid w:val="00A02692"/>
    <w:rsid w:val="00A87550"/>
    <w:rsid w:val="00AB1F0D"/>
    <w:rsid w:val="00AC15B5"/>
    <w:rsid w:val="00AF4B8A"/>
    <w:rsid w:val="00B55176"/>
    <w:rsid w:val="00C902E4"/>
    <w:rsid w:val="00D37EAA"/>
    <w:rsid w:val="00D54942"/>
    <w:rsid w:val="00E453BD"/>
    <w:rsid w:val="00EB224E"/>
    <w:rsid w:val="00F079FB"/>
    <w:rsid w:val="00F82835"/>
    <w:rsid w:val="00F8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42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748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806</Words>
  <Characters>4600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2012-11-23T16:43:00Z</dcterms:created>
  <dcterms:modified xsi:type="dcterms:W3CDTF">2012-12-09T17:22:00Z</dcterms:modified>
</cp:coreProperties>
</file>