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FD5" w:rsidRDefault="00BC6FD5" w:rsidP="00AC7555">
      <w:pPr>
        <w:ind w:firstLine="708"/>
        <w:jc w:val="center"/>
        <w:rPr>
          <w:b/>
          <w:sz w:val="22"/>
          <w:szCs w:val="22"/>
        </w:rPr>
      </w:pPr>
    </w:p>
    <w:p w:rsidR="00BC6FD5" w:rsidRDefault="00BC6FD5" w:rsidP="00AC7555">
      <w:pPr>
        <w:ind w:firstLine="708"/>
        <w:jc w:val="center"/>
        <w:rPr>
          <w:b/>
          <w:sz w:val="22"/>
          <w:szCs w:val="22"/>
        </w:rPr>
      </w:pPr>
    </w:p>
    <w:p w:rsidR="00BC6FD5" w:rsidRPr="005C2562" w:rsidRDefault="00BC6FD5" w:rsidP="00AC7555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5.</w:t>
      </w:r>
      <w:r w:rsidRPr="005C2562">
        <w:rPr>
          <w:b/>
          <w:sz w:val="22"/>
          <w:szCs w:val="22"/>
        </w:rPr>
        <w:t xml:space="preserve">SINIFLAR 1. DÖNEM 2. </w:t>
      </w:r>
      <w:r>
        <w:rPr>
          <w:b/>
          <w:sz w:val="22"/>
          <w:szCs w:val="22"/>
        </w:rPr>
        <w:t xml:space="preserve">TÜRKÇE </w:t>
      </w:r>
      <w:r w:rsidRPr="005C2562">
        <w:rPr>
          <w:b/>
          <w:sz w:val="22"/>
          <w:szCs w:val="22"/>
        </w:rPr>
        <w:t>YAZILI SINAVI</w:t>
      </w:r>
    </w:p>
    <w:p w:rsidR="00BC6FD5" w:rsidRDefault="00BC6FD5" w:rsidP="0039546C">
      <w:r w:rsidRPr="005C2562">
        <w:rPr>
          <w:b/>
          <w:sz w:val="22"/>
          <w:szCs w:val="22"/>
        </w:rPr>
        <w:t>ADI ve SOY</w:t>
      </w:r>
      <w:r>
        <w:rPr>
          <w:b/>
          <w:sz w:val="22"/>
          <w:szCs w:val="22"/>
        </w:rPr>
        <w:t xml:space="preserve">ADI: </w:t>
      </w:r>
      <w:hyperlink r:id="rId5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BC6FD5" w:rsidRDefault="00BC6FD5" w:rsidP="00AC7555">
      <w:pPr>
        <w:rPr>
          <w:b/>
          <w:sz w:val="22"/>
          <w:szCs w:val="22"/>
        </w:rPr>
      </w:pPr>
    </w:p>
    <w:p w:rsidR="00BC6FD5" w:rsidRDefault="00BC6FD5" w:rsidP="00AC7555">
      <w:pPr>
        <w:rPr>
          <w:b/>
          <w:sz w:val="22"/>
          <w:szCs w:val="22"/>
        </w:rPr>
      </w:pPr>
    </w:p>
    <w:p w:rsidR="00BC6FD5" w:rsidRPr="00644F6A" w:rsidRDefault="00BC6FD5" w:rsidP="00AC7555">
      <w:pPr>
        <w:ind w:firstLine="708"/>
        <w:jc w:val="both"/>
        <w:rPr>
          <w:sz w:val="22"/>
          <w:szCs w:val="22"/>
        </w:rPr>
      </w:pPr>
      <w:r w:rsidRPr="00644F6A">
        <w:rPr>
          <w:sz w:val="22"/>
          <w:szCs w:val="22"/>
        </w:rPr>
        <w:t>Ben yaşlı bir adamım.Kitap okumayı çok severim.Bu sevgiyi ilkokula başladığım yıllarda kazandım.Babamın simit,şeker,oyuncak alayım diye verdiği paraları biriktirirdim.Sonra da mahallemizdeki kitapçıya koşardım.Kitapçı , elimdeki paraya bakar, sonra da bana kitap seçmemde yardımcı olurdu.</w:t>
      </w:r>
    </w:p>
    <w:p w:rsidR="00BC6FD5" w:rsidRPr="00644F6A" w:rsidRDefault="00BC6FD5" w:rsidP="00AC7555">
      <w:pPr>
        <w:jc w:val="both"/>
        <w:rPr>
          <w:sz w:val="22"/>
          <w:szCs w:val="22"/>
        </w:rPr>
      </w:pPr>
      <w:r w:rsidRPr="00644F6A">
        <w:rPr>
          <w:sz w:val="22"/>
          <w:szCs w:val="22"/>
        </w:rPr>
        <w:tab/>
        <w:t>Aldığım kitapları okuduktan sonra bir kenara fırlatmazdım. Onları biriktirirdim. Böylece bir kitaplığım oldu.</w:t>
      </w:r>
    </w:p>
    <w:p w:rsidR="00BC6FD5" w:rsidRPr="00644F6A" w:rsidRDefault="00BC6FD5" w:rsidP="00AC7555">
      <w:pPr>
        <w:ind w:right="-27"/>
        <w:jc w:val="both"/>
        <w:rPr>
          <w:sz w:val="22"/>
          <w:szCs w:val="22"/>
        </w:rPr>
      </w:pPr>
      <w:r w:rsidRPr="00644F6A">
        <w:rPr>
          <w:sz w:val="22"/>
          <w:szCs w:val="22"/>
        </w:rPr>
        <w:tab/>
        <w:t>En güzel günlerim kitaplarımın arasında geçti. İnsanları sevmeyi , hayatı sevmeyi kitaplardan öğrendim.</w:t>
      </w:r>
    </w:p>
    <w:p w:rsidR="00BC6FD5" w:rsidRPr="00644F6A" w:rsidRDefault="00BC6FD5" w:rsidP="00AC7555">
      <w:pPr>
        <w:ind w:right="-27"/>
        <w:jc w:val="both"/>
        <w:rPr>
          <w:sz w:val="22"/>
          <w:szCs w:val="22"/>
        </w:rPr>
      </w:pPr>
      <w:r w:rsidRPr="00644F6A">
        <w:rPr>
          <w:sz w:val="22"/>
          <w:szCs w:val="22"/>
        </w:rPr>
        <w:tab/>
        <w:t>Şimdi yaşlandım. Hala en mutlu anlarım kitaplarımla geçiyor. Ama kitap okumayan çocukları görünce çok üzülüyorum.</w:t>
      </w:r>
    </w:p>
    <w:p w:rsidR="00BC6FD5" w:rsidRDefault="00BC6FD5" w:rsidP="00AC7555">
      <w:pPr>
        <w:ind w:left="2832" w:firstLine="708"/>
        <w:rPr>
          <w:sz w:val="28"/>
          <w:szCs w:val="28"/>
        </w:rPr>
      </w:pPr>
      <w:r>
        <w:rPr>
          <w:sz w:val="28"/>
          <w:szCs w:val="28"/>
        </w:rPr>
        <w:t xml:space="preserve">( </w:t>
      </w:r>
      <w:r w:rsidRPr="00583895">
        <w:rPr>
          <w:b/>
          <w:sz w:val="22"/>
          <w:szCs w:val="22"/>
        </w:rPr>
        <w:t xml:space="preserve">Aşağıdaki </w:t>
      </w:r>
      <w:r>
        <w:rPr>
          <w:b/>
          <w:sz w:val="22"/>
          <w:szCs w:val="22"/>
        </w:rPr>
        <w:t>4 soruyu</w:t>
      </w:r>
      <w:r w:rsidRPr="00583895">
        <w:rPr>
          <w:b/>
          <w:sz w:val="22"/>
          <w:szCs w:val="22"/>
        </w:rPr>
        <w:t xml:space="preserve"> parçaya göre yanıtlayınız.</w:t>
      </w:r>
      <w:r>
        <w:rPr>
          <w:sz w:val="28"/>
          <w:szCs w:val="28"/>
        </w:rPr>
        <w:t xml:space="preserve"> )</w:t>
      </w:r>
    </w:p>
    <w:p w:rsidR="00BC6FD5" w:rsidRDefault="00BC6FD5" w:rsidP="00AC7555">
      <w:r w:rsidRPr="00FE3A63">
        <w:rPr>
          <w:b/>
        </w:rPr>
        <w:t>1.</w:t>
      </w:r>
      <w:r w:rsidRPr="00FE3A63">
        <w:t xml:space="preserve"> </w:t>
      </w:r>
      <w:r w:rsidRPr="00644F6A">
        <w:rPr>
          <w:sz w:val="22"/>
          <w:szCs w:val="22"/>
        </w:rPr>
        <w:t>Yaşlı adam kitap okuma sevgisini ne zaman kazanıyor?</w:t>
      </w:r>
    </w:p>
    <w:p w:rsidR="00BC6FD5" w:rsidRDefault="00BC6FD5" w:rsidP="00AC7555">
      <w:pPr>
        <w:rPr>
          <w:sz w:val="28"/>
          <w:szCs w:val="28"/>
        </w:rPr>
      </w:pPr>
    </w:p>
    <w:p w:rsidR="00BC6FD5" w:rsidRPr="00C479E7" w:rsidRDefault="00BC6FD5" w:rsidP="00AC7555">
      <w:pPr>
        <w:rPr>
          <w:sz w:val="16"/>
          <w:szCs w:val="16"/>
        </w:rPr>
      </w:pPr>
      <w:r w:rsidRPr="00C479E7">
        <w:rPr>
          <w:sz w:val="16"/>
          <w:szCs w:val="16"/>
        </w:rPr>
        <w:t>………………………………………</w:t>
      </w:r>
      <w:r>
        <w:rPr>
          <w:sz w:val="16"/>
          <w:szCs w:val="16"/>
        </w:rPr>
        <w:t>……………………………</w:t>
      </w:r>
    </w:p>
    <w:p w:rsidR="00BC6FD5" w:rsidRDefault="00BC6FD5" w:rsidP="00AC7555">
      <w:r w:rsidRPr="00FE3A63">
        <w:rPr>
          <w:b/>
        </w:rPr>
        <w:t>2.</w:t>
      </w:r>
      <w:r>
        <w:t xml:space="preserve"> </w:t>
      </w:r>
      <w:r>
        <w:rPr>
          <w:sz w:val="22"/>
          <w:szCs w:val="22"/>
        </w:rPr>
        <w:t xml:space="preserve">Yaşlı adam, babasının </w:t>
      </w:r>
      <w:r w:rsidRPr="00644F6A">
        <w:rPr>
          <w:sz w:val="22"/>
          <w:szCs w:val="22"/>
        </w:rPr>
        <w:t>simit ,şeker,oyuncak alması için verdiği paraları ne yapıyor?</w:t>
      </w:r>
    </w:p>
    <w:p w:rsidR="00BC6FD5" w:rsidRDefault="00BC6FD5" w:rsidP="00AC7555">
      <w:pPr>
        <w:rPr>
          <w:sz w:val="28"/>
          <w:szCs w:val="28"/>
        </w:rPr>
      </w:pPr>
    </w:p>
    <w:p w:rsidR="00BC6FD5" w:rsidRDefault="00BC6FD5" w:rsidP="00AC7555">
      <w:pPr>
        <w:rPr>
          <w:sz w:val="16"/>
          <w:szCs w:val="16"/>
        </w:rPr>
      </w:pPr>
      <w:r w:rsidRPr="00C479E7">
        <w:rPr>
          <w:sz w:val="16"/>
          <w:szCs w:val="16"/>
        </w:rPr>
        <w:t>………………………………………</w:t>
      </w:r>
      <w:r>
        <w:rPr>
          <w:sz w:val="16"/>
          <w:szCs w:val="16"/>
        </w:rPr>
        <w:t>……………………………</w:t>
      </w:r>
    </w:p>
    <w:p w:rsidR="00BC6FD5" w:rsidRPr="00644F6A" w:rsidRDefault="00BC6FD5" w:rsidP="00AC7555">
      <w:pPr>
        <w:rPr>
          <w:sz w:val="22"/>
          <w:szCs w:val="22"/>
        </w:rPr>
      </w:pPr>
      <w:r w:rsidRPr="00944274">
        <w:rPr>
          <w:b/>
          <w:sz w:val="22"/>
          <w:szCs w:val="22"/>
        </w:rPr>
        <w:t>3</w:t>
      </w:r>
      <w:r w:rsidRPr="00C479E7">
        <w:rPr>
          <w:b/>
          <w:sz w:val="28"/>
          <w:szCs w:val="28"/>
        </w:rPr>
        <w:t>-</w:t>
      </w:r>
      <w:r w:rsidRPr="00644F6A">
        <w:rPr>
          <w:sz w:val="22"/>
          <w:szCs w:val="22"/>
        </w:rPr>
        <w:t>Yaşlı adam aldığı kitapları okuduktan sonra ne yapıyor?</w:t>
      </w:r>
    </w:p>
    <w:p w:rsidR="00BC6FD5" w:rsidRDefault="00BC6FD5" w:rsidP="00AC7555">
      <w:pPr>
        <w:rPr>
          <w:sz w:val="28"/>
          <w:szCs w:val="28"/>
        </w:rPr>
      </w:pPr>
    </w:p>
    <w:p w:rsidR="00BC6FD5" w:rsidRDefault="00BC6FD5" w:rsidP="00AC7555">
      <w:pPr>
        <w:rPr>
          <w:sz w:val="16"/>
          <w:szCs w:val="16"/>
        </w:rPr>
      </w:pPr>
      <w:r w:rsidRPr="00C479E7">
        <w:rPr>
          <w:sz w:val="16"/>
          <w:szCs w:val="16"/>
        </w:rPr>
        <w:t>………………………………………</w:t>
      </w:r>
      <w:r>
        <w:rPr>
          <w:sz w:val="16"/>
          <w:szCs w:val="16"/>
        </w:rPr>
        <w:t>……………………………</w:t>
      </w:r>
    </w:p>
    <w:p w:rsidR="00BC6FD5" w:rsidRPr="00644F6A" w:rsidRDefault="00BC6FD5" w:rsidP="00AC7555">
      <w:pPr>
        <w:rPr>
          <w:sz w:val="22"/>
          <w:szCs w:val="22"/>
        </w:rPr>
      </w:pPr>
      <w:r>
        <w:rPr>
          <w:b/>
        </w:rPr>
        <w:t xml:space="preserve">4. </w:t>
      </w:r>
      <w:r w:rsidRPr="00644F6A">
        <w:rPr>
          <w:sz w:val="22"/>
          <w:szCs w:val="22"/>
        </w:rPr>
        <w:t>Yaşlı adam niçin üzülüyor?</w:t>
      </w:r>
    </w:p>
    <w:p w:rsidR="00BC6FD5" w:rsidRDefault="00BC6FD5" w:rsidP="00AC7555"/>
    <w:p w:rsidR="00BC6FD5" w:rsidRDefault="00BC6FD5" w:rsidP="00AC7555">
      <w:pPr>
        <w:rPr>
          <w:sz w:val="16"/>
          <w:szCs w:val="16"/>
        </w:rPr>
      </w:pPr>
      <w:r w:rsidRPr="00C479E7">
        <w:rPr>
          <w:sz w:val="16"/>
          <w:szCs w:val="16"/>
        </w:rPr>
        <w:t>………………………………………</w:t>
      </w:r>
      <w:r>
        <w:rPr>
          <w:sz w:val="16"/>
          <w:szCs w:val="16"/>
        </w:rPr>
        <w:t>……………………………</w:t>
      </w:r>
    </w:p>
    <w:p w:rsidR="00BC6FD5" w:rsidRDefault="00BC6FD5" w:rsidP="00AC7555">
      <w:pPr>
        <w:rPr>
          <w:b/>
          <w:sz w:val="22"/>
          <w:szCs w:val="22"/>
        </w:rPr>
      </w:pPr>
    </w:p>
    <w:p w:rsidR="00BC6FD5" w:rsidRDefault="00BC6FD5" w:rsidP="00AC7555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5) </w:t>
      </w:r>
      <w:r w:rsidRPr="00B61F2F">
        <w:rPr>
          <w:bCs/>
          <w:sz w:val="22"/>
          <w:szCs w:val="22"/>
        </w:rPr>
        <w:t>Çevremizdeki hayvanlardan pek çoğunun yararı olduğu gibi bazılarının da zararları vardır.Örneğin………………………………….</w:t>
      </w:r>
    </w:p>
    <w:p w:rsidR="00BC6FD5" w:rsidRDefault="00BC6FD5" w:rsidP="00AC7555">
      <w:pPr>
        <w:rPr>
          <w:b/>
          <w:sz w:val="22"/>
          <w:szCs w:val="22"/>
        </w:rPr>
      </w:pPr>
      <w:r>
        <w:rPr>
          <w:b/>
          <w:sz w:val="22"/>
          <w:szCs w:val="22"/>
        </w:rPr>
        <w:t>Yukarıdaki tümceyi hangisiyle sürdürmek doğru olur?</w:t>
      </w:r>
    </w:p>
    <w:p w:rsidR="00BC6FD5" w:rsidRPr="00B61F2F" w:rsidRDefault="00BC6FD5" w:rsidP="00AC7555">
      <w:pPr>
        <w:numPr>
          <w:ilvl w:val="0"/>
          <w:numId w:val="1"/>
        </w:numPr>
        <w:rPr>
          <w:bCs/>
          <w:sz w:val="22"/>
          <w:szCs w:val="22"/>
        </w:rPr>
      </w:pPr>
      <w:r w:rsidRPr="00B61F2F">
        <w:rPr>
          <w:bCs/>
          <w:sz w:val="22"/>
          <w:szCs w:val="22"/>
        </w:rPr>
        <w:t>köpekler bize bekçilik yapar.</w:t>
      </w:r>
    </w:p>
    <w:p w:rsidR="00BC6FD5" w:rsidRPr="00B61F2F" w:rsidRDefault="00BC6FD5" w:rsidP="00AC7555">
      <w:pPr>
        <w:numPr>
          <w:ilvl w:val="0"/>
          <w:numId w:val="1"/>
        </w:numPr>
        <w:rPr>
          <w:bCs/>
          <w:sz w:val="22"/>
          <w:szCs w:val="22"/>
        </w:rPr>
      </w:pPr>
      <w:r w:rsidRPr="00B61F2F">
        <w:rPr>
          <w:bCs/>
          <w:sz w:val="22"/>
          <w:szCs w:val="22"/>
        </w:rPr>
        <w:t>bazı sivrisinekler sıtma mikrobu taşır.</w:t>
      </w:r>
    </w:p>
    <w:p w:rsidR="00BC6FD5" w:rsidRPr="00B61F2F" w:rsidRDefault="00BC6FD5" w:rsidP="00AC7555">
      <w:pPr>
        <w:numPr>
          <w:ilvl w:val="0"/>
          <w:numId w:val="1"/>
        </w:numPr>
        <w:rPr>
          <w:bCs/>
          <w:sz w:val="22"/>
          <w:szCs w:val="22"/>
        </w:rPr>
      </w:pPr>
      <w:r w:rsidRPr="00B61F2F">
        <w:rPr>
          <w:bCs/>
          <w:sz w:val="22"/>
          <w:szCs w:val="22"/>
        </w:rPr>
        <w:t>evlerimizde kanarya gibi kuşlar besleriz.</w:t>
      </w:r>
    </w:p>
    <w:p w:rsidR="00BC6FD5" w:rsidRDefault="00BC6FD5" w:rsidP="00AC7555">
      <w:pPr>
        <w:numPr>
          <w:ilvl w:val="0"/>
          <w:numId w:val="1"/>
        </w:numPr>
        <w:rPr>
          <w:bCs/>
          <w:sz w:val="22"/>
          <w:szCs w:val="22"/>
        </w:rPr>
      </w:pPr>
      <w:r w:rsidRPr="00B61F2F">
        <w:rPr>
          <w:bCs/>
          <w:sz w:val="22"/>
          <w:szCs w:val="22"/>
        </w:rPr>
        <w:t>bazı hayvanların sütünden yararlanırız.</w:t>
      </w:r>
    </w:p>
    <w:p w:rsidR="00BC6FD5" w:rsidRPr="00B61F2F" w:rsidRDefault="00BC6FD5" w:rsidP="00AC7555">
      <w:pPr>
        <w:rPr>
          <w:bCs/>
          <w:sz w:val="22"/>
          <w:szCs w:val="22"/>
        </w:rPr>
      </w:pPr>
    </w:p>
    <w:p w:rsidR="00BC6FD5" w:rsidRDefault="00BC6FD5" w:rsidP="00AC7555">
      <w:pPr>
        <w:rPr>
          <w:b/>
          <w:sz w:val="22"/>
          <w:szCs w:val="22"/>
        </w:rPr>
      </w:pPr>
      <w:r>
        <w:rPr>
          <w:b/>
          <w:sz w:val="22"/>
          <w:szCs w:val="22"/>
        </w:rPr>
        <w:t>6)Aşağıdaki cümlelerden hangisinde “burun” sözcüğü gerçek anlamda kullanılmıştır?</w:t>
      </w:r>
    </w:p>
    <w:p w:rsidR="00BC6FD5" w:rsidRPr="00B61F2F" w:rsidRDefault="00BC6FD5" w:rsidP="00AC7555">
      <w:pPr>
        <w:rPr>
          <w:bCs/>
          <w:sz w:val="22"/>
          <w:szCs w:val="22"/>
        </w:rPr>
      </w:pPr>
      <w:r w:rsidRPr="00B61F2F">
        <w:rPr>
          <w:b/>
          <w:sz w:val="22"/>
          <w:szCs w:val="22"/>
        </w:rPr>
        <w:t>a)</w:t>
      </w:r>
      <w:r w:rsidRPr="00B61F2F">
        <w:rPr>
          <w:bCs/>
          <w:sz w:val="22"/>
          <w:szCs w:val="22"/>
        </w:rPr>
        <w:t xml:space="preserve"> Burnu havada bir insandı.</w:t>
      </w:r>
    </w:p>
    <w:p w:rsidR="00BC6FD5" w:rsidRPr="00B61F2F" w:rsidRDefault="00BC6FD5" w:rsidP="00AC7555">
      <w:pPr>
        <w:rPr>
          <w:bCs/>
          <w:sz w:val="22"/>
          <w:szCs w:val="22"/>
        </w:rPr>
      </w:pPr>
      <w:r w:rsidRPr="00B61F2F">
        <w:rPr>
          <w:b/>
          <w:sz w:val="22"/>
          <w:szCs w:val="22"/>
        </w:rPr>
        <w:t>b)</w:t>
      </w:r>
      <w:r w:rsidRPr="00B61F2F">
        <w:rPr>
          <w:bCs/>
          <w:sz w:val="22"/>
          <w:szCs w:val="22"/>
        </w:rPr>
        <w:t xml:space="preserve"> Yaptıkları burnundan gelmişti.</w:t>
      </w:r>
    </w:p>
    <w:p w:rsidR="00BC6FD5" w:rsidRPr="00B61F2F" w:rsidRDefault="00BC6FD5" w:rsidP="00AC7555">
      <w:pPr>
        <w:rPr>
          <w:bCs/>
          <w:sz w:val="22"/>
          <w:szCs w:val="22"/>
        </w:rPr>
      </w:pPr>
      <w:r w:rsidRPr="00B61F2F">
        <w:rPr>
          <w:b/>
          <w:sz w:val="22"/>
          <w:szCs w:val="22"/>
        </w:rPr>
        <w:t>c)</w:t>
      </w:r>
      <w:r w:rsidRPr="00B61F2F">
        <w:rPr>
          <w:bCs/>
          <w:sz w:val="22"/>
          <w:szCs w:val="22"/>
        </w:rPr>
        <w:t xml:space="preserve"> O her şeye burnunu sokuyordu.</w:t>
      </w:r>
    </w:p>
    <w:p w:rsidR="00BC6FD5" w:rsidRDefault="00BC6FD5" w:rsidP="00AC7555">
      <w:pPr>
        <w:rPr>
          <w:bCs/>
          <w:sz w:val="22"/>
          <w:szCs w:val="22"/>
        </w:rPr>
      </w:pPr>
      <w:r w:rsidRPr="00B61F2F">
        <w:rPr>
          <w:b/>
          <w:sz w:val="22"/>
          <w:szCs w:val="22"/>
        </w:rPr>
        <w:t>d)</w:t>
      </w:r>
      <w:r w:rsidRPr="00B61F2F">
        <w:rPr>
          <w:bCs/>
          <w:sz w:val="22"/>
          <w:szCs w:val="22"/>
        </w:rPr>
        <w:t xml:space="preserve"> Burnundan ameliyat oldu.</w:t>
      </w:r>
    </w:p>
    <w:p w:rsidR="00BC6FD5" w:rsidRDefault="00BC6FD5" w:rsidP="00AC7555">
      <w:pPr>
        <w:rPr>
          <w:bCs/>
          <w:sz w:val="22"/>
          <w:szCs w:val="22"/>
        </w:rPr>
      </w:pPr>
    </w:p>
    <w:p w:rsidR="00BC6FD5" w:rsidRDefault="00BC6FD5" w:rsidP="00AC7555">
      <w:pPr>
        <w:rPr>
          <w:b/>
          <w:sz w:val="22"/>
          <w:szCs w:val="22"/>
        </w:rPr>
      </w:pPr>
      <w:r>
        <w:rPr>
          <w:b/>
          <w:sz w:val="22"/>
          <w:szCs w:val="22"/>
        </w:rPr>
        <w:t>7) Aşağıdaki atasözlerinden hangisinin konusu diğerlerinden farklıdır?</w:t>
      </w:r>
    </w:p>
    <w:p w:rsidR="00BC6FD5" w:rsidRPr="00DC545E" w:rsidRDefault="00BC6FD5" w:rsidP="00AC7555">
      <w:pPr>
        <w:rPr>
          <w:bCs/>
          <w:sz w:val="22"/>
          <w:szCs w:val="22"/>
        </w:rPr>
      </w:pPr>
      <w:r w:rsidRPr="00DC545E">
        <w:rPr>
          <w:bCs/>
          <w:sz w:val="22"/>
          <w:szCs w:val="22"/>
        </w:rPr>
        <w:t>a) Bakarsan bağ olur,bakmazsan dağ olur.</w:t>
      </w:r>
    </w:p>
    <w:p w:rsidR="00BC6FD5" w:rsidRPr="00DC545E" w:rsidRDefault="00BC6FD5" w:rsidP="00AC7555">
      <w:pPr>
        <w:rPr>
          <w:bCs/>
          <w:sz w:val="22"/>
          <w:szCs w:val="22"/>
        </w:rPr>
      </w:pPr>
      <w:r w:rsidRPr="00DC545E">
        <w:rPr>
          <w:bCs/>
          <w:sz w:val="22"/>
          <w:szCs w:val="22"/>
        </w:rPr>
        <w:t>b) Emek olmadan yemek olmaz.</w:t>
      </w:r>
    </w:p>
    <w:p w:rsidR="00BC6FD5" w:rsidRPr="00DC545E" w:rsidRDefault="00BC6FD5" w:rsidP="00AC7555">
      <w:pPr>
        <w:rPr>
          <w:bCs/>
          <w:sz w:val="22"/>
          <w:szCs w:val="22"/>
        </w:rPr>
      </w:pPr>
      <w:r w:rsidRPr="00DC545E">
        <w:rPr>
          <w:bCs/>
          <w:sz w:val="22"/>
          <w:szCs w:val="22"/>
        </w:rPr>
        <w:t>c) Akıl yaşta değil,baştadır.</w:t>
      </w:r>
    </w:p>
    <w:p w:rsidR="00BC6FD5" w:rsidRDefault="00BC6FD5" w:rsidP="00AC7555">
      <w:pPr>
        <w:rPr>
          <w:bCs/>
          <w:sz w:val="22"/>
          <w:szCs w:val="22"/>
        </w:rPr>
      </w:pPr>
      <w:r w:rsidRPr="00DC545E">
        <w:rPr>
          <w:bCs/>
          <w:sz w:val="22"/>
          <w:szCs w:val="22"/>
        </w:rPr>
        <w:t>d) Tarlada izi olmayanın harmanda yüzü olmaz.</w:t>
      </w:r>
    </w:p>
    <w:p w:rsidR="00BC6FD5" w:rsidRDefault="00BC6FD5" w:rsidP="00AC7555">
      <w:pPr>
        <w:rPr>
          <w:bCs/>
          <w:sz w:val="22"/>
          <w:szCs w:val="22"/>
        </w:rPr>
      </w:pPr>
    </w:p>
    <w:p w:rsidR="00BC6FD5" w:rsidRDefault="00BC6FD5" w:rsidP="00AC7555">
      <w:pPr>
        <w:rPr>
          <w:b/>
          <w:sz w:val="22"/>
          <w:szCs w:val="22"/>
        </w:rPr>
      </w:pPr>
      <w:r>
        <w:rPr>
          <w:b/>
          <w:sz w:val="22"/>
          <w:szCs w:val="22"/>
        </w:rPr>
        <w:t>8)</w:t>
      </w:r>
    </w:p>
    <w:p w:rsidR="00BC6FD5" w:rsidRPr="00860FEA" w:rsidRDefault="00BC6FD5" w:rsidP="00AC7555">
      <w:pPr>
        <w:ind w:firstLine="708"/>
        <w:rPr>
          <w:bCs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Pr="00860FEA">
        <w:rPr>
          <w:bCs/>
          <w:sz w:val="22"/>
          <w:szCs w:val="22"/>
        </w:rPr>
        <w:t>I.   Ödevini yaparken aklına takılanları annesine sordu.</w:t>
      </w:r>
    </w:p>
    <w:p w:rsidR="00BC6FD5" w:rsidRPr="00860FEA" w:rsidRDefault="00BC6FD5" w:rsidP="00AC7555">
      <w:pPr>
        <w:rPr>
          <w:bCs/>
          <w:sz w:val="22"/>
          <w:szCs w:val="22"/>
        </w:rPr>
      </w:pPr>
      <w:r w:rsidRPr="00860FEA">
        <w:rPr>
          <w:bCs/>
          <w:sz w:val="22"/>
          <w:szCs w:val="22"/>
        </w:rPr>
        <w:t xml:space="preserve">    </w:t>
      </w:r>
      <w:r>
        <w:rPr>
          <w:bCs/>
          <w:sz w:val="22"/>
          <w:szCs w:val="22"/>
        </w:rPr>
        <w:tab/>
      </w:r>
      <w:r w:rsidRPr="00860FEA">
        <w:rPr>
          <w:bCs/>
          <w:sz w:val="22"/>
          <w:szCs w:val="22"/>
        </w:rPr>
        <w:t>II.  Yapamadıklarını ise yarın öğretmenine sormasını istedi.</w:t>
      </w:r>
    </w:p>
    <w:p w:rsidR="00BC6FD5" w:rsidRPr="00860FEA" w:rsidRDefault="00BC6FD5" w:rsidP="00AC7555">
      <w:pPr>
        <w:rPr>
          <w:bCs/>
          <w:sz w:val="22"/>
          <w:szCs w:val="22"/>
        </w:rPr>
      </w:pPr>
      <w:r w:rsidRPr="00860FEA">
        <w:rPr>
          <w:bCs/>
          <w:sz w:val="22"/>
          <w:szCs w:val="22"/>
        </w:rPr>
        <w:t xml:space="preserve">    </w:t>
      </w:r>
      <w:r>
        <w:rPr>
          <w:bCs/>
          <w:sz w:val="22"/>
          <w:szCs w:val="22"/>
        </w:rPr>
        <w:tab/>
      </w:r>
      <w:r w:rsidRPr="00860FEA">
        <w:rPr>
          <w:bCs/>
          <w:sz w:val="22"/>
          <w:szCs w:val="22"/>
        </w:rPr>
        <w:t>III. Okuldan gelir gelmez ödevlerini yapmaya başladı.</w:t>
      </w:r>
    </w:p>
    <w:p w:rsidR="00BC6FD5" w:rsidRDefault="00BC6FD5" w:rsidP="00AC7555">
      <w:pPr>
        <w:rPr>
          <w:bCs/>
          <w:sz w:val="22"/>
          <w:szCs w:val="22"/>
        </w:rPr>
      </w:pPr>
      <w:r w:rsidRPr="00860FEA">
        <w:rPr>
          <w:bCs/>
          <w:sz w:val="22"/>
          <w:szCs w:val="22"/>
        </w:rPr>
        <w:t xml:space="preserve">    </w:t>
      </w:r>
      <w:r>
        <w:rPr>
          <w:bCs/>
          <w:sz w:val="22"/>
          <w:szCs w:val="22"/>
        </w:rPr>
        <w:tab/>
      </w:r>
      <w:r w:rsidRPr="00860FEA">
        <w:rPr>
          <w:bCs/>
          <w:sz w:val="22"/>
          <w:szCs w:val="22"/>
        </w:rPr>
        <w:t>IV. Annesi, bildikleri kadarıyla ona yardım etti.</w:t>
      </w:r>
    </w:p>
    <w:p w:rsidR="00BC6FD5" w:rsidRPr="00860FEA" w:rsidRDefault="00BC6FD5" w:rsidP="00AC7555">
      <w:pPr>
        <w:rPr>
          <w:b/>
          <w:sz w:val="22"/>
          <w:szCs w:val="22"/>
        </w:rPr>
      </w:pPr>
      <w:r w:rsidRPr="00860FEA">
        <w:rPr>
          <w:b/>
          <w:sz w:val="22"/>
          <w:szCs w:val="22"/>
        </w:rPr>
        <w:t>Yukarıda verilenlerin oluş sırasına göre doğru olarak sıralanmış biçimi aşağıdakilerden hangisidir?</w:t>
      </w:r>
    </w:p>
    <w:p w:rsidR="00BC6FD5" w:rsidRDefault="00BC6FD5" w:rsidP="00AC7555">
      <w:pPr>
        <w:numPr>
          <w:ilvl w:val="0"/>
          <w:numId w:val="2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I, II, III, IV</w:t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  <w:t>c)   II, I, IV, III</w:t>
      </w:r>
    </w:p>
    <w:p w:rsidR="00BC6FD5" w:rsidRDefault="00BC6FD5" w:rsidP="00AC7555">
      <w:pPr>
        <w:numPr>
          <w:ilvl w:val="0"/>
          <w:numId w:val="2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III, I, IV, II</w:t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  <w:t>d)   IV, III, II, I</w:t>
      </w:r>
    </w:p>
    <w:p w:rsidR="00BC6FD5" w:rsidRDefault="00BC6FD5" w:rsidP="00AC7555">
      <w:pPr>
        <w:ind w:left="360"/>
        <w:rPr>
          <w:bCs/>
          <w:sz w:val="22"/>
          <w:szCs w:val="22"/>
        </w:rPr>
      </w:pPr>
    </w:p>
    <w:p w:rsidR="00BC6FD5" w:rsidRDefault="00BC6FD5" w:rsidP="00AC7555">
      <w:pPr>
        <w:rPr>
          <w:bCs/>
          <w:sz w:val="22"/>
          <w:szCs w:val="22"/>
        </w:rPr>
      </w:pPr>
      <w:r>
        <w:rPr>
          <w:b/>
          <w:sz w:val="22"/>
          <w:szCs w:val="22"/>
        </w:rPr>
        <w:t>9</w:t>
      </w:r>
      <w:r w:rsidRPr="00860FEA">
        <w:rPr>
          <w:b/>
          <w:sz w:val="22"/>
          <w:szCs w:val="22"/>
        </w:rPr>
        <w:t>)</w:t>
      </w:r>
      <w:r>
        <w:rPr>
          <w:b/>
          <w:sz w:val="22"/>
          <w:szCs w:val="22"/>
        </w:rPr>
        <w:t xml:space="preserve"> </w:t>
      </w:r>
      <w:r>
        <w:rPr>
          <w:bCs/>
          <w:sz w:val="22"/>
          <w:szCs w:val="22"/>
        </w:rPr>
        <w:t>Kuşları sonbaharda göç ederken görmüşsünüzdür. Kuşlar, kışı geçirmek için daha sıcak yerlere giderler.</w:t>
      </w:r>
    </w:p>
    <w:p w:rsidR="00BC6FD5" w:rsidRDefault="00BC6FD5" w:rsidP="00AC7555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</w:rPr>
        <w:t xml:space="preserve">Yukarıda verilen metinde aşağıdaki sorulardan hangisinin yanıtı </w:t>
      </w:r>
      <w:r w:rsidRPr="00E76F74">
        <w:rPr>
          <w:b/>
          <w:sz w:val="22"/>
          <w:szCs w:val="22"/>
          <w:u w:val="single"/>
        </w:rPr>
        <w:t>yoktur?</w:t>
      </w:r>
    </w:p>
    <w:p w:rsidR="00BC6FD5" w:rsidRDefault="00BC6FD5" w:rsidP="00AC7555">
      <w:pPr>
        <w:rPr>
          <w:bCs/>
          <w:sz w:val="22"/>
          <w:szCs w:val="22"/>
        </w:rPr>
      </w:pPr>
      <w:r w:rsidRPr="00E76F74">
        <w:rPr>
          <w:b/>
          <w:sz w:val="22"/>
          <w:szCs w:val="22"/>
        </w:rPr>
        <w:t>a)</w:t>
      </w:r>
      <w:r>
        <w:rPr>
          <w:bCs/>
          <w:sz w:val="22"/>
          <w:szCs w:val="22"/>
        </w:rPr>
        <w:t>Nerede?</w:t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  <w:t>b) Kim?</w:t>
      </w:r>
      <w:r>
        <w:rPr>
          <w:bCs/>
          <w:sz w:val="22"/>
          <w:szCs w:val="22"/>
        </w:rPr>
        <w:tab/>
        <w:t>c) Ne zaman?</w:t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  <w:t>d) Niçin?</w:t>
      </w:r>
    </w:p>
    <w:p w:rsidR="00BC6FD5" w:rsidRDefault="00BC6FD5" w:rsidP="00AC7555">
      <w:pPr>
        <w:rPr>
          <w:bCs/>
          <w:sz w:val="22"/>
          <w:szCs w:val="22"/>
        </w:rPr>
      </w:pPr>
    </w:p>
    <w:p w:rsidR="00BC6FD5" w:rsidRDefault="00BC6FD5" w:rsidP="00AC7555">
      <w:pPr>
        <w:rPr>
          <w:bCs/>
          <w:sz w:val="22"/>
          <w:szCs w:val="22"/>
        </w:rPr>
      </w:pPr>
    </w:p>
    <w:p w:rsidR="00BC6FD5" w:rsidRPr="00E76F74" w:rsidRDefault="00BC6FD5" w:rsidP="00AC7555">
      <w:pPr>
        <w:rPr>
          <w:b/>
          <w:sz w:val="22"/>
          <w:szCs w:val="22"/>
        </w:rPr>
      </w:pPr>
      <w:r>
        <w:rPr>
          <w:b/>
          <w:sz w:val="22"/>
          <w:szCs w:val="22"/>
        </w:rPr>
        <w:t>10</w:t>
      </w:r>
      <w:r w:rsidRPr="00E76F74">
        <w:rPr>
          <w:b/>
          <w:sz w:val="22"/>
          <w:szCs w:val="22"/>
        </w:rPr>
        <w:t>) “ekmek” sözcüğü aşağıdaki tümcelerden hangisinde diğerlerinden farklı anlamda kullanılmıştır?</w:t>
      </w:r>
    </w:p>
    <w:p w:rsidR="00BC6FD5" w:rsidRDefault="00BC6FD5" w:rsidP="00AC7555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a) Ekmek,önemli bir besin kaynağıdır.</w:t>
      </w:r>
    </w:p>
    <w:p w:rsidR="00BC6FD5" w:rsidRDefault="00BC6FD5" w:rsidP="00AC7555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b) Fırında hiç ekmek kalmamıştı.</w:t>
      </w:r>
    </w:p>
    <w:p w:rsidR="00BC6FD5" w:rsidRDefault="00BC6FD5" w:rsidP="00AC7555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c) Fidanı ekmek için derin bir çukur kazdı.</w:t>
      </w:r>
    </w:p>
    <w:p w:rsidR="00BC6FD5" w:rsidRDefault="00BC6FD5" w:rsidP="00AC7555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d) Bu kadar ekmek yersen şişmanlarsın.</w:t>
      </w:r>
    </w:p>
    <w:p w:rsidR="00BC6FD5" w:rsidRDefault="00BC6FD5" w:rsidP="00AC7555">
      <w:pPr>
        <w:rPr>
          <w:bCs/>
          <w:sz w:val="22"/>
          <w:szCs w:val="22"/>
        </w:rPr>
      </w:pPr>
    </w:p>
    <w:p w:rsidR="00BC6FD5" w:rsidRPr="0034539D" w:rsidRDefault="00BC6FD5" w:rsidP="00AC7555">
      <w:pPr>
        <w:rPr>
          <w:bCs/>
          <w:sz w:val="22"/>
          <w:szCs w:val="22"/>
        </w:rPr>
      </w:pPr>
      <w:r>
        <w:rPr>
          <w:b/>
          <w:sz w:val="22"/>
          <w:szCs w:val="22"/>
        </w:rPr>
        <w:t>11</w:t>
      </w:r>
      <w:r w:rsidRPr="00E76F74">
        <w:rPr>
          <w:b/>
          <w:sz w:val="22"/>
          <w:szCs w:val="22"/>
        </w:rPr>
        <w:t>)</w:t>
      </w:r>
      <w:r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softHyphen/>
      </w:r>
      <w:r w:rsidRPr="0034539D">
        <w:rPr>
          <w:bCs/>
          <w:sz w:val="22"/>
          <w:szCs w:val="22"/>
        </w:rPr>
        <w:t>– Sizin evden okula ne kadar zamanda gidilir (  )</w:t>
      </w:r>
    </w:p>
    <w:p w:rsidR="00BC6FD5" w:rsidRPr="0034539D" w:rsidRDefault="00BC6FD5" w:rsidP="00AC7555">
      <w:pPr>
        <w:rPr>
          <w:bCs/>
          <w:sz w:val="22"/>
          <w:szCs w:val="22"/>
        </w:rPr>
      </w:pPr>
      <w:r w:rsidRPr="0034539D">
        <w:rPr>
          <w:bCs/>
          <w:sz w:val="22"/>
          <w:szCs w:val="22"/>
        </w:rPr>
        <w:t xml:space="preserve">    –Yavaş yürürsen yarım saat sürer (  )</w:t>
      </w:r>
    </w:p>
    <w:p w:rsidR="00BC6FD5" w:rsidRPr="0034539D" w:rsidRDefault="00BC6FD5" w:rsidP="00AC7555">
      <w:pPr>
        <w:rPr>
          <w:bCs/>
          <w:sz w:val="22"/>
          <w:szCs w:val="22"/>
        </w:rPr>
      </w:pPr>
      <w:r w:rsidRPr="0034539D">
        <w:rPr>
          <w:bCs/>
          <w:sz w:val="22"/>
          <w:szCs w:val="22"/>
        </w:rPr>
        <w:t xml:space="preserve">    –Yarım saat (  ) Çok uzak değil mi (  ) Yorulmuyor musun(  )</w:t>
      </w:r>
    </w:p>
    <w:p w:rsidR="00BC6FD5" w:rsidRDefault="00BC6FD5" w:rsidP="00AC7555">
      <w:pPr>
        <w:rPr>
          <w:bCs/>
          <w:sz w:val="22"/>
          <w:szCs w:val="22"/>
        </w:rPr>
      </w:pPr>
      <w:r w:rsidRPr="0034539D">
        <w:rPr>
          <w:bCs/>
          <w:sz w:val="22"/>
          <w:szCs w:val="22"/>
        </w:rPr>
        <w:t xml:space="preserve">    – Evet (  ) uzak (  )Onun için arabayla gidiyorum(  )</w:t>
      </w:r>
    </w:p>
    <w:p w:rsidR="00BC6FD5" w:rsidRDefault="00BC6FD5" w:rsidP="00AC7555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Yukarıdaki tümcelerde </w:t>
      </w:r>
      <w:r w:rsidRPr="0034539D">
        <w:rPr>
          <w:b/>
          <w:sz w:val="22"/>
          <w:szCs w:val="22"/>
        </w:rPr>
        <w:t>(  )</w:t>
      </w:r>
      <w:r>
        <w:rPr>
          <w:b/>
          <w:sz w:val="22"/>
          <w:szCs w:val="22"/>
        </w:rPr>
        <w:t xml:space="preserve"> işaretinin bulunduğu yerlere, sırasıyla aşağıdaki noktalama işaretlerinden hangileri gelmelidir?</w:t>
      </w:r>
    </w:p>
    <w:p w:rsidR="00BC6FD5" w:rsidRPr="0034539D" w:rsidRDefault="00BC6FD5" w:rsidP="00AC7555">
      <w:pPr>
        <w:rPr>
          <w:bCs/>
          <w:sz w:val="22"/>
          <w:szCs w:val="22"/>
        </w:rPr>
      </w:pPr>
      <w:r w:rsidRPr="0034539D">
        <w:rPr>
          <w:b/>
          <w:sz w:val="22"/>
          <w:szCs w:val="22"/>
        </w:rPr>
        <w:t>a)</w:t>
      </w:r>
      <w:r w:rsidRPr="0034539D">
        <w:rPr>
          <w:bCs/>
          <w:sz w:val="22"/>
          <w:szCs w:val="22"/>
        </w:rPr>
        <w:t xml:space="preserve"> (?) (.) ( !) ( ?) ( ?) ( , ) (.) (.)</w:t>
      </w:r>
      <w:r w:rsidRPr="0034539D">
        <w:rPr>
          <w:bCs/>
          <w:sz w:val="22"/>
          <w:szCs w:val="22"/>
        </w:rPr>
        <w:tab/>
      </w:r>
      <w:r w:rsidRPr="0034539D">
        <w:rPr>
          <w:bCs/>
          <w:sz w:val="22"/>
          <w:szCs w:val="22"/>
        </w:rPr>
        <w:tab/>
      </w:r>
      <w:r w:rsidRPr="0034539D">
        <w:rPr>
          <w:b/>
          <w:sz w:val="22"/>
          <w:szCs w:val="22"/>
        </w:rPr>
        <w:tab/>
        <w:t>b)</w:t>
      </w:r>
      <w:r w:rsidRPr="0034539D">
        <w:rPr>
          <w:bCs/>
          <w:sz w:val="22"/>
          <w:szCs w:val="22"/>
        </w:rPr>
        <w:t xml:space="preserve"> (?) (.) ( !) ( ?) ( ,) ( , ) (.) (.)</w:t>
      </w:r>
      <w:r w:rsidRPr="0034539D">
        <w:rPr>
          <w:bCs/>
          <w:sz w:val="22"/>
          <w:szCs w:val="22"/>
        </w:rPr>
        <w:tab/>
      </w:r>
    </w:p>
    <w:p w:rsidR="00BC6FD5" w:rsidRDefault="00BC6FD5" w:rsidP="00AC7555">
      <w:pPr>
        <w:rPr>
          <w:bCs/>
          <w:sz w:val="22"/>
          <w:szCs w:val="22"/>
        </w:rPr>
      </w:pPr>
      <w:r w:rsidRPr="0034539D">
        <w:rPr>
          <w:b/>
          <w:sz w:val="22"/>
          <w:szCs w:val="22"/>
        </w:rPr>
        <w:t>c)</w:t>
      </w:r>
      <w:r w:rsidRPr="0034539D">
        <w:rPr>
          <w:bCs/>
          <w:sz w:val="22"/>
          <w:szCs w:val="22"/>
        </w:rPr>
        <w:t xml:space="preserve"> (?) (.) ( .) ( ?) ( ,) ( , ) (.) (.)</w:t>
      </w:r>
      <w:r w:rsidRPr="0034539D">
        <w:rPr>
          <w:bCs/>
          <w:sz w:val="22"/>
          <w:szCs w:val="22"/>
        </w:rPr>
        <w:tab/>
      </w:r>
      <w:r w:rsidRPr="0034539D">
        <w:rPr>
          <w:bCs/>
          <w:sz w:val="22"/>
          <w:szCs w:val="22"/>
        </w:rPr>
        <w:tab/>
      </w:r>
      <w:r w:rsidRPr="0034539D">
        <w:rPr>
          <w:b/>
          <w:sz w:val="22"/>
          <w:szCs w:val="22"/>
        </w:rPr>
        <w:tab/>
        <w:t>d)</w:t>
      </w:r>
      <w:r w:rsidRPr="0034539D">
        <w:rPr>
          <w:bCs/>
          <w:sz w:val="22"/>
          <w:szCs w:val="22"/>
        </w:rPr>
        <w:t xml:space="preserve"> (?) (.) ( !) ( ?) ( ?) ( , ) ( , ) (.)</w:t>
      </w:r>
    </w:p>
    <w:p w:rsidR="00BC6FD5" w:rsidRDefault="00BC6FD5" w:rsidP="00AC7555">
      <w:pPr>
        <w:rPr>
          <w:bCs/>
          <w:sz w:val="22"/>
          <w:szCs w:val="22"/>
        </w:rPr>
      </w:pPr>
    </w:p>
    <w:p w:rsidR="00BC6FD5" w:rsidRDefault="00BC6FD5" w:rsidP="00AC7555">
      <w:pPr>
        <w:rPr>
          <w:b/>
          <w:sz w:val="22"/>
          <w:szCs w:val="22"/>
        </w:rPr>
      </w:pPr>
      <w:r>
        <w:rPr>
          <w:b/>
          <w:sz w:val="22"/>
          <w:szCs w:val="22"/>
        </w:rPr>
        <w:t>12</w:t>
      </w:r>
      <w:r w:rsidRPr="0034539D">
        <w:rPr>
          <w:b/>
          <w:sz w:val="22"/>
          <w:szCs w:val="22"/>
        </w:rPr>
        <w:t>)</w:t>
      </w:r>
      <w:r>
        <w:rPr>
          <w:b/>
          <w:sz w:val="22"/>
          <w:szCs w:val="22"/>
        </w:rPr>
        <w:t xml:space="preserve"> Aşağıdaki tümcelerde yazılan “ –de/ de” lerin doğru ya da yanlış yazıldığını işaretleyiniz.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57"/>
        <w:gridCol w:w="815"/>
        <w:gridCol w:w="816"/>
      </w:tblGrid>
      <w:tr w:rsidR="00BC6FD5" w:rsidTr="00A2142D">
        <w:tc>
          <w:tcPr>
            <w:tcW w:w="7657" w:type="dxa"/>
          </w:tcPr>
          <w:p w:rsidR="00BC6FD5" w:rsidRPr="00A2142D" w:rsidRDefault="00BC6FD5" w:rsidP="00CD2B39">
            <w:pPr>
              <w:rPr>
                <w:b/>
                <w:sz w:val="22"/>
                <w:szCs w:val="22"/>
              </w:rPr>
            </w:pPr>
            <w:r w:rsidRPr="00A2142D">
              <w:rPr>
                <w:b/>
                <w:sz w:val="22"/>
                <w:szCs w:val="22"/>
              </w:rPr>
              <w:t>Tümceler</w:t>
            </w:r>
          </w:p>
        </w:tc>
        <w:tc>
          <w:tcPr>
            <w:tcW w:w="815" w:type="dxa"/>
          </w:tcPr>
          <w:p w:rsidR="00BC6FD5" w:rsidRPr="00A2142D" w:rsidRDefault="00BC6FD5" w:rsidP="00CD2B39">
            <w:pPr>
              <w:rPr>
                <w:b/>
                <w:sz w:val="22"/>
                <w:szCs w:val="22"/>
              </w:rPr>
            </w:pPr>
            <w:r w:rsidRPr="00A2142D">
              <w:rPr>
                <w:b/>
                <w:sz w:val="22"/>
                <w:szCs w:val="22"/>
              </w:rPr>
              <w:t>Doğru</w:t>
            </w:r>
          </w:p>
        </w:tc>
        <w:tc>
          <w:tcPr>
            <w:tcW w:w="816" w:type="dxa"/>
          </w:tcPr>
          <w:p w:rsidR="00BC6FD5" w:rsidRPr="00A2142D" w:rsidRDefault="00BC6FD5" w:rsidP="00CD2B39">
            <w:pPr>
              <w:rPr>
                <w:b/>
                <w:sz w:val="22"/>
                <w:szCs w:val="22"/>
              </w:rPr>
            </w:pPr>
            <w:r w:rsidRPr="00A2142D">
              <w:rPr>
                <w:b/>
                <w:sz w:val="22"/>
                <w:szCs w:val="22"/>
              </w:rPr>
              <w:t>Yanlış</w:t>
            </w:r>
          </w:p>
        </w:tc>
      </w:tr>
      <w:tr w:rsidR="00BC6FD5" w:rsidTr="00A2142D">
        <w:tc>
          <w:tcPr>
            <w:tcW w:w="7657" w:type="dxa"/>
          </w:tcPr>
          <w:p w:rsidR="00BC6FD5" w:rsidRPr="00A2142D" w:rsidRDefault="00BC6FD5" w:rsidP="00CD2B39">
            <w:pPr>
              <w:rPr>
                <w:bCs/>
                <w:sz w:val="22"/>
                <w:szCs w:val="22"/>
              </w:rPr>
            </w:pPr>
            <w:r w:rsidRPr="00A2142D">
              <w:rPr>
                <w:bCs/>
                <w:sz w:val="22"/>
                <w:szCs w:val="22"/>
              </w:rPr>
              <w:t>İletişim araçları günümüz de oldukça yaygın kullanılmaktadır.</w:t>
            </w:r>
          </w:p>
        </w:tc>
        <w:tc>
          <w:tcPr>
            <w:tcW w:w="815" w:type="dxa"/>
          </w:tcPr>
          <w:p w:rsidR="00BC6FD5" w:rsidRPr="00A2142D" w:rsidRDefault="00BC6FD5" w:rsidP="00CD2B39">
            <w:pPr>
              <w:rPr>
                <w:b/>
                <w:sz w:val="22"/>
                <w:szCs w:val="22"/>
              </w:rPr>
            </w:pPr>
          </w:p>
        </w:tc>
        <w:tc>
          <w:tcPr>
            <w:tcW w:w="816" w:type="dxa"/>
          </w:tcPr>
          <w:p w:rsidR="00BC6FD5" w:rsidRPr="00A2142D" w:rsidRDefault="00BC6FD5" w:rsidP="00CD2B39">
            <w:pPr>
              <w:rPr>
                <w:b/>
                <w:sz w:val="22"/>
                <w:szCs w:val="22"/>
              </w:rPr>
            </w:pPr>
          </w:p>
        </w:tc>
      </w:tr>
      <w:tr w:rsidR="00BC6FD5" w:rsidTr="00A2142D">
        <w:tc>
          <w:tcPr>
            <w:tcW w:w="7657" w:type="dxa"/>
          </w:tcPr>
          <w:p w:rsidR="00BC6FD5" w:rsidRPr="00A2142D" w:rsidRDefault="00BC6FD5" w:rsidP="00CD2B39">
            <w:pPr>
              <w:rPr>
                <w:bCs/>
                <w:sz w:val="22"/>
                <w:szCs w:val="22"/>
              </w:rPr>
            </w:pPr>
            <w:r w:rsidRPr="00A2142D">
              <w:rPr>
                <w:bCs/>
                <w:sz w:val="22"/>
                <w:szCs w:val="22"/>
              </w:rPr>
              <w:t>Gazetede okumuştum bu haberi.</w:t>
            </w:r>
          </w:p>
        </w:tc>
        <w:tc>
          <w:tcPr>
            <w:tcW w:w="815" w:type="dxa"/>
          </w:tcPr>
          <w:p w:rsidR="00BC6FD5" w:rsidRPr="00A2142D" w:rsidRDefault="00BC6FD5" w:rsidP="00CD2B39">
            <w:pPr>
              <w:rPr>
                <w:b/>
                <w:sz w:val="22"/>
                <w:szCs w:val="22"/>
              </w:rPr>
            </w:pPr>
          </w:p>
        </w:tc>
        <w:tc>
          <w:tcPr>
            <w:tcW w:w="816" w:type="dxa"/>
          </w:tcPr>
          <w:p w:rsidR="00BC6FD5" w:rsidRPr="00A2142D" w:rsidRDefault="00BC6FD5" w:rsidP="00CD2B39">
            <w:pPr>
              <w:rPr>
                <w:b/>
                <w:sz w:val="22"/>
                <w:szCs w:val="22"/>
              </w:rPr>
            </w:pPr>
          </w:p>
        </w:tc>
      </w:tr>
      <w:tr w:rsidR="00BC6FD5" w:rsidTr="00A2142D">
        <w:trPr>
          <w:trHeight w:val="209"/>
        </w:trPr>
        <w:tc>
          <w:tcPr>
            <w:tcW w:w="7657" w:type="dxa"/>
          </w:tcPr>
          <w:p w:rsidR="00BC6FD5" w:rsidRPr="00A2142D" w:rsidRDefault="00BC6FD5" w:rsidP="00CD2B39">
            <w:pPr>
              <w:rPr>
                <w:bCs/>
                <w:sz w:val="22"/>
                <w:szCs w:val="22"/>
              </w:rPr>
            </w:pPr>
            <w:r w:rsidRPr="00A2142D">
              <w:rPr>
                <w:bCs/>
                <w:sz w:val="22"/>
                <w:szCs w:val="22"/>
              </w:rPr>
              <w:t>Televizyon da kitle iletişim araçları arasındadır.</w:t>
            </w:r>
          </w:p>
        </w:tc>
        <w:tc>
          <w:tcPr>
            <w:tcW w:w="815" w:type="dxa"/>
          </w:tcPr>
          <w:p w:rsidR="00BC6FD5" w:rsidRPr="00A2142D" w:rsidRDefault="00BC6FD5" w:rsidP="00CD2B39">
            <w:pPr>
              <w:rPr>
                <w:b/>
                <w:sz w:val="22"/>
                <w:szCs w:val="22"/>
              </w:rPr>
            </w:pPr>
          </w:p>
        </w:tc>
        <w:tc>
          <w:tcPr>
            <w:tcW w:w="816" w:type="dxa"/>
          </w:tcPr>
          <w:p w:rsidR="00BC6FD5" w:rsidRPr="00A2142D" w:rsidRDefault="00BC6FD5" w:rsidP="00CD2B39">
            <w:pPr>
              <w:rPr>
                <w:b/>
                <w:sz w:val="22"/>
                <w:szCs w:val="22"/>
              </w:rPr>
            </w:pPr>
          </w:p>
        </w:tc>
      </w:tr>
      <w:tr w:rsidR="00BC6FD5" w:rsidTr="00A2142D">
        <w:tc>
          <w:tcPr>
            <w:tcW w:w="7657" w:type="dxa"/>
          </w:tcPr>
          <w:p w:rsidR="00BC6FD5" w:rsidRPr="00A2142D" w:rsidRDefault="00BC6FD5" w:rsidP="00CD2B39">
            <w:pPr>
              <w:rPr>
                <w:bCs/>
                <w:sz w:val="22"/>
                <w:szCs w:val="22"/>
              </w:rPr>
            </w:pPr>
            <w:r w:rsidRPr="00A2142D">
              <w:rPr>
                <w:bCs/>
                <w:sz w:val="22"/>
                <w:szCs w:val="22"/>
              </w:rPr>
              <w:t>Bu şarkıyı ilk defa radyo da duymuştum.</w:t>
            </w:r>
          </w:p>
        </w:tc>
        <w:tc>
          <w:tcPr>
            <w:tcW w:w="815" w:type="dxa"/>
          </w:tcPr>
          <w:p w:rsidR="00BC6FD5" w:rsidRPr="00A2142D" w:rsidRDefault="00BC6FD5" w:rsidP="00CD2B39">
            <w:pPr>
              <w:rPr>
                <w:b/>
                <w:sz w:val="22"/>
                <w:szCs w:val="22"/>
              </w:rPr>
            </w:pPr>
          </w:p>
        </w:tc>
        <w:tc>
          <w:tcPr>
            <w:tcW w:w="816" w:type="dxa"/>
          </w:tcPr>
          <w:p w:rsidR="00BC6FD5" w:rsidRPr="00A2142D" w:rsidRDefault="00BC6FD5" w:rsidP="00CD2B39">
            <w:pPr>
              <w:rPr>
                <w:b/>
                <w:sz w:val="22"/>
                <w:szCs w:val="22"/>
              </w:rPr>
            </w:pPr>
          </w:p>
        </w:tc>
      </w:tr>
      <w:tr w:rsidR="00BC6FD5" w:rsidTr="00A2142D">
        <w:tc>
          <w:tcPr>
            <w:tcW w:w="7657" w:type="dxa"/>
          </w:tcPr>
          <w:p w:rsidR="00BC6FD5" w:rsidRPr="00A2142D" w:rsidRDefault="00BC6FD5" w:rsidP="00CD2B39">
            <w:pPr>
              <w:rPr>
                <w:bCs/>
                <w:sz w:val="22"/>
                <w:szCs w:val="22"/>
              </w:rPr>
            </w:pPr>
            <w:r w:rsidRPr="00A2142D">
              <w:rPr>
                <w:bCs/>
                <w:sz w:val="22"/>
                <w:szCs w:val="22"/>
              </w:rPr>
              <w:t>Telefonda Eren ile de konuştum.</w:t>
            </w:r>
          </w:p>
        </w:tc>
        <w:tc>
          <w:tcPr>
            <w:tcW w:w="815" w:type="dxa"/>
          </w:tcPr>
          <w:p w:rsidR="00BC6FD5" w:rsidRPr="00A2142D" w:rsidRDefault="00BC6FD5" w:rsidP="00CD2B39">
            <w:pPr>
              <w:rPr>
                <w:b/>
                <w:sz w:val="22"/>
                <w:szCs w:val="22"/>
              </w:rPr>
            </w:pPr>
          </w:p>
        </w:tc>
        <w:tc>
          <w:tcPr>
            <w:tcW w:w="816" w:type="dxa"/>
          </w:tcPr>
          <w:p w:rsidR="00BC6FD5" w:rsidRPr="00A2142D" w:rsidRDefault="00BC6FD5" w:rsidP="00CD2B39">
            <w:pPr>
              <w:rPr>
                <w:b/>
                <w:sz w:val="22"/>
                <w:szCs w:val="22"/>
              </w:rPr>
            </w:pPr>
          </w:p>
        </w:tc>
      </w:tr>
    </w:tbl>
    <w:p w:rsidR="00BC6FD5" w:rsidRDefault="00BC6FD5" w:rsidP="00AC7555">
      <w:pPr>
        <w:rPr>
          <w:b/>
          <w:sz w:val="22"/>
          <w:szCs w:val="22"/>
        </w:rPr>
      </w:pPr>
    </w:p>
    <w:p w:rsidR="00BC6FD5" w:rsidRDefault="00BC6FD5" w:rsidP="00AC7555">
      <w:pPr>
        <w:rPr>
          <w:b/>
          <w:sz w:val="22"/>
          <w:szCs w:val="22"/>
        </w:rPr>
      </w:pPr>
      <w:r>
        <w:rPr>
          <w:b/>
          <w:sz w:val="22"/>
          <w:szCs w:val="22"/>
        </w:rPr>
        <w:t>13)Aşağıdaki tümcelerden hangisinde işi yapan kişi diğerlerinden farklıdır?</w:t>
      </w:r>
    </w:p>
    <w:p w:rsidR="00BC6FD5" w:rsidRPr="005231C2" w:rsidRDefault="00BC6FD5" w:rsidP="00AC7555">
      <w:pPr>
        <w:rPr>
          <w:bCs/>
          <w:sz w:val="22"/>
          <w:szCs w:val="22"/>
        </w:rPr>
      </w:pPr>
      <w:r w:rsidRPr="005231C2">
        <w:rPr>
          <w:bCs/>
          <w:sz w:val="22"/>
          <w:szCs w:val="22"/>
        </w:rPr>
        <w:t>a) Buğdayları ambara döktük.</w:t>
      </w:r>
    </w:p>
    <w:p w:rsidR="00BC6FD5" w:rsidRPr="005231C2" w:rsidRDefault="00BC6FD5" w:rsidP="00AC7555">
      <w:pPr>
        <w:rPr>
          <w:bCs/>
          <w:sz w:val="22"/>
          <w:szCs w:val="22"/>
        </w:rPr>
      </w:pPr>
      <w:r w:rsidRPr="005231C2">
        <w:rPr>
          <w:bCs/>
          <w:sz w:val="22"/>
          <w:szCs w:val="22"/>
        </w:rPr>
        <w:t>b) Yarın akşam size geliriz.</w:t>
      </w:r>
    </w:p>
    <w:p w:rsidR="00BC6FD5" w:rsidRPr="005231C2" w:rsidRDefault="00BC6FD5" w:rsidP="00AC7555">
      <w:pPr>
        <w:rPr>
          <w:bCs/>
          <w:sz w:val="22"/>
          <w:szCs w:val="22"/>
        </w:rPr>
      </w:pPr>
      <w:r w:rsidRPr="005231C2">
        <w:rPr>
          <w:bCs/>
          <w:sz w:val="22"/>
          <w:szCs w:val="22"/>
        </w:rPr>
        <w:t>c) Tarladan az önce geldik.</w:t>
      </w:r>
    </w:p>
    <w:p w:rsidR="00BC6FD5" w:rsidRDefault="00BC6FD5" w:rsidP="00AC7555">
      <w:pPr>
        <w:rPr>
          <w:bCs/>
          <w:sz w:val="22"/>
          <w:szCs w:val="22"/>
        </w:rPr>
      </w:pPr>
      <w:r w:rsidRPr="005231C2">
        <w:rPr>
          <w:bCs/>
          <w:sz w:val="22"/>
          <w:szCs w:val="22"/>
        </w:rPr>
        <w:t>d) Çalışmaya çok erken başladınız.</w:t>
      </w:r>
    </w:p>
    <w:p w:rsidR="00BC6FD5" w:rsidRDefault="00BC6FD5" w:rsidP="00AC7555">
      <w:pPr>
        <w:rPr>
          <w:bCs/>
          <w:sz w:val="22"/>
          <w:szCs w:val="22"/>
        </w:rPr>
      </w:pPr>
    </w:p>
    <w:p w:rsidR="00BC6FD5" w:rsidRDefault="00BC6FD5" w:rsidP="00AC7555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</w:rPr>
        <w:t>14</w:t>
      </w:r>
      <w:r w:rsidRPr="005231C2">
        <w:rPr>
          <w:b/>
          <w:sz w:val="22"/>
          <w:szCs w:val="22"/>
        </w:rPr>
        <w:t>)</w:t>
      </w:r>
      <w:r>
        <w:rPr>
          <w:b/>
          <w:sz w:val="22"/>
          <w:szCs w:val="22"/>
        </w:rPr>
        <w:t xml:space="preserve"> Aşağıdakilerden hangisinde eylem henüz </w:t>
      </w:r>
      <w:r w:rsidRPr="005231C2">
        <w:rPr>
          <w:b/>
          <w:sz w:val="22"/>
          <w:szCs w:val="22"/>
          <w:u w:val="single"/>
        </w:rPr>
        <w:t>gerçekleşmemiştir?</w:t>
      </w:r>
    </w:p>
    <w:p w:rsidR="00BC6FD5" w:rsidRDefault="00BC6FD5" w:rsidP="00AC7555">
      <w:pPr>
        <w:rPr>
          <w:bCs/>
          <w:sz w:val="22"/>
          <w:szCs w:val="22"/>
        </w:rPr>
      </w:pPr>
      <w:r w:rsidRPr="007E09BE">
        <w:rPr>
          <w:bCs/>
          <w:sz w:val="22"/>
          <w:szCs w:val="22"/>
        </w:rPr>
        <w:t>a)</w:t>
      </w:r>
      <w:r>
        <w:rPr>
          <w:b/>
          <w:sz w:val="22"/>
          <w:szCs w:val="22"/>
        </w:rPr>
        <w:t xml:space="preserve"> </w:t>
      </w:r>
      <w:r>
        <w:rPr>
          <w:bCs/>
          <w:sz w:val="22"/>
          <w:szCs w:val="22"/>
        </w:rPr>
        <w:t>Ayakta zor durabiliyordu.</w:t>
      </w:r>
    </w:p>
    <w:p w:rsidR="00BC6FD5" w:rsidRDefault="00BC6FD5" w:rsidP="00AC7555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b) Hemen harekete geçmişti.</w:t>
      </w:r>
    </w:p>
    <w:p w:rsidR="00BC6FD5" w:rsidRDefault="00BC6FD5" w:rsidP="00AC7555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c) Neden her zaman  geç kalıyorsun?</w:t>
      </w:r>
    </w:p>
    <w:p w:rsidR="00BC6FD5" w:rsidRDefault="00BC6FD5" w:rsidP="00AC7555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d) Bu gidişle akşama ancak varırsın.</w:t>
      </w:r>
    </w:p>
    <w:p w:rsidR="00BC6FD5" w:rsidRDefault="00BC6FD5" w:rsidP="00AC7555">
      <w:pPr>
        <w:rPr>
          <w:b/>
          <w:sz w:val="22"/>
          <w:szCs w:val="22"/>
        </w:rPr>
      </w:pPr>
      <w:r>
        <w:rPr>
          <w:b/>
          <w:sz w:val="22"/>
          <w:szCs w:val="22"/>
        </w:rPr>
        <w:t>15</w:t>
      </w:r>
      <w:r w:rsidRPr="007E09BE">
        <w:rPr>
          <w:b/>
          <w:sz w:val="22"/>
          <w:szCs w:val="22"/>
        </w:rPr>
        <w:t>)</w:t>
      </w:r>
      <w:r>
        <w:rPr>
          <w:b/>
          <w:sz w:val="22"/>
          <w:szCs w:val="22"/>
        </w:rPr>
        <w:t xml:space="preserve"> Aşağıdaki söz dizilerinden tümce olanları “X” ile işaretleyiniz. İşaretlemediğiniz söz dizilerini uygun sözcüklerle tamamlayıp tümce haline getiriniz.</w:t>
      </w:r>
    </w:p>
    <w:p w:rsidR="00BC6FD5" w:rsidRDefault="00BC6FD5" w:rsidP="00AC7555">
      <w:pPr>
        <w:rPr>
          <w:b/>
          <w:sz w:val="22"/>
          <w:szCs w:val="22"/>
        </w:rPr>
      </w:pPr>
    </w:p>
    <w:p w:rsidR="00BC6FD5" w:rsidRPr="007E09BE" w:rsidRDefault="00BC6FD5" w:rsidP="00AC7555">
      <w:pPr>
        <w:rPr>
          <w:b/>
          <w:sz w:val="22"/>
          <w:szCs w:val="22"/>
        </w:rPr>
      </w:pPr>
      <w:r>
        <w:rPr>
          <w:noProof/>
        </w:rPr>
        <w:pict>
          <v:roundrect id="_x0000_s1026" style="position:absolute;margin-left:261pt;margin-top:138.55pt;width:180pt;height:68.6pt;z-index:251658240" arcsize="10923f">
            <v:textbox style="mso-next-textbox:#_x0000_s1026">
              <w:txbxContent>
                <w:p w:rsidR="00BC6FD5" w:rsidRPr="00944274" w:rsidRDefault="00BC6FD5" w:rsidP="00AC7555">
                  <w:pPr>
                    <w:numPr>
                      <w:ilvl w:val="0"/>
                      <w:numId w:val="3"/>
                    </w:numPr>
                    <w:rPr>
                      <w:sz w:val="22"/>
                      <w:szCs w:val="22"/>
                    </w:rPr>
                  </w:pPr>
                  <w:r w:rsidRPr="00944274">
                    <w:rPr>
                      <w:sz w:val="22"/>
                      <w:szCs w:val="22"/>
                    </w:rPr>
                    <w:t>Kaşla göz arasında</w:t>
                  </w:r>
                </w:p>
                <w:p w:rsidR="00BC6FD5" w:rsidRPr="00944274" w:rsidRDefault="00BC6FD5" w:rsidP="00AC7555">
                  <w:pPr>
                    <w:numPr>
                      <w:ilvl w:val="0"/>
                      <w:numId w:val="3"/>
                    </w:numPr>
                    <w:rPr>
                      <w:sz w:val="22"/>
                      <w:szCs w:val="22"/>
                    </w:rPr>
                  </w:pPr>
                  <w:r w:rsidRPr="00944274">
                    <w:rPr>
                      <w:sz w:val="22"/>
                      <w:szCs w:val="22"/>
                    </w:rPr>
                    <w:t>Askıya almak</w:t>
                  </w:r>
                </w:p>
                <w:p w:rsidR="00BC6FD5" w:rsidRPr="00944274" w:rsidRDefault="00BC6FD5" w:rsidP="00AC7555">
                  <w:pPr>
                    <w:numPr>
                      <w:ilvl w:val="0"/>
                      <w:numId w:val="3"/>
                    </w:numPr>
                    <w:rPr>
                      <w:sz w:val="22"/>
                      <w:szCs w:val="22"/>
                    </w:rPr>
                  </w:pPr>
                  <w:r w:rsidRPr="00944274">
                    <w:rPr>
                      <w:sz w:val="22"/>
                      <w:szCs w:val="22"/>
                    </w:rPr>
                    <w:t>Ağzıyla kuş tutmak</w:t>
                  </w:r>
                </w:p>
                <w:p w:rsidR="00BC6FD5" w:rsidRDefault="00BC6FD5" w:rsidP="00AC7555">
                  <w:pPr>
                    <w:numPr>
                      <w:ilvl w:val="0"/>
                      <w:numId w:val="3"/>
                    </w:numPr>
                    <w:rPr>
                      <w:bCs/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>Dört gözle beklemek</w:t>
                  </w:r>
                </w:p>
                <w:p w:rsidR="00BC6FD5" w:rsidRDefault="00BC6FD5" w:rsidP="00AC7555"/>
              </w:txbxContent>
            </v:textbox>
          </v:roundrect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5pt;margin-top:.85pt;width:396pt;height:2in;z-index:251659264" stroked="f">
            <v:textbox style="mso-next-textbox:#_x0000_s1027">
              <w:txbxContent>
                <w:p w:rsidR="00BC6FD5" w:rsidRPr="00CE48EB" w:rsidRDefault="00BC6FD5" w:rsidP="00AC7555">
                  <w:pPr>
                    <w:rPr>
                      <w:sz w:val="22"/>
                      <w:szCs w:val="22"/>
                    </w:rPr>
                  </w:pPr>
                  <w:r w:rsidRPr="00CE48EB">
                    <w:rPr>
                      <w:sz w:val="22"/>
                      <w:szCs w:val="22"/>
                    </w:rPr>
                    <w:t>Balıkesir’deki amcamların yanına</w:t>
                  </w:r>
                </w:p>
                <w:p w:rsidR="00BC6FD5" w:rsidRDefault="00BC6FD5" w:rsidP="00AC7555"/>
                <w:p w:rsidR="00BC6FD5" w:rsidRDefault="00BC6FD5" w:rsidP="00AC7555">
                  <w:pPr>
                    <w:rPr>
                      <w:sz w:val="22"/>
                      <w:szCs w:val="22"/>
                    </w:rPr>
                  </w:pPr>
                  <w:r w:rsidRPr="00CE48EB">
                    <w:rPr>
                      <w:sz w:val="22"/>
                      <w:szCs w:val="22"/>
                    </w:rPr>
                    <w:t xml:space="preserve">Haber verdim </w:t>
                  </w:r>
                </w:p>
                <w:p w:rsidR="00BC6FD5" w:rsidRDefault="00BC6FD5" w:rsidP="00AC7555">
                  <w:pPr>
                    <w:rPr>
                      <w:sz w:val="22"/>
                      <w:szCs w:val="22"/>
                    </w:rPr>
                  </w:pPr>
                </w:p>
                <w:p w:rsidR="00BC6FD5" w:rsidRDefault="00BC6FD5" w:rsidP="00AC7555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Yazdığı şiiri annesine okudu</w:t>
                  </w:r>
                </w:p>
                <w:p w:rsidR="00BC6FD5" w:rsidRDefault="00BC6FD5" w:rsidP="00AC7555">
                  <w:pPr>
                    <w:rPr>
                      <w:sz w:val="22"/>
                      <w:szCs w:val="22"/>
                    </w:rPr>
                  </w:pPr>
                </w:p>
                <w:p w:rsidR="00BC6FD5" w:rsidRDefault="00BC6FD5" w:rsidP="00AC7555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Sert esen rüzgar ağaçların dallarını</w:t>
                  </w:r>
                </w:p>
                <w:p w:rsidR="00BC6FD5" w:rsidRDefault="00BC6FD5" w:rsidP="00AC7555">
                  <w:pPr>
                    <w:rPr>
                      <w:sz w:val="22"/>
                      <w:szCs w:val="22"/>
                    </w:rPr>
                  </w:pPr>
                </w:p>
                <w:p w:rsidR="00BC6FD5" w:rsidRDefault="00BC6FD5" w:rsidP="00AC7555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Otobüsle gideceğiz</w:t>
                  </w:r>
                </w:p>
                <w:p w:rsidR="00BC6FD5" w:rsidRDefault="00BC6FD5" w:rsidP="00AC7555">
                  <w:pPr>
                    <w:rPr>
                      <w:sz w:val="22"/>
                      <w:szCs w:val="22"/>
                    </w:rPr>
                  </w:pPr>
                </w:p>
                <w:p w:rsidR="00BC6FD5" w:rsidRDefault="00BC6FD5" w:rsidP="00AC7555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Neden gelmediklerini</w:t>
                  </w:r>
                </w:p>
                <w:p w:rsidR="00BC6FD5" w:rsidRDefault="00BC6FD5" w:rsidP="00AC7555">
                  <w:pPr>
                    <w:rPr>
                      <w:sz w:val="22"/>
                      <w:szCs w:val="22"/>
                    </w:rPr>
                  </w:pPr>
                </w:p>
                <w:p w:rsidR="00BC6FD5" w:rsidRPr="00CE48EB" w:rsidRDefault="00BC6FD5" w:rsidP="00AC7555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roundrect id="_x0000_s1028" style="position:absolute;margin-left:.4pt;margin-top:129.5pt;width:27pt;height:18pt;z-index:251660288" arcsize="10923f"/>
        </w:pict>
      </w:r>
      <w:r>
        <w:rPr>
          <w:noProof/>
        </w:rPr>
      </w:r>
      <w:r w:rsidRPr="00D20489">
        <w:rPr>
          <w:b/>
          <w:sz w:val="22"/>
          <w:szCs w:val="22"/>
        </w:rPr>
        <w:pict>
          <v:group id="_x0000_s1029" editas="canvas" style="width:27pt;height:153pt;mso-position-horizontal-relative:char;mso-position-vertical-relative:line" coordorigin="1425,6810" coordsize="540,306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0" type="#_x0000_t75" style="position:absolute;left:1425;top:6810;width:540;height:3060" o:preferrelative="f">
              <v:fill o:detectmouseclick="t"/>
              <v:path o:extrusionok="t" o:connecttype="none"/>
              <o:lock v:ext="edit" text="t"/>
            </v:shape>
            <v:roundrect id="_x0000_s1031" style="position:absolute;left:1425;top:6810;width:540;height:360" arcsize="10923f"/>
            <v:roundrect id="_x0000_s1032" style="position:absolute;left:1425;top:7335;width:540;height:360" arcsize="10923f"/>
            <v:roundrect id="_x0000_s1033" style="position:absolute;left:1425;top:7860;width:540;height:360" arcsize="10923f"/>
            <v:roundrect id="_x0000_s1034" style="position:absolute;left:1425;top:8355;width:540;height:360" arcsize="10923f"/>
            <v:roundrect id="_x0000_s1035" style="position:absolute;left:1425;top:8895;width:540;height:360" arcsize="10923f"/>
            <w10:anchorlock/>
          </v:group>
        </w:pict>
      </w:r>
    </w:p>
    <w:p w:rsidR="00BC6FD5" w:rsidRPr="00944274" w:rsidRDefault="00BC6FD5" w:rsidP="00AC7555">
      <w:pPr>
        <w:rPr>
          <w:b/>
          <w:sz w:val="22"/>
          <w:szCs w:val="22"/>
        </w:rPr>
      </w:pPr>
      <w:r>
        <w:rPr>
          <w:b/>
          <w:sz w:val="22"/>
          <w:szCs w:val="22"/>
        </w:rPr>
        <w:t>16</w:t>
      </w:r>
      <w:r w:rsidRPr="00944274">
        <w:rPr>
          <w:b/>
          <w:sz w:val="22"/>
          <w:szCs w:val="22"/>
        </w:rPr>
        <w:t xml:space="preserve">) Aşağıdaki tümcelerde altı çizili sözcüklerin yerine </w:t>
      </w:r>
    </w:p>
    <w:p w:rsidR="00BC6FD5" w:rsidRPr="00944274" w:rsidRDefault="00BC6FD5" w:rsidP="00AC7555">
      <w:pPr>
        <w:rPr>
          <w:b/>
          <w:sz w:val="22"/>
          <w:szCs w:val="22"/>
        </w:rPr>
      </w:pPr>
      <w:r w:rsidRPr="00944274">
        <w:rPr>
          <w:b/>
          <w:sz w:val="22"/>
          <w:szCs w:val="22"/>
        </w:rPr>
        <w:t xml:space="preserve">gelebilecek deyimleri yanda verilen kutudan bulup </w:t>
      </w:r>
    </w:p>
    <w:p w:rsidR="00BC6FD5" w:rsidRPr="00944274" w:rsidRDefault="00BC6FD5" w:rsidP="00AC7555">
      <w:pPr>
        <w:rPr>
          <w:b/>
          <w:sz w:val="22"/>
          <w:szCs w:val="22"/>
        </w:rPr>
      </w:pPr>
      <w:r w:rsidRPr="00944274">
        <w:rPr>
          <w:b/>
          <w:sz w:val="22"/>
          <w:szCs w:val="22"/>
        </w:rPr>
        <w:t>tümcelerin karşılarına yazınız.</w:t>
      </w:r>
    </w:p>
    <w:p w:rsidR="00BC6FD5" w:rsidRDefault="00BC6FD5" w:rsidP="00AC7555">
      <w:pPr>
        <w:rPr>
          <w:bCs/>
          <w:sz w:val="22"/>
          <w:szCs w:val="22"/>
        </w:rPr>
      </w:pPr>
    </w:p>
    <w:p w:rsidR="00BC6FD5" w:rsidRDefault="00BC6FD5" w:rsidP="00AC7555">
      <w:pPr>
        <w:rPr>
          <w:bCs/>
          <w:sz w:val="22"/>
          <w:szCs w:val="22"/>
        </w:rPr>
      </w:pPr>
    </w:p>
    <w:p w:rsidR="00BC6FD5" w:rsidRDefault="00BC6FD5" w:rsidP="00AC7555">
      <w:pPr>
        <w:rPr>
          <w:bCs/>
          <w:sz w:val="22"/>
          <w:szCs w:val="22"/>
          <w:u w:val="single"/>
        </w:rPr>
      </w:pPr>
      <w:r>
        <w:rPr>
          <w:bCs/>
          <w:sz w:val="22"/>
          <w:szCs w:val="22"/>
        </w:rPr>
        <w:t xml:space="preserve">Ağabeyinin askerden gelmesini </w:t>
      </w:r>
      <w:r w:rsidRPr="00CE48EB">
        <w:rPr>
          <w:bCs/>
          <w:sz w:val="22"/>
          <w:szCs w:val="22"/>
          <w:u w:val="single"/>
        </w:rPr>
        <w:t>sabırsızlıkla bekliyor.</w:t>
      </w:r>
      <w:r>
        <w:rPr>
          <w:bCs/>
          <w:sz w:val="22"/>
          <w:szCs w:val="22"/>
          <w:u w:val="single"/>
        </w:rPr>
        <w:t xml:space="preserve">     </w:t>
      </w:r>
      <w:r>
        <w:rPr>
          <w:bCs/>
          <w:sz w:val="22"/>
          <w:szCs w:val="22"/>
        </w:rPr>
        <w:t>……………………………………………..</w:t>
      </w:r>
      <w:r>
        <w:rPr>
          <w:bCs/>
          <w:sz w:val="22"/>
          <w:szCs w:val="22"/>
          <w:u w:val="single"/>
        </w:rPr>
        <w:t xml:space="preserve">  </w:t>
      </w:r>
    </w:p>
    <w:p w:rsidR="00BC6FD5" w:rsidRDefault="00BC6FD5" w:rsidP="00AC7555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Hırsız </w:t>
      </w:r>
      <w:r w:rsidRPr="00CE48EB">
        <w:rPr>
          <w:bCs/>
          <w:sz w:val="22"/>
          <w:szCs w:val="22"/>
          <w:u w:val="single"/>
        </w:rPr>
        <w:t>çok kısa bir zamanda</w:t>
      </w:r>
      <w:r>
        <w:rPr>
          <w:bCs/>
          <w:sz w:val="22"/>
          <w:szCs w:val="22"/>
        </w:rPr>
        <w:t xml:space="preserve"> kayboldu.</w:t>
      </w:r>
      <w:r w:rsidRPr="00944274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  <w:t>…………………………………………..</w:t>
      </w:r>
      <w:r>
        <w:rPr>
          <w:bCs/>
          <w:sz w:val="22"/>
          <w:szCs w:val="22"/>
          <w:u w:val="single"/>
        </w:rPr>
        <w:t xml:space="preserve">  </w:t>
      </w:r>
    </w:p>
    <w:p w:rsidR="00BC6FD5" w:rsidRDefault="00BC6FD5" w:rsidP="00AC7555">
      <w:pPr>
        <w:rPr>
          <w:bCs/>
          <w:sz w:val="22"/>
          <w:szCs w:val="22"/>
        </w:rPr>
      </w:pPr>
      <w:r w:rsidRPr="00CE48EB">
        <w:rPr>
          <w:bCs/>
          <w:sz w:val="22"/>
          <w:szCs w:val="22"/>
          <w:u w:val="single"/>
        </w:rPr>
        <w:t>Ne yaparsa yapsın</w:t>
      </w:r>
      <w:r>
        <w:rPr>
          <w:bCs/>
          <w:sz w:val="22"/>
          <w:szCs w:val="22"/>
        </w:rPr>
        <w:t xml:space="preserve"> onu affetmeyeceğim.</w:t>
      </w:r>
      <w:r w:rsidRPr="00944274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  <w:t>…………………………………………..</w:t>
      </w:r>
      <w:r>
        <w:rPr>
          <w:bCs/>
          <w:sz w:val="22"/>
          <w:szCs w:val="22"/>
          <w:u w:val="single"/>
        </w:rPr>
        <w:t xml:space="preserve">  </w:t>
      </w:r>
    </w:p>
    <w:p w:rsidR="00BC6FD5" w:rsidRPr="000D4D91" w:rsidRDefault="00BC6FD5" w:rsidP="00AC7555">
      <w:pPr>
        <w:rPr>
          <w:bCs/>
          <w:sz w:val="22"/>
          <w:szCs w:val="22"/>
          <w:u w:val="single"/>
        </w:rPr>
      </w:pPr>
      <w:r>
        <w:rPr>
          <w:bCs/>
          <w:sz w:val="22"/>
          <w:szCs w:val="22"/>
        </w:rPr>
        <w:t xml:space="preserve">Bu yılki projelerimi </w:t>
      </w:r>
      <w:r w:rsidRPr="00CE48EB">
        <w:rPr>
          <w:bCs/>
          <w:sz w:val="22"/>
          <w:szCs w:val="22"/>
          <w:u w:val="single"/>
        </w:rPr>
        <w:t>bir süre erteledim.</w:t>
      </w:r>
      <w:r w:rsidRPr="00944274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  <w:t>…………………………………………..</w:t>
      </w:r>
      <w:r>
        <w:rPr>
          <w:bCs/>
          <w:sz w:val="22"/>
          <w:szCs w:val="22"/>
          <w:u w:val="single"/>
        </w:rPr>
        <w:t xml:space="preserve">  </w:t>
      </w:r>
    </w:p>
    <w:p w:rsidR="00BC6FD5" w:rsidRDefault="00BC6FD5" w:rsidP="00AC7555">
      <w:pPr>
        <w:ind w:left="8496"/>
        <w:rPr>
          <w:sz w:val="22"/>
          <w:szCs w:val="22"/>
        </w:rPr>
      </w:pPr>
    </w:p>
    <w:p w:rsidR="00BC6FD5" w:rsidRPr="000D4D91" w:rsidRDefault="00BC6FD5" w:rsidP="00AC7555">
      <w:pPr>
        <w:ind w:left="8496"/>
        <w:jc w:val="right"/>
      </w:pPr>
      <w:r>
        <w:t>Başarılar dilerim</w:t>
      </w:r>
    </w:p>
    <w:sectPr w:rsidR="00BC6FD5" w:rsidRPr="000D4D91" w:rsidSect="000D4D91">
      <w:pgSz w:w="11906" w:h="16838"/>
      <w:pgMar w:top="624" w:right="794" w:bottom="794" w:left="79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15579D"/>
    <w:multiLevelType w:val="hybridMultilevel"/>
    <w:tmpl w:val="A0E4F5B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1F66EEE"/>
    <w:multiLevelType w:val="hybridMultilevel"/>
    <w:tmpl w:val="15F6CB24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557D6608"/>
    <w:multiLevelType w:val="hybridMultilevel"/>
    <w:tmpl w:val="D576ADB4"/>
    <w:lvl w:ilvl="0" w:tplc="473C504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7555"/>
    <w:rsid w:val="000961D7"/>
    <w:rsid w:val="000D4D91"/>
    <w:rsid w:val="0034539D"/>
    <w:rsid w:val="003868B3"/>
    <w:rsid w:val="0039546C"/>
    <w:rsid w:val="005231C2"/>
    <w:rsid w:val="00583895"/>
    <w:rsid w:val="005C2562"/>
    <w:rsid w:val="006172E0"/>
    <w:rsid w:val="00644F6A"/>
    <w:rsid w:val="007E09BE"/>
    <w:rsid w:val="00860FEA"/>
    <w:rsid w:val="00944274"/>
    <w:rsid w:val="00A2142D"/>
    <w:rsid w:val="00AC7555"/>
    <w:rsid w:val="00B61F2F"/>
    <w:rsid w:val="00BC6FD5"/>
    <w:rsid w:val="00C479E7"/>
    <w:rsid w:val="00CD2B39"/>
    <w:rsid w:val="00CE48EB"/>
    <w:rsid w:val="00D20489"/>
    <w:rsid w:val="00DC545E"/>
    <w:rsid w:val="00E76F74"/>
    <w:rsid w:val="00FE3A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7555"/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C7555"/>
    <w:rPr>
      <w:rFonts w:ascii="Times New Roman" w:eastAsia="SimSu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39546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368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3</Pages>
  <Words>692</Words>
  <Characters>3947</Characters>
  <Application>Microsoft Office Outlook</Application>
  <DocSecurity>0</DocSecurity>
  <Lines>0</Lines>
  <Paragraphs>0</Paragraphs>
  <ScaleCrop>false</ScaleCrop>
  <Company>rocco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edanur</cp:lastModifiedBy>
  <cp:revision>3</cp:revision>
  <dcterms:created xsi:type="dcterms:W3CDTF">2012-11-23T16:41:00Z</dcterms:created>
  <dcterms:modified xsi:type="dcterms:W3CDTF">2012-12-09T17:22:00Z</dcterms:modified>
  <cp:category>www.sorubak.com</cp:category>
  <cp:version>www.sorubak.com</cp:version>
</cp:coreProperties>
</file>