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CD0" w:rsidRPr="00DD3F4A" w:rsidRDefault="00DF4CD0" w:rsidP="00DD3F4A">
      <w:pPr>
        <w:jc w:val="center"/>
      </w:pPr>
      <w:r>
        <w:t>OKUYALIM – YAZALIM (C c) Sesi Etkinliği</w:t>
      </w:r>
    </w:p>
    <w:p w:rsidR="00DF4CD0" w:rsidRDefault="00DF4CD0" w:rsidP="00DD3F4A">
      <w:pPr>
        <w:pStyle w:val="ListParagraph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http://www.coloringpagesabc.com/wp-content/uploads/Mothers_Day_coloring_pages_004.gif" style="position:absolute;left:0;text-align:left;margin-left:28.15pt;margin-top:10.45pt;width:321.8pt;height:301.75pt;z-index:-251658240;visibility:visible">
            <v:imagedata r:id="rId4" r:href="rId5"/>
          </v:shape>
        </w:pict>
      </w:r>
      <w:r>
        <w:t xml:space="preserve">                                                            Adı Soyadı:…………………………………</w:t>
      </w:r>
    </w:p>
    <w:p w:rsidR="00DF4CD0" w:rsidRDefault="00DF4CD0" w:rsidP="00DD3F4A"/>
    <w:p w:rsidR="00DF4CD0" w:rsidRPr="00935104" w:rsidRDefault="00DF4CD0" w:rsidP="00DD3F4A">
      <w:r>
        <w:t xml:space="preserve">                           </w:t>
      </w:r>
    </w:p>
    <w:p w:rsidR="00DF4CD0" w:rsidRPr="00935104" w:rsidRDefault="00DF4CD0" w:rsidP="00DD3F4A"/>
    <w:p w:rsidR="00DF4CD0" w:rsidRPr="00935104" w:rsidRDefault="00DF4CD0" w:rsidP="00DD3F4A"/>
    <w:p w:rsidR="00DF4CD0" w:rsidRPr="00935104" w:rsidRDefault="00DF4CD0" w:rsidP="00DD3F4A"/>
    <w:p w:rsidR="00DF4CD0" w:rsidRPr="00935104" w:rsidRDefault="00DF4CD0" w:rsidP="00DD3F4A"/>
    <w:p w:rsidR="00DF4CD0" w:rsidRPr="00935104" w:rsidRDefault="00DF4CD0" w:rsidP="00DD3F4A"/>
    <w:p w:rsidR="00DF4CD0" w:rsidRPr="00935104" w:rsidRDefault="00DF4CD0" w:rsidP="00DD3F4A"/>
    <w:p w:rsidR="00DF4CD0" w:rsidRDefault="00DF4CD0" w:rsidP="00DD3F4A"/>
    <w:p w:rsidR="00DF4CD0" w:rsidRPr="00935104" w:rsidRDefault="00DF4CD0" w:rsidP="00DD3F4A"/>
    <w:p w:rsidR="00DF4CD0" w:rsidRDefault="00DF4CD0" w:rsidP="00DD3F4A">
      <w:pPr>
        <w:tabs>
          <w:tab w:val="left" w:pos="8402"/>
        </w:tabs>
      </w:pPr>
      <w:r>
        <w:tab/>
      </w:r>
    </w:p>
    <w:p w:rsidR="00DF4CD0" w:rsidRPr="00151C66" w:rsidRDefault="00DF4CD0" w:rsidP="00DD3F4A">
      <w:pPr>
        <w:tabs>
          <w:tab w:val="left" w:pos="8402"/>
        </w:tabs>
        <w:jc w:val="center"/>
        <w:rPr>
          <w:rFonts w:ascii="Hand writing Mutlu" w:hAnsi="Hand writing Mutlu" w:cs="Hand writing Mutlu"/>
          <w:b/>
          <w:bCs/>
          <w:sz w:val="44"/>
          <w:szCs w:val="44"/>
        </w:rPr>
      </w:pPr>
      <w:hyperlink r:id="rId6" w:history="1">
        <w:r>
          <w:rPr>
            <w:rStyle w:val="Hyperlink"/>
          </w:rPr>
          <w:t>www.sorubak.com</w:t>
        </w:r>
      </w:hyperlink>
      <w:r>
        <w:t xml:space="preserve"> </w:t>
      </w:r>
      <w:r w:rsidRPr="00151C66">
        <w:rPr>
          <w:rFonts w:ascii="Hand writing Mutlu" w:hAnsi="Hand writing Mutlu" w:cs="Hand writing Mutlu"/>
          <w:b/>
          <w:bCs/>
          <w:sz w:val="44"/>
          <w:szCs w:val="44"/>
        </w:rPr>
        <w:t>Canım Annem</w:t>
      </w:r>
    </w:p>
    <w:p w:rsidR="00DF4CD0" w:rsidRPr="00151C66" w:rsidRDefault="00DF4CD0" w:rsidP="00DD3F4A">
      <w:pPr>
        <w:tabs>
          <w:tab w:val="left" w:pos="8402"/>
        </w:tabs>
        <w:rPr>
          <w:rFonts w:ascii="Hand writing Mutlu" w:hAnsi="Hand writing Mutlu" w:cs="Hand writing Mutlu"/>
          <w:b/>
          <w:bCs/>
          <w:sz w:val="48"/>
          <w:szCs w:val="48"/>
        </w:rPr>
      </w:pPr>
      <w:r w:rsidRPr="00151C66">
        <w:rPr>
          <w:rFonts w:ascii="Hand writing Mutlu" w:hAnsi="Hand writing Mutlu" w:cs="Hand writing Mutlu"/>
          <w:b/>
          <w:bCs/>
          <w:sz w:val="48"/>
          <w:szCs w:val="48"/>
        </w:rPr>
        <w:t>Canım annem, cici annem,</w:t>
      </w:r>
      <w:r>
        <w:rPr>
          <w:rFonts w:ascii="Hand writing Mutlu" w:hAnsi="Hand writing Mutlu" w:cs="Hand writing Mutlu"/>
          <w:b/>
          <w:bCs/>
          <w:sz w:val="48"/>
          <w:szCs w:val="48"/>
        </w:rPr>
        <w:t xml:space="preserve">                Sensin benim nar </w:t>
      </w:r>
      <w:r w:rsidRPr="00151C66">
        <w:rPr>
          <w:rFonts w:ascii="Hand writing Mutlu" w:hAnsi="Hand writing Mutlu" w:cs="Hand writing Mutlu"/>
          <w:b/>
          <w:bCs/>
          <w:sz w:val="48"/>
          <w:szCs w:val="48"/>
        </w:rPr>
        <w:t>tanem.</w:t>
      </w:r>
      <w:r>
        <w:rPr>
          <w:rFonts w:ascii="Hand writing Mutlu" w:hAnsi="Hand writing Mutlu" w:cs="Hand writing Mutlu"/>
          <w:b/>
          <w:bCs/>
          <w:sz w:val="48"/>
          <w:szCs w:val="48"/>
        </w:rPr>
        <w:t xml:space="preserve">            Canımdan cansın benim.                   Seni ben çok severim.                    </w:t>
      </w:r>
      <w:r w:rsidRPr="00151C66">
        <w:rPr>
          <w:rFonts w:ascii="Hand writing Mutlu" w:hAnsi="Hand writing Mutlu" w:cs="Hand writing Mutlu"/>
          <w:b/>
          <w:bCs/>
          <w:sz w:val="48"/>
          <w:szCs w:val="48"/>
        </w:rPr>
        <w:t>Gecemde gündüzümde,</w:t>
      </w:r>
      <w:r>
        <w:rPr>
          <w:rFonts w:ascii="Hand writing Mutlu" w:hAnsi="Hand writing Mutlu" w:cs="Hand writing Mutlu"/>
          <w:b/>
          <w:bCs/>
          <w:sz w:val="48"/>
          <w:szCs w:val="48"/>
        </w:rPr>
        <w:t xml:space="preserve">                        </w:t>
      </w:r>
      <w:r w:rsidRPr="00151C66">
        <w:rPr>
          <w:rFonts w:ascii="Hand writing Mutlu" w:hAnsi="Hand writing Mutlu" w:cs="Hand writing Mutlu"/>
          <w:b/>
          <w:bCs/>
          <w:sz w:val="48"/>
          <w:szCs w:val="48"/>
        </w:rPr>
        <w:t>İnciler ışıldar gülünce.</w:t>
      </w:r>
      <w:r>
        <w:rPr>
          <w:rFonts w:ascii="Hand writing Mutlu" w:hAnsi="Hand writing Mutlu" w:cs="Hand writing Mutlu"/>
          <w:b/>
          <w:bCs/>
          <w:sz w:val="48"/>
          <w:szCs w:val="48"/>
        </w:rPr>
        <w:t xml:space="preserve">                      </w:t>
      </w:r>
      <w:r w:rsidRPr="00151C66">
        <w:rPr>
          <w:rFonts w:ascii="Hand writing Mutlu" w:hAnsi="Hand writing Mutlu" w:cs="Hand writing Mutlu"/>
          <w:b/>
          <w:bCs/>
          <w:sz w:val="48"/>
          <w:szCs w:val="48"/>
        </w:rPr>
        <w:t>En cici annesin sen bence.</w:t>
      </w:r>
    </w:p>
    <w:p w:rsidR="00DF4CD0" w:rsidRDefault="00DF4CD0">
      <w:pPr>
        <w:rPr>
          <w:rFonts w:ascii="Calibri" w:hAnsi="Calibri" w:cs="Calibri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" o:spid="_x0000_s1027" type="#_x0000_t13" style="position:absolute;margin-left:1.55pt;margin-top:7.55pt;width:36.3pt;height:13.75pt;z-index:251659264;visibility:visible;v-text-anchor:middle" adj="17503" strokecolor="#f79646" strokeweight="2pt"/>
        </w:pict>
      </w:r>
      <w:r>
        <w:t xml:space="preserve">              </w:t>
      </w:r>
      <w:r>
        <w:rPr>
          <w:rFonts w:ascii="Calibri" w:hAnsi="Calibri" w:cs="Calibri"/>
        </w:rPr>
        <w:t>Konuşur gibi okumaya alışınca görseli boyayıp şiiri annene yüksek sesle okur musun?</w:t>
      </w:r>
    </w:p>
    <w:p w:rsidR="00DF4CD0" w:rsidRPr="00DD3F4A" w:rsidRDefault="00DF4CD0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Seni kutlarım. Alkışlandın. Şimdi anne söylesin sende bakmadan defterine özenerek, taşırmadan yaz.</w:t>
      </w:r>
      <w:bookmarkStart w:id="0" w:name="_GoBack"/>
      <w:bookmarkEnd w:id="0"/>
    </w:p>
    <w:sectPr w:rsidR="00DF4CD0" w:rsidRPr="00DD3F4A" w:rsidSect="00DD3F4A">
      <w:pgSz w:w="11906" w:h="16838"/>
      <w:pgMar w:top="567" w:right="284" w:bottom="23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3F4A"/>
    <w:rsid w:val="000149B0"/>
    <w:rsid w:val="000311B6"/>
    <w:rsid w:val="000446A8"/>
    <w:rsid w:val="000505DA"/>
    <w:rsid w:val="00052EDE"/>
    <w:rsid w:val="00054AA2"/>
    <w:rsid w:val="00057089"/>
    <w:rsid w:val="00064159"/>
    <w:rsid w:val="0006527A"/>
    <w:rsid w:val="000667A6"/>
    <w:rsid w:val="00073FBB"/>
    <w:rsid w:val="000753D6"/>
    <w:rsid w:val="00082938"/>
    <w:rsid w:val="00084648"/>
    <w:rsid w:val="00085AF7"/>
    <w:rsid w:val="00086019"/>
    <w:rsid w:val="000A13B0"/>
    <w:rsid w:val="000A14C6"/>
    <w:rsid w:val="000A1DE1"/>
    <w:rsid w:val="000A723D"/>
    <w:rsid w:val="000B484A"/>
    <w:rsid w:val="000C3D37"/>
    <w:rsid w:val="000D0EB0"/>
    <w:rsid w:val="000D1DBD"/>
    <w:rsid w:val="000E590B"/>
    <w:rsid w:val="000F1006"/>
    <w:rsid w:val="000F10AB"/>
    <w:rsid w:val="000F2CBD"/>
    <w:rsid w:val="00106C8A"/>
    <w:rsid w:val="00107276"/>
    <w:rsid w:val="00110F68"/>
    <w:rsid w:val="00113C86"/>
    <w:rsid w:val="0011529B"/>
    <w:rsid w:val="00122753"/>
    <w:rsid w:val="00124884"/>
    <w:rsid w:val="00127187"/>
    <w:rsid w:val="00143AF8"/>
    <w:rsid w:val="0015184C"/>
    <w:rsid w:val="00151C66"/>
    <w:rsid w:val="001610E8"/>
    <w:rsid w:val="0016214F"/>
    <w:rsid w:val="00191B0F"/>
    <w:rsid w:val="00194039"/>
    <w:rsid w:val="001A63E3"/>
    <w:rsid w:val="001B3E96"/>
    <w:rsid w:val="001C561F"/>
    <w:rsid w:val="001C6058"/>
    <w:rsid w:val="001D2760"/>
    <w:rsid w:val="001E0D4E"/>
    <w:rsid w:val="001E295C"/>
    <w:rsid w:val="001E38C8"/>
    <w:rsid w:val="001E44E6"/>
    <w:rsid w:val="00204782"/>
    <w:rsid w:val="002152A8"/>
    <w:rsid w:val="002318FC"/>
    <w:rsid w:val="0023706E"/>
    <w:rsid w:val="00242F15"/>
    <w:rsid w:val="00243C4B"/>
    <w:rsid w:val="00250A24"/>
    <w:rsid w:val="00252F07"/>
    <w:rsid w:val="002537CF"/>
    <w:rsid w:val="00254498"/>
    <w:rsid w:val="00255675"/>
    <w:rsid w:val="00261B93"/>
    <w:rsid w:val="002623ED"/>
    <w:rsid w:val="00272602"/>
    <w:rsid w:val="0027321F"/>
    <w:rsid w:val="002733D2"/>
    <w:rsid w:val="00277DF2"/>
    <w:rsid w:val="002840AD"/>
    <w:rsid w:val="002859E2"/>
    <w:rsid w:val="00285FD9"/>
    <w:rsid w:val="00294658"/>
    <w:rsid w:val="0029640B"/>
    <w:rsid w:val="0029698C"/>
    <w:rsid w:val="002A3689"/>
    <w:rsid w:val="002A4F36"/>
    <w:rsid w:val="002A4FD0"/>
    <w:rsid w:val="002A78A4"/>
    <w:rsid w:val="002B13D6"/>
    <w:rsid w:val="002B408D"/>
    <w:rsid w:val="002D0482"/>
    <w:rsid w:val="002E1F6D"/>
    <w:rsid w:val="002E3A10"/>
    <w:rsid w:val="002E51FB"/>
    <w:rsid w:val="002F007C"/>
    <w:rsid w:val="002F0A03"/>
    <w:rsid w:val="003014EA"/>
    <w:rsid w:val="003037A6"/>
    <w:rsid w:val="0031567F"/>
    <w:rsid w:val="00322AC9"/>
    <w:rsid w:val="003301D0"/>
    <w:rsid w:val="003355E8"/>
    <w:rsid w:val="00345891"/>
    <w:rsid w:val="003A7942"/>
    <w:rsid w:val="003A7B43"/>
    <w:rsid w:val="003B61ED"/>
    <w:rsid w:val="003C1AEB"/>
    <w:rsid w:val="003C41EE"/>
    <w:rsid w:val="003C55C7"/>
    <w:rsid w:val="003D7CBB"/>
    <w:rsid w:val="003E25BB"/>
    <w:rsid w:val="003E408D"/>
    <w:rsid w:val="003F082D"/>
    <w:rsid w:val="003F10C6"/>
    <w:rsid w:val="004041B1"/>
    <w:rsid w:val="004112AA"/>
    <w:rsid w:val="00413300"/>
    <w:rsid w:val="0042056F"/>
    <w:rsid w:val="004231D3"/>
    <w:rsid w:val="00423C60"/>
    <w:rsid w:val="00431399"/>
    <w:rsid w:val="00432165"/>
    <w:rsid w:val="004335CB"/>
    <w:rsid w:val="00441375"/>
    <w:rsid w:val="00447AB0"/>
    <w:rsid w:val="00465714"/>
    <w:rsid w:val="00473479"/>
    <w:rsid w:val="0047603D"/>
    <w:rsid w:val="00480C51"/>
    <w:rsid w:val="00484F50"/>
    <w:rsid w:val="00486AE0"/>
    <w:rsid w:val="00496DB6"/>
    <w:rsid w:val="00497083"/>
    <w:rsid w:val="004A09EE"/>
    <w:rsid w:val="004B742E"/>
    <w:rsid w:val="004C07E6"/>
    <w:rsid w:val="004C725A"/>
    <w:rsid w:val="004D0E65"/>
    <w:rsid w:val="004D7A9A"/>
    <w:rsid w:val="004E2B15"/>
    <w:rsid w:val="004E3B6A"/>
    <w:rsid w:val="004E5FC2"/>
    <w:rsid w:val="004E6666"/>
    <w:rsid w:val="005042D8"/>
    <w:rsid w:val="00506B77"/>
    <w:rsid w:val="00506BCD"/>
    <w:rsid w:val="005107CF"/>
    <w:rsid w:val="0051551A"/>
    <w:rsid w:val="0051716D"/>
    <w:rsid w:val="0054769B"/>
    <w:rsid w:val="005478EC"/>
    <w:rsid w:val="00550B6F"/>
    <w:rsid w:val="00551FAE"/>
    <w:rsid w:val="00562A0D"/>
    <w:rsid w:val="00565426"/>
    <w:rsid w:val="00566CA2"/>
    <w:rsid w:val="00574C63"/>
    <w:rsid w:val="00576089"/>
    <w:rsid w:val="00582121"/>
    <w:rsid w:val="0058664B"/>
    <w:rsid w:val="005871AD"/>
    <w:rsid w:val="00595927"/>
    <w:rsid w:val="005A0B61"/>
    <w:rsid w:val="005A1464"/>
    <w:rsid w:val="005A6E60"/>
    <w:rsid w:val="005C22EF"/>
    <w:rsid w:val="005C653D"/>
    <w:rsid w:val="005D0894"/>
    <w:rsid w:val="005D1CBC"/>
    <w:rsid w:val="005D5407"/>
    <w:rsid w:val="005F622F"/>
    <w:rsid w:val="006017B1"/>
    <w:rsid w:val="00606B7A"/>
    <w:rsid w:val="00614715"/>
    <w:rsid w:val="00621E6C"/>
    <w:rsid w:val="00622161"/>
    <w:rsid w:val="00626220"/>
    <w:rsid w:val="00637672"/>
    <w:rsid w:val="00641794"/>
    <w:rsid w:val="00641D4F"/>
    <w:rsid w:val="006439EB"/>
    <w:rsid w:val="00644B26"/>
    <w:rsid w:val="00647537"/>
    <w:rsid w:val="00647CBA"/>
    <w:rsid w:val="00657E3D"/>
    <w:rsid w:val="006600E5"/>
    <w:rsid w:val="00665382"/>
    <w:rsid w:val="00667AE6"/>
    <w:rsid w:val="00670B61"/>
    <w:rsid w:val="00670BD3"/>
    <w:rsid w:val="00681179"/>
    <w:rsid w:val="00682863"/>
    <w:rsid w:val="0068377A"/>
    <w:rsid w:val="006950B4"/>
    <w:rsid w:val="006B27F7"/>
    <w:rsid w:val="006B2B4E"/>
    <w:rsid w:val="006C316C"/>
    <w:rsid w:val="006C5349"/>
    <w:rsid w:val="006D621A"/>
    <w:rsid w:val="006E465A"/>
    <w:rsid w:val="006E750F"/>
    <w:rsid w:val="006F5138"/>
    <w:rsid w:val="0070400F"/>
    <w:rsid w:val="007115CD"/>
    <w:rsid w:val="0071217E"/>
    <w:rsid w:val="007121E1"/>
    <w:rsid w:val="00713E61"/>
    <w:rsid w:val="00715E56"/>
    <w:rsid w:val="00716737"/>
    <w:rsid w:val="007205B5"/>
    <w:rsid w:val="0074324C"/>
    <w:rsid w:val="007445FB"/>
    <w:rsid w:val="00744996"/>
    <w:rsid w:val="007458F6"/>
    <w:rsid w:val="0076677F"/>
    <w:rsid w:val="0077347B"/>
    <w:rsid w:val="00774D88"/>
    <w:rsid w:val="00787DB0"/>
    <w:rsid w:val="00790534"/>
    <w:rsid w:val="00795111"/>
    <w:rsid w:val="007972BC"/>
    <w:rsid w:val="007B0FCA"/>
    <w:rsid w:val="007B392E"/>
    <w:rsid w:val="007B5991"/>
    <w:rsid w:val="007B6E75"/>
    <w:rsid w:val="007C4EF8"/>
    <w:rsid w:val="007D0D8A"/>
    <w:rsid w:val="007D7A1E"/>
    <w:rsid w:val="00801AE2"/>
    <w:rsid w:val="00805F84"/>
    <w:rsid w:val="00816111"/>
    <w:rsid w:val="0081639C"/>
    <w:rsid w:val="00820A68"/>
    <w:rsid w:val="00825057"/>
    <w:rsid w:val="00831FF7"/>
    <w:rsid w:val="008339FA"/>
    <w:rsid w:val="00833B26"/>
    <w:rsid w:val="00840219"/>
    <w:rsid w:val="00844E1B"/>
    <w:rsid w:val="0084594A"/>
    <w:rsid w:val="00847D16"/>
    <w:rsid w:val="0085607A"/>
    <w:rsid w:val="008608F3"/>
    <w:rsid w:val="008775DF"/>
    <w:rsid w:val="00883BAB"/>
    <w:rsid w:val="00883CF3"/>
    <w:rsid w:val="00894FFC"/>
    <w:rsid w:val="008A116A"/>
    <w:rsid w:val="008D1A3B"/>
    <w:rsid w:val="008D2B5E"/>
    <w:rsid w:val="008D4331"/>
    <w:rsid w:val="008D4AFF"/>
    <w:rsid w:val="008D4FE7"/>
    <w:rsid w:val="008D6B35"/>
    <w:rsid w:val="008D716A"/>
    <w:rsid w:val="008E4D9F"/>
    <w:rsid w:val="008E51AB"/>
    <w:rsid w:val="008E6E6A"/>
    <w:rsid w:val="008F3097"/>
    <w:rsid w:val="008F5E99"/>
    <w:rsid w:val="009149C1"/>
    <w:rsid w:val="0092037D"/>
    <w:rsid w:val="00935104"/>
    <w:rsid w:val="00936587"/>
    <w:rsid w:val="0094359A"/>
    <w:rsid w:val="00943CF2"/>
    <w:rsid w:val="009465AD"/>
    <w:rsid w:val="00960840"/>
    <w:rsid w:val="00967C24"/>
    <w:rsid w:val="00971E00"/>
    <w:rsid w:val="00972438"/>
    <w:rsid w:val="00977DF2"/>
    <w:rsid w:val="009806BD"/>
    <w:rsid w:val="00980928"/>
    <w:rsid w:val="009825E2"/>
    <w:rsid w:val="009830B1"/>
    <w:rsid w:val="0098464B"/>
    <w:rsid w:val="00986C5B"/>
    <w:rsid w:val="00987C45"/>
    <w:rsid w:val="009A34F7"/>
    <w:rsid w:val="009B0BB8"/>
    <w:rsid w:val="009B39E4"/>
    <w:rsid w:val="009C4984"/>
    <w:rsid w:val="009C4F8A"/>
    <w:rsid w:val="009C5DB9"/>
    <w:rsid w:val="009C6F6F"/>
    <w:rsid w:val="009C7B2E"/>
    <w:rsid w:val="009E272C"/>
    <w:rsid w:val="009E4CDB"/>
    <w:rsid w:val="009F0356"/>
    <w:rsid w:val="00A06DED"/>
    <w:rsid w:val="00A107BC"/>
    <w:rsid w:val="00A16E46"/>
    <w:rsid w:val="00A2377B"/>
    <w:rsid w:val="00A2692A"/>
    <w:rsid w:val="00A35FD7"/>
    <w:rsid w:val="00A369DA"/>
    <w:rsid w:val="00A43A0E"/>
    <w:rsid w:val="00A4682C"/>
    <w:rsid w:val="00A50365"/>
    <w:rsid w:val="00A56A39"/>
    <w:rsid w:val="00A6200B"/>
    <w:rsid w:val="00A626EF"/>
    <w:rsid w:val="00A773A5"/>
    <w:rsid w:val="00A84853"/>
    <w:rsid w:val="00A8639C"/>
    <w:rsid w:val="00A9249E"/>
    <w:rsid w:val="00A9567C"/>
    <w:rsid w:val="00A96F8F"/>
    <w:rsid w:val="00A97C09"/>
    <w:rsid w:val="00AA16F9"/>
    <w:rsid w:val="00AB0FAD"/>
    <w:rsid w:val="00AB47F5"/>
    <w:rsid w:val="00AB7D7B"/>
    <w:rsid w:val="00AC01B1"/>
    <w:rsid w:val="00AC131B"/>
    <w:rsid w:val="00AD010F"/>
    <w:rsid w:val="00AD0B59"/>
    <w:rsid w:val="00AD39DC"/>
    <w:rsid w:val="00AE2A06"/>
    <w:rsid w:val="00AF35BE"/>
    <w:rsid w:val="00AF679E"/>
    <w:rsid w:val="00B01EC6"/>
    <w:rsid w:val="00B04210"/>
    <w:rsid w:val="00B23D56"/>
    <w:rsid w:val="00B25CAC"/>
    <w:rsid w:val="00B35F97"/>
    <w:rsid w:val="00B42C11"/>
    <w:rsid w:val="00B45789"/>
    <w:rsid w:val="00B51550"/>
    <w:rsid w:val="00B52C0B"/>
    <w:rsid w:val="00B63D9B"/>
    <w:rsid w:val="00B81334"/>
    <w:rsid w:val="00B83642"/>
    <w:rsid w:val="00B85DD8"/>
    <w:rsid w:val="00BA043D"/>
    <w:rsid w:val="00BA304D"/>
    <w:rsid w:val="00BA5359"/>
    <w:rsid w:val="00BA5C26"/>
    <w:rsid w:val="00BB020E"/>
    <w:rsid w:val="00BC0E0C"/>
    <w:rsid w:val="00BC157B"/>
    <w:rsid w:val="00BC69FF"/>
    <w:rsid w:val="00BC6F58"/>
    <w:rsid w:val="00BD3803"/>
    <w:rsid w:val="00BE2FC3"/>
    <w:rsid w:val="00BE3769"/>
    <w:rsid w:val="00BF4EDC"/>
    <w:rsid w:val="00BF55FF"/>
    <w:rsid w:val="00C06625"/>
    <w:rsid w:val="00C20312"/>
    <w:rsid w:val="00C3091D"/>
    <w:rsid w:val="00C34C4C"/>
    <w:rsid w:val="00C36FBE"/>
    <w:rsid w:val="00C41894"/>
    <w:rsid w:val="00C4479A"/>
    <w:rsid w:val="00C452DB"/>
    <w:rsid w:val="00C45319"/>
    <w:rsid w:val="00C54305"/>
    <w:rsid w:val="00C574F8"/>
    <w:rsid w:val="00C62BA7"/>
    <w:rsid w:val="00C63300"/>
    <w:rsid w:val="00C72C3D"/>
    <w:rsid w:val="00C73A98"/>
    <w:rsid w:val="00C74D3C"/>
    <w:rsid w:val="00C81E0F"/>
    <w:rsid w:val="00C81ECD"/>
    <w:rsid w:val="00C92DB9"/>
    <w:rsid w:val="00CE4F01"/>
    <w:rsid w:val="00CE543A"/>
    <w:rsid w:val="00CE6651"/>
    <w:rsid w:val="00CF027D"/>
    <w:rsid w:val="00CF0948"/>
    <w:rsid w:val="00CF4D83"/>
    <w:rsid w:val="00CF6B1C"/>
    <w:rsid w:val="00CF71A5"/>
    <w:rsid w:val="00D05642"/>
    <w:rsid w:val="00D10B66"/>
    <w:rsid w:val="00D14C0C"/>
    <w:rsid w:val="00D178DD"/>
    <w:rsid w:val="00D20A67"/>
    <w:rsid w:val="00D2269C"/>
    <w:rsid w:val="00D22884"/>
    <w:rsid w:val="00D24281"/>
    <w:rsid w:val="00D41AC1"/>
    <w:rsid w:val="00D41BAA"/>
    <w:rsid w:val="00D53796"/>
    <w:rsid w:val="00D5445D"/>
    <w:rsid w:val="00D555F6"/>
    <w:rsid w:val="00D61D2C"/>
    <w:rsid w:val="00D841E9"/>
    <w:rsid w:val="00D851B7"/>
    <w:rsid w:val="00D90E37"/>
    <w:rsid w:val="00DA0F04"/>
    <w:rsid w:val="00DA62BB"/>
    <w:rsid w:val="00DC0BAA"/>
    <w:rsid w:val="00DD0DFD"/>
    <w:rsid w:val="00DD24D5"/>
    <w:rsid w:val="00DD3D0C"/>
    <w:rsid w:val="00DD3F4A"/>
    <w:rsid w:val="00DE5CCA"/>
    <w:rsid w:val="00DE65E2"/>
    <w:rsid w:val="00DF4CD0"/>
    <w:rsid w:val="00E1016E"/>
    <w:rsid w:val="00E22B99"/>
    <w:rsid w:val="00E245EB"/>
    <w:rsid w:val="00E31E3C"/>
    <w:rsid w:val="00E34640"/>
    <w:rsid w:val="00E36551"/>
    <w:rsid w:val="00E3713C"/>
    <w:rsid w:val="00E413CE"/>
    <w:rsid w:val="00E43B92"/>
    <w:rsid w:val="00E44796"/>
    <w:rsid w:val="00E52096"/>
    <w:rsid w:val="00E56CDA"/>
    <w:rsid w:val="00E571D1"/>
    <w:rsid w:val="00E6308B"/>
    <w:rsid w:val="00E761E9"/>
    <w:rsid w:val="00E83E9F"/>
    <w:rsid w:val="00E907C3"/>
    <w:rsid w:val="00E90B19"/>
    <w:rsid w:val="00E912F4"/>
    <w:rsid w:val="00E91910"/>
    <w:rsid w:val="00E932BD"/>
    <w:rsid w:val="00EB07FF"/>
    <w:rsid w:val="00EB4348"/>
    <w:rsid w:val="00EB7FEF"/>
    <w:rsid w:val="00EC4818"/>
    <w:rsid w:val="00ED2A44"/>
    <w:rsid w:val="00EE2E34"/>
    <w:rsid w:val="00EF023A"/>
    <w:rsid w:val="00EF40C7"/>
    <w:rsid w:val="00EF779B"/>
    <w:rsid w:val="00F01570"/>
    <w:rsid w:val="00F045D4"/>
    <w:rsid w:val="00F11242"/>
    <w:rsid w:val="00F11691"/>
    <w:rsid w:val="00F16F11"/>
    <w:rsid w:val="00F27F9A"/>
    <w:rsid w:val="00F336EA"/>
    <w:rsid w:val="00F34943"/>
    <w:rsid w:val="00F517C4"/>
    <w:rsid w:val="00F57184"/>
    <w:rsid w:val="00F6048A"/>
    <w:rsid w:val="00F60DE4"/>
    <w:rsid w:val="00F60EEC"/>
    <w:rsid w:val="00F6647D"/>
    <w:rsid w:val="00F70F2E"/>
    <w:rsid w:val="00F82A73"/>
    <w:rsid w:val="00F9169F"/>
    <w:rsid w:val="00F92223"/>
    <w:rsid w:val="00FA00E4"/>
    <w:rsid w:val="00FA18A6"/>
    <w:rsid w:val="00FB1C23"/>
    <w:rsid w:val="00FB2D66"/>
    <w:rsid w:val="00FB664B"/>
    <w:rsid w:val="00FC16EC"/>
    <w:rsid w:val="00FC2097"/>
    <w:rsid w:val="00FC45B8"/>
    <w:rsid w:val="00FC54DE"/>
    <w:rsid w:val="00FD27CD"/>
    <w:rsid w:val="00FD5692"/>
    <w:rsid w:val="00FF7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F4A"/>
    <w:pPr>
      <w:spacing w:after="200" w:line="276" w:lineRule="auto"/>
    </w:pPr>
    <w:rPr>
      <w:rFonts w:ascii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D3F4A"/>
    <w:pPr>
      <w:ind w:left="720"/>
    </w:pPr>
  </w:style>
  <w:style w:type="character" w:styleId="Hyperlink">
    <w:name w:val="Hyperlink"/>
    <w:basedOn w:val="DefaultParagraphFont"/>
    <w:uiPriority w:val="99"/>
    <w:rsid w:val="00DA0F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http://www.coloringpagesabc.com/wp-content/uploads/Mothers_Day_coloring_pages_004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106</Words>
  <Characters>610</Characters>
  <Application>Microsoft Office Outlook</Application>
  <DocSecurity>0</DocSecurity>
  <Lines>0</Lines>
  <Paragraphs>0</Paragraphs>
  <ScaleCrop>false</ScaleCrop>
  <Manager>Sorubak.Com</Manager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Sorubak.Com</dc:subject>
  <dc:creator>Sorubak.Com; Samsung</dc:creator>
  <cp:keywords>Sorubak.Com</cp:keywords>
  <dc:description>Sorubak.Com</dc:description>
  <cp:lastModifiedBy>EDANUR</cp:lastModifiedBy>
  <cp:revision>3</cp:revision>
  <dcterms:created xsi:type="dcterms:W3CDTF">2013-02-11T21:27:00Z</dcterms:created>
  <dcterms:modified xsi:type="dcterms:W3CDTF">2013-02-13T18:00:00Z</dcterms:modified>
  <cp:category>Sorubak.Com</cp:category>
  <cp:contentType>Sorubak.Com</cp:contentType>
  <cp:contentStatus>Sorubak.Com</cp:contentStatus>
  <dc:language>Sorubak.Com</dc:language>
  <cp:version>Sorubak.Com</cp:version>
</cp:coreProperties>
</file>