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621" w:rsidRDefault="005B2621">
      <w:pPr>
        <w:rPr>
          <w:rFonts w:ascii="Hand writing Mutlu" w:hAnsi="Hand writing Mutlu"/>
          <w:b/>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25.85pt;margin-top:-49.85pt;width:55.5pt;height:129.75pt;z-index:251649024;visibility:visible">
            <v:imagedata r:id="rId6" o:title="" croptop="4144f" cropbottom="4403f" cropleft="12814f" cropright="13913f"/>
          </v:shape>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284.9pt;margin-top:-9.3pt;width:90pt;height:64.45pt;z-index:-251662336" wrapcoords="8820 0 8640 0 -180 14316 -180 15070 180 16074 3420 21349 16560 21349 16740 21349 18360 20093 21240 16074 21780 14819 21240 13563 16740 12056 17640 8037 18180 3265 16920 753 16020 0 8820 0" fillcolor="#ddd8c2">
            <v:shadow color="#868686"/>
            <v:textpath style="font-family:&quot;Hand writing Mutlu&quot;;font-size:96pt;v-text-kern:t" trim="t" fitpath="t" string="n"/>
            <w10:wrap type="tight"/>
          </v:shape>
        </w:pict>
      </w:r>
      <w:r>
        <w:rPr>
          <w:noProof/>
        </w:rPr>
        <w:pict>
          <v:shape id="_x0000_s1028" type="#_x0000_t136" style="position:absolute;margin-left:171.75pt;margin-top:-9.3pt;width:90pt;height:64.45pt;z-index:-251664384" wrapcoords="8820 0 8640 0 -180 14316 -180 15070 180 16074 3420 21349 16560 21349 16740 21349 18360 20093 21240 16074 21780 14819 21240 13563 16740 12056 17640 8037 18180 3265 16920 753 16020 0 8820 0" fillcolor="black">
            <v:shadow color="#868686"/>
            <v:textpath style="font-family:&quot;Hand writing Mutlu&quot;;font-size:96pt;v-text-kern:t" trim="t" fitpath="t" string="n"/>
            <w10:wrap type="tight"/>
          </v:shape>
        </w:pict>
      </w:r>
      <w:r>
        <w:rPr>
          <w:noProof/>
        </w:rPr>
        <w:pict>
          <v:shape id="_x0000_s1029" type="#_x0000_t136" style="position:absolute;margin-left:43.15pt;margin-top:-9.3pt;width:107.25pt;height:80.2pt;z-index:-251663360" wrapcoords="9063 0 6948 606 2266 2826 1813 4441 1813 10497 2266 12920 906 14938 1057 16150 -151 16150 -151 18370 11178 19379 12084 21398 12235 21398 14350 21398 14652 21398 17069 19379 19183 16553 19183 16150 19787 15140 19485 14333 18277 12920 20694 9690 21751 7065 21751 6258 18881 4845 15860 3028 15256 1211 14501 0 9063 0" fillcolor="#7f7f7f">
            <v:shadow color="#868686"/>
            <v:textpath style="font-family:&quot;Hand Garden&quot;;font-size:96pt;v-text-kern:t" trim="t" fitpath="t" string="n"/>
            <w10:wrap type="tight"/>
          </v:shape>
        </w:pict>
      </w:r>
      <w:r>
        <w:rPr>
          <w:noProof/>
        </w:rPr>
        <w:pict>
          <v:shape id="_x0000_s1030" type="#_x0000_t75" style="position:absolute;margin-left:388.15pt;margin-top:-29.6pt;width:93.75pt;height:93.75pt;z-index:251651072;visibility:visible">
            <v:imagedata r:id="rId7" o:title="" grayscale="t"/>
          </v:shape>
        </w:pict>
      </w:r>
      <w:r>
        <w:rPr>
          <w:rFonts w:ascii="Hand writing Mutlu" w:hAnsi="Hand writing Mutlu"/>
          <w:b/>
          <w:sz w:val="32"/>
          <w:szCs w:val="32"/>
        </w:rPr>
        <w:t xml:space="preserve">      </w:t>
      </w:r>
    </w:p>
    <w:p w:rsidR="005B2621" w:rsidRDefault="005B2621">
      <w:pPr>
        <w:rPr>
          <w:rFonts w:ascii="Hand writing Mutlu" w:hAnsi="Hand writing Mutlu"/>
          <w:b/>
          <w:sz w:val="32"/>
          <w:szCs w:val="32"/>
        </w:rPr>
      </w:pPr>
    </w:p>
    <w:p w:rsidR="005B2621" w:rsidRPr="008117ED" w:rsidRDefault="005B2621" w:rsidP="00792B12">
      <w:pPr>
        <w:rPr>
          <w:rFonts w:ascii="Nurhan Uz" w:hAnsi="Nurhan Uz"/>
          <w:iCs/>
          <w:outline/>
          <w:shadow/>
          <w:color w:val="808080"/>
          <w:sz w:val="16"/>
          <w:szCs w:val="16"/>
        </w:rPr>
      </w:pPr>
      <w:r>
        <w:rPr>
          <w:noProof/>
        </w:rPr>
        <w:pict>
          <v:group id="_x0000_s1031" style="position:absolute;margin-left:-35.6pt;margin-top:12.8pt;width:530.6pt;height:47.25pt;z-index:251655168" coordorigin="517,2474" coordsize="10260,945">
            <v:line id="_x0000_s1032" style="position:absolute" from="517,2474" to="10772,2474"/>
            <v:line id="_x0000_s1033" style="position:absolute" from="517,2758" to="10772,2758"/>
            <v:line id="_x0000_s1034" style="position:absolute" from="522,3136" to="10777,3136"/>
            <v:line id="_x0000_s1035" style="position:absolute" from="522,3419" to="10777,3419"/>
            <v:line id="_x0000_s1036" style="position:absolute" from="10777,2489" to="10777,3419"/>
            <v:line id="_x0000_s1037" style="position:absolute;flip:x" from="517,2474" to="522,3419"/>
          </v:group>
        </w:pict>
      </w:r>
      <w:r>
        <w:rPr>
          <w:rFonts w:ascii="Nurhan Uz" w:hAnsi="Nurhan Uz"/>
          <w:iCs/>
          <w:outline/>
          <w:shadow/>
          <w:color w:val="808080"/>
          <w:sz w:val="80"/>
          <w:szCs w:val="80"/>
        </w:rPr>
        <w:t>n n n n n n n n n n n</w:t>
      </w:r>
    </w:p>
    <w:p w:rsidR="005B2621" w:rsidRPr="001869CE" w:rsidRDefault="005B2621" w:rsidP="001869CE">
      <w:pPr>
        <w:rPr>
          <w:rFonts w:ascii="Nurhan Uz" w:hAnsi="Nurhan Uz"/>
          <w:sz w:val="72"/>
          <w:szCs w:val="72"/>
        </w:rPr>
      </w:pPr>
      <w:r>
        <w:rPr>
          <w:noProof/>
        </w:rPr>
        <w:pict>
          <v:shape id="Resim 1139" o:spid="_x0000_s1038" type="#_x0000_t75" alt="güzel yazı" style="position:absolute;margin-left:-37.85pt;margin-top:10.3pt;width:537.75pt;height:46.2pt;z-index:-251660288;visibility:visible">
            <v:imagedata r:id="rId8" o:title=""/>
          </v:shape>
        </w:pict>
      </w:r>
      <w:r w:rsidRPr="001869CE">
        <w:rPr>
          <w:rFonts w:ascii="Hand writing Mutlu" w:hAnsi="Hand writing Mutlu"/>
          <w:sz w:val="72"/>
          <w:szCs w:val="72"/>
        </w:rPr>
        <w:t>n</w:t>
      </w:r>
      <w:r>
        <w:rPr>
          <w:rFonts w:ascii="Nurhan Uz" w:hAnsi="Nurhan Uz"/>
          <w:sz w:val="72"/>
          <w:szCs w:val="72"/>
        </w:rPr>
        <w:t xml:space="preserve"> n n n n n n n n n n n </w:t>
      </w:r>
    </w:p>
    <w:p w:rsidR="005B2621" w:rsidRPr="001869CE" w:rsidRDefault="005B2621" w:rsidP="001869CE">
      <w:pPr>
        <w:rPr>
          <w:rFonts w:ascii="Nurhan Uz" w:hAnsi="Nurhan Uz"/>
          <w:sz w:val="72"/>
          <w:szCs w:val="72"/>
        </w:rPr>
      </w:pPr>
      <w:r>
        <w:rPr>
          <w:noProof/>
        </w:rPr>
        <w:pict>
          <v:shape id="_x0000_s1039" type="#_x0000_t75" alt="güzel yazı" style="position:absolute;margin-left:-37.85pt;margin-top:10.3pt;width:537.75pt;height:46.2pt;z-index:-251658240;visibility:visible">
            <v:imagedata r:id="rId8" o:title=""/>
          </v:shape>
        </w:pict>
      </w:r>
      <w:r>
        <w:rPr>
          <w:rFonts w:ascii="Hand writing Mutlu" w:hAnsi="Hand writing Mutlu"/>
          <w:sz w:val="72"/>
          <w:szCs w:val="72"/>
        </w:rPr>
        <w:t>e</w:t>
      </w:r>
      <w:r w:rsidRPr="001869CE">
        <w:rPr>
          <w:rFonts w:ascii="Hand writing Mutlu" w:hAnsi="Hand writing Mutlu"/>
          <w:sz w:val="72"/>
          <w:szCs w:val="72"/>
        </w:rPr>
        <w:t>n</w:t>
      </w:r>
      <w:r>
        <w:rPr>
          <w:rFonts w:ascii="Nurhan Uz" w:hAnsi="Nurhan Uz"/>
          <w:sz w:val="72"/>
          <w:szCs w:val="72"/>
        </w:rPr>
        <w:t xml:space="preserve"> en en en en en en en </w:t>
      </w:r>
    </w:p>
    <w:p w:rsidR="005B2621" w:rsidRPr="001869CE" w:rsidRDefault="005B2621" w:rsidP="001869CE">
      <w:pPr>
        <w:rPr>
          <w:rFonts w:ascii="Nurhan Uz" w:hAnsi="Nurhan Uz"/>
          <w:sz w:val="72"/>
          <w:szCs w:val="72"/>
        </w:rPr>
      </w:pPr>
      <w:r>
        <w:rPr>
          <w:noProof/>
        </w:rPr>
        <w:pict>
          <v:shape id="_x0000_s1040" type="#_x0000_t75" alt="güzel yazı" style="position:absolute;margin-left:-37.85pt;margin-top:10.3pt;width:537.75pt;height:46.2pt;z-index:-251656192;visibility:visible">
            <v:imagedata r:id="rId8" o:title=""/>
          </v:shape>
        </w:pict>
      </w:r>
      <w:r>
        <w:rPr>
          <w:rFonts w:ascii="Hand writing Mutlu" w:hAnsi="Hand writing Mutlu"/>
          <w:sz w:val="72"/>
          <w:szCs w:val="72"/>
        </w:rPr>
        <w:t>a</w:t>
      </w:r>
      <w:r w:rsidRPr="001869CE">
        <w:rPr>
          <w:rFonts w:ascii="Hand writing Mutlu" w:hAnsi="Hand writing Mutlu"/>
          <w:sz w:val="72"/>
          <w:szCs w:val="72"/>
        </w:rPr>
        <w:t>n</w:t>
      </w:r>
      <w:r>
        <w:rPr>
          <w:rFonts w:ascii="Nurhan Uz" w:hAnsi="Nurhan Uz"/>
          <w:sz w:val="72"/>
          <w:szCs w:val="72"/>
        </w:rPr>
        <w:t xml:space="preserve"> an an an an an an </w:t>
      </w:r>
    </w:p>
    <w:p w:rsidR="005B2621" w:rsidRDefault="005B2621" w:rsidP="001869CE">
      <w:pPr>
        <w:rPr>
          <w:rFonts w:ascii="Nurhan Uz" w:hAnsi="Nurhan Uz"/>
          <w:sz w:val="72"/>
          <w:szCs w:val="72"/>
        </w:rPr>
      </w:pPr>
      <w:r>
        <w:rPr>
          <w:noProof/>
        </w:rPr>
        <w:pict>
          <v:shape id="_x0000_s1041" type="#_x0000_t136" style="position:absolute;margin-left:13.2pt;margin-top:60.65pt;width:108.75pt;height:87.6pt;z-index:-251653120" wrapcoords="9981 0 8789 923 7895 2031 7895 2954 4916 11815 1937 13292 -149 17723 -149 19015 149 20677 1043 21415 1192 21415 12811 21415 14599 21046 14599 20677 16684 17723 15939 14769 17578 8862 18621 5908 20855 2954 21600 1108 21600 369 21302 0 9981 0" fillcolor="#a5a5a5">
            <v:shadow color="#868686"/>
            <v:textpath style="font-family:&quot;Hand Garden&quot;;v-text-kern:t" trim="t" fitpath="t" string="N"/>
            <w10:wrap type="tight"/>
          </v:shape>
        </w:pict>
      </w:r>
      <w:r>
        <w:rPr>
          <w:noProof/>
        </w:rPr>
        <w:pict>
          <v:shape id="_x0000_s1042" type="#_x0000_t136" style="position:absolute;margin-left:308.55pt;margin-top:60.05pt;width:102.75pt;height:88.2pt;z-index:-251651072" wrapcoords="9933 0 5045 14644 -158 17573 -158 18488 0 20502 1104 21417 1261 21417 12771 21417 18604 2929 21442 1464 21758 549 21285 0 9933 0" fillcolor="#938953">
            <v:shadow color="#868686"/>
            <v:textpath style="font-family:&quot;Hand writing Mutlu&quot;;v-text-kern:t" trim="t" fitpath="t" string="N"/>
            <w10:wrap type="tight"/>
          </v:shape>
        </w:pict>
      </w:r>
      <w:r>
        <w:rPr>
          <w:noProof/>
        </w:rPr>
        <w:pict>
          <v:shape id="_x0000_s1043" type="#_x0000_t136" style="position:absolute;margin-left:157.3pt;margin-top:60.05pt;width:109.5pt;height:88.2pt;z-index:-251652096" wrapcoords="9912 0 5030 14644 -148 17573 -148 18488 0 20502 1036 21417 1184 21417 12871 21417 18493 2929 21452 1464 21748 549 21304 0 9912 0" fillcolor="black">
            <v:shadow color="#868686"/>
            <v:textpath style="font-family:&quot;Hand writing Mutlu&quot;;v-text-kern:t" trim="t" fitpath="t" string="N"/>
            <w10:wrap type="tight"/>
          </v:shape>
        </w:pict>
      </w:r>
      <w:r>
        <w:rPr>
          <w:noProof/>
        </w:rPr>
        <w:pict>
          <v:shape id="_x0000_s1044" type="#_x0000_t75" alt="güzel yazı" style="position:absolute;margin-left:-30.35pt;margin-top:10.25pt;width:537.75pt;height:46.5pt;z-index:-251655168;visibility:visible">
            <v:imagedata r:id="rId8" o:title=""/>
          </v:shape>
        </w:pict>
      </w:r>
      <w:r>
        <w:rPr>
          <w:rFonts w:ascii="Hand writing Mutlu" w:hAnsi="Hand writing Mutlu"/>
          <w:sz w:val="72"/>
          <w:szCs w:val="72"/>
        </w:rPr>
        <w:t>i</w:t>
      </w:r>
      <w:r w:rsidRPr="001869CE">
        <w:rPr>
          <w:rFonts w:ascii="Hand writing Mutlu" w:hAnsi="Hand writing Mutlu"/>
          <w:sz w:val="72"/>
          <w:szCs w:val="72"/>
        </w:rPr>
        <w:t>n</w:t>
      </w:r>
      <w:r>
        <w:rPr>
          <w:rFonts w:ascii="Nurhan Uz" w:hAnsi="Nurhan Uz"/>
          <w:sz w:val="72"/>
          <w:szCs w:val="72"/>
        </w:rPr>
        <w:t xml:space="preserve"> in in in in in in in in</w:t>
      </w:r>
    </w:p>
    <w:p w:rsidR="005B2621" w:rsidRDefault="005B2621" w:rsidP="001869CE">
      <w:pPr>
        <w:rPr>
          <w:rFonts w:ascii="Nurhan Uz" w:hAnsi="Nurhan Uz"/>
          <w:sz w:val="72"/>
          <w:szCs w:val="72"/>
        </w:rPr>
      </w:pPr>
      <w:r>
        <w:rPr>
          <w:noProof/>
        </w:rPr>
        <w:pict>
          <v:shape id="Resim 144" o:spid="_x0000_s1045" type="#_x0000_t75" alt="untitled (3)" style="position:absolute;margin-left:306.3pt;margin-top:12.15pt;width:38.3pt;height:43.5pt;z-index:251657216;visibility:visible">
            <v:imagedata r:id="rId9" o:title="" grayscale="t"/>
          </v:shape>
        </w:pict>
      </w:r>
      <w:r>
        <w:rPr>
          <w:noProof/>
        </w:rPr>
        <w:pict>
          <v:shape id="_x0000_s1046" type="#_x0000_t75" alt="untitled (3)" style="position:absolute;margin-left:-157.2pt;margin-top:6.15pt;width:38.3pt;height:43.5pt;z-index:251659264;visibility:visible">
            <v:imagedata r:id="rId9" o:title="" grayscale="t"/>
          </v:shape>
        </w:pict>
      </w:r>
      <w:r>
        <w:rPr>
          <w:rFonts w:ascii="Nurhan Uz" w:hAnsi="Nurhan Uz"/>
          <w:sz w:val="72"/>
          <w:szCs w:val="72"/>
        </w:rPr>
        <w:t xml:space="preserve">       </w:t>
      </w:r>
    </w:p>
    <w:p w:rsidR="005B2621" w:rsidRDefault="005B2621" w:rsidP="008117ED">
      <w:pPr>
        <w:rPr>
          <w:rFonts w:ascii="Nurhan Uz" w:hAnsi="Nurhan Uz"/>
          <w:iCs/>
          <w:outline/>
          <w:shadow/>
          <w:color w:val="808080"/>
          <w:sz w:val="80"/>
          <w:szCs w:val="80"/>
        </w:rPr>
      </w:pPr>
      <w:r>
        <w:rPr>
          <w:noProof/>
        </w:rPr>
        <w:pict>
          <v:group id="_x0000_s1047" style="position:absolute;margin-left:-40.95pt;margin-top:12.8pt;width:530.6pt;height:47.25pt;z-index:251662336" coordorigin="517,2474" coordsize="10260,945">
            <v:line id="_x0000_s1048" style="position:absolute" from="517,2474" to="10772,2474"/>
            <v:line id="_x0000_s1049" style="position:absolute" from="517,2758" to="10772,2758"/>
            <v:line id="_x0000_s1050" style="position:absolute" from="522,3136" to="10777,3136"/>
            <v:line id="_x0000_s1051" style="position:absolute" from="522,3419" to="10777,3419"/>
            <v:line id="_x0000_s1052" style="position:absolute" from="10777,2489" to="10777,3419"/>
            <v:line id="_x0000_s1053" style="position:absolute;flip:x" from="517,2474" to="522,3419"/>
          </v:group>
        </w:pict>
      </w:r>
      <w:r>
        <w:rPr>
          <w:rFonts w:ascii="Nurhan Uz" w:hAnsi="Nurhan Uz"/>
          <w:iCs/>
          <w:outline/>
          <w:shadow/>
          <w:color w:val="808080"/>
          <w:sz w:val="80"/>
          <w:szCs w:val="80"/>
        </w:rPr>
        <w:t xml:space="preserve">N N N N N  N  N </w:t>
      </w:r>
    </w:p>
    <w:p w:rsidR="005B2621" w:rsidRPr="00F74641" w:rsidRDefault="005B2621">
      <w:pPr>
        <w:rPr>
          <w:rFonts w:ascii="Nurhan Uz" w:hAnsi="Nurhan Uz"/>
          <w:sz w:val="72"/>
          <w:szCs w:val="72"/>
        </w:rPr>
      </w:pPr>
      <w:r>
        <w:rPr>
          <w:noProof/>
        </w:rPr>
        <w:pict>
          <v:shape id="_x0000_s1054" type="#_x0000_t75" style="position:absolute;margin-left:-53.6pt;margin-top:68.7pt;width:83.25pt;height:65.25pt;z-index:-251649024;visibility:visible" wrapcoords="-195 0 -195 21352 21600 21352 21600 0 -195 0">
            <v:imagedata r:id="rId10" o:title="" grayscale="t"/>
            <w10:wrap type="tight"/>
          </v:shape>
        </w:pict>
      </w:r>
      <w:r>
        <w:rPr>
          <w:noProof/>
        </w:rPr>
        <w:pict>
          <v:shape id="Resim 4" o:spid="_x0000_s1055" type="#_x0000_t75" style="position:absolute;margin-left:416.9pt;margin-top:68.7pt;width:83.25pt;height:65.25pt;z-index:-251668480;visibility:visible" wrapcoords="-195 0 -195 21352 21600 21352 21600 0 -195 0">
            <v:imagedata r:id="rId10" o:title="" grayscale="t"/>
            <w10:wrap type="tight"/>
          </v:shape>
        </w:pict>
      </w:r>
      <w:r>
        <w:rPr>
          <w:noProof/>
        </w:rPr>
        <w:pict>
          <v:shape id="_x0000_s1056" type="#_x0000_t75" alt="güzel yazı" style="position:absolute;margin-left:-37.85pt;margin-top:10.3pt;width:537.75pt;height:46.2pt;z-index:-251650048;visibility:visible">
            <v:imagedata r:id="rId8" o:title=""/>
          </v:shape>
        </w:pict>
      </w:r>
      <w:r w:rsidRPr="001869CE">
        <w:rPr>
          <w:rFonts w:ascii="Hand writing Mutlu" w:hAnsi="Hand writing Mutlu"/>
          <w:sz w:val="72"/>
          <w:szCs w:val="72"/>
        </w:rPr>
        <w:t>N</w:t>
      </w:r>
      <w:r>
        <w:rPr>
          <w:rFonts w:ascii="Hand writing Mutlu" w:hAnsi="Hand writing Mutlu"/>
          <w:sz w:val="72"/>
          <w:szCs w:val="72"/>
        </w:rPr>
        <w:t>il</w:t>
      </w:r>
      <w:r>
        <w:rPr>
          <w:rFonts w:ascii="Nurhan Uz" w:hAnsi="Nurhan Uz"/>
          <w:sz w:val="72"/>
          <w:szCs w:val="72"/>
        </w:rPr>
        <w:t xml:space="preserve"> Nil  Nil  Nil  Nil </w:t>
      </w:r>
      <w:r>
        <w:rPr>
          <w:noProof/>
        </w:rPr>
        <w:pict>
          <v:shape id="Resim 3" o:spid="_x0000_s1057" type="#_x0000_t75" style="position:absolute;margin-left:632.65pt;margin-top:-333.15pt;width:103.25pt;height:117pt;z-index:251650048;visibility:visible;mso-position-horizontal-relative:text;mso-position-vertical-relative:text">
            <v:imagedata r:id="rId11" o:title="" croptop="1414f" cropleft="11831f" cropright="11325f" blacklevel="9830f"/>
          </v:shape>
        </w:pict>
      </w:r>
    </w:p>
    <w:sectPr w:rsidR="005B2621" w:rsidRPr="00F74641" w:rsidSect="007D670B">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621" w:rsidRDefault="005B2621" w:rsidP="008117ED">
      <w:pPr>
        <w:spacing w:after="0" w:line="240" w:lineRule="auto"/>
      </w:pPr>
      <w:r>
        <w:separator/>
      </w:r>
    </w:p>
  </w:endnote>
  <w:endnote w:type="continuationSeparator" w:id="0">
    <w:p w:rsidR="005B2621" w:rsidRDefault="005B2621" w:rsidP="008117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Nurhan Uz">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621" w:rsidRPr="00F74641" w:rsidRDefault="005B2621" w:rsidP="00AB3287">
    <w:pPr>
      <w:tabs>
        <w:tab w:val="left" w:pos="2535"/>
        <w:tab w:val="center" w:pos="4536"/>
      </w:tabs>
      <w:rPr>
        <w:rFonts w:ascii="Comic Sans MS" w:hAnsi="Comic Sans MS"/>
        <w:b/>
        <w:sz w:val="28"/>
        <w:szCs w:val="28"/>
      </w:rPr>
    </w:pPr>
    <w:r>
      <w:rPr>
        <w:rFonts w:ascii="Comic Sans MS" w:hAnsi="Comic Sans MS"/>
        <w:b/>
        <w:sz w:val="28"/>
        <w:szCs w:val="28"/>
      </w:rPr>
      <w:t xml:space="preserve">             </w:t>
    </w:r>
    <w:r w:rsidRPr="00F74641">
      <w:rPr>
        <w:rFonts w:ascii="Comic Sans MS" w:hAnsi="Comic Sans MS"/>
        <w:b/>
        <w:sz w:val="28"/>
        <w:szCs w:val="28"/>
      </w:rPr>
      <w:t>Aferin Sana</w:t>
    </w:r>
    <w:r>
      <w:rPr>
        <w:rFonts w:ascii="Comic Sans MS" w:hAnsi="Comic Sans MS"/>
        <w:b/>
        <w:sz w:val="28"/>
        <w:szCs w:val="28"/>
      </w:rPr>
      <w:t xml:space="preserve">  </w:t>
    </w:r>
    <w:hyperlink r:id="rId1" w:history="1">
      <w:r w:rsidRPr="00532F6C">
        <w:rPr>
          <w:rStyle w:val="Hyperlink"/>
          <w:rFonts w:ascii="Hand writing Mutlu" w:hAnsi="Hand writing Mutlu"/>
        </w:rPr>
        <w:t>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621" w:rsidRDefault="005B2621" w:rsidP="008117ED">
      <w:pPr>
        <w:spacing w:after="0" w:line="240" w:lineRule="auto"/>
      </w:pPr>
      <w:r>
        <w:separator/>
      </w:r>
    </w:p>
  </w:footnote>
  <w:footnote w:type="continuationSeparator" w:id="0">
    <w:p w:rsidR="005B2621" w:rsidRDefault="005B2621" w:rsidP="008117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03D1"/>
    <w:rsid w:val="000D2AEF"/>
    <w:rsid w:val="00132612"/>
    <w:rsid w:val="001869CE"/>
    <w:rsid w:val="002F47E8"/>
    <w:rsid w:val="004E0855"/>
    <w:rsid w:val="00532F6C"/>
    <w:rsid w:val="005B2621"/>
    <w:rsid w:val="005C6D01"/>
    <w:rsid w:val="006603D1"/>
    <w:rsid w:val="006D7111"/>
    <w:rsid w:val="00792B12"/>
    <w:rsid w:val="007C3569"/>
    <w:rsid w:val="007D670B"/>
    <w:rsid w:val="007F01F7"/>
    <w:rsid w:val="008117ED"/>
    <w:rsid w:val="00817DA0"/>
    <w:rsid w:val="00AB3287"/>
    <w:rsid w:val="00AC04BE"/>
    <w:rsid w:val="00E94768"/>
    <w:rsid w:val="00F746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70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92B12"/>
    <w:rPr>
      <w:lang w:eastAsia="en-US"/>
    </w:rPr>
  </w:style>
  <w:style w:type="paragraph" w:styleId="Header">
    <w:name w:val="header"/>
    <w:basedOn w:val="Normal"/>
    <w:link w:val="HeaderChar"/>
    <w:uiPriority w:val="99"/>
    <w:semiHidden/>
    <w:rsid w:val="008117E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117ED"/>
    <w:rPr>
      <w:rFonts w:cs="Times New Roman"/>
    </w:rPr>
  </w:style>
  <w:style w:type="paragraph" w:styleId="Footer">
    <w:name w:val="footer"/>
    <w:basedOn w:val="Normal"/>
    <w:link w:val="FooterChar"/>
    <w:uiPriority w:val="99"/>
    <w:semiHidden/>
    <w:rsid w:val="008117E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117ED"/>
    <w:rPr>
      <w:rFonts w:cs="Times New Roman"/>
    </w:rPr>
  </w:style>
  <w:style w:type="character" w:styleId="Hyperlink">
    <w:name w:val="Hyperlink"/>
    <w:basedOn w:val="DefaultParagraphFont"/>
    <w:uiPriority w:val="99"/>
    <w:rsid w:val="00AB328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29</Words>
  <Characters>169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BILGISAYAR</dc:creator>
  <cp:keywords>www.sorubak.com</cp:keywords>
  <dc:description>www.sorubak.com</dc:description>
  <cp:lastModifiedBy>edanur</cp:lastModifiedBy>
  <cp:revision>5</cp:revision>
  <dcterms:created xsi:type="dcterms:W3CDTF">2012-12-11T23:56:00Z</dcterms:created>
  <dcterms:modified xsi:type="dcterms:W3CDTF">2012-12-23T21:29:00Z</dcterms:modified>
  <cp:category>www.sorubak.com</cp:category>
</cp:coreProperties>
</file>