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A8" w:rsidRDefault="000144A8" w:rsidP="006671B8">
      <w:pPr>
        <w:jc w:val="center"/>
        <w:rPr>
          <w:b/>
          <w:bCs/>
        </w:rPr>
      </w:pPr>
      <w:r>
        <w:rPr>
          <w:b/>
          <w:bCs/>
        </w:rPr>
        <w:t>…………………………… İLKÖĞRETİM OKULU</w:t>
      </w:r>
    </w:p>
    <w:p w:rsidR="000144A8" w:rsidRDefault="000144A8" w:rsidP="006671B8">
      <w:pPr>
        <w:jc w:val="center"/>
        <w:rPr>
          <w:b/>
          <w:bCs/>
        </w:rPr>
      </w:pPr>
      <w:r>
        <w:rPr>
          <w:b/>
          <w:bCs/>
        </w:rPr>
        <w:t>….  SINIFI  MATEMATİK  DERSİ  2.DÖNEM  PROJE ÇALIŞMASI</w:t>
      </w:r>
    </w:p>
    <w:p w:rsidR="000144A8" w:rsidRPr="00553939" w:rsidRDefault="000144A8" w:rsidP="006671B8">
      <w:pPr>
        <w:jc w:val="center"/>
        <w:rPr>
          <w:b/>
          <w:bCs/>
        </w:rPr>
      </w:pPr>
    </w:p>
    <w:p w:rsidR="000144A8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  KONUSU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Dört İşlem Problemleri</w:t>
      </w:r>
    </w:p>
    <w:p w:rsidR="000144A8" w:rsidRPr="003C1D55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AÇIKLAMASI</w:t>
      </w:r>
      <w:r w:rsidRPr="003C1D55">
        <w:rPr>
          <w:b/>
          <w:bCs/>
        </w:rPr>
        <w:t>:</w:t>
      </w:r>
      <w:r w:rsidRPr="003C1D55">
        <w:t xml:space="preserve"> </w:t>
      </w:r>
      <w:r>
        <w:t>Sizden 5. sınıflar için bir soru kitapçığı yapmanız isteniyor.</w:t>
      </w:r>
    </w:p>
    <w:p w:rsidR="000144A8" w:rsidRPr="003C1D55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 TESLİM TARİHİ</w:t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25 Mayıs 2010</w:t>
      </w:r>
    </w:p>
    <w:p w:rsidR="000144A8" w:rsidRDefault="000144A8" w:rsidP="006671B8">
      <w:r>
        <w:rPr>
          <w:b/>
          <w:bCs/>
        </w:rPr>
        <w:t>YÖNERGE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Projenizi gerçekleştirirken aşağıdaki adımları izleyebilirsiniz.</w:t>
      </w:r>
    </w:p>
    <w:p w:rsidR="000144A8" w:rsidRPr="004746FD" w:rsidRDefault="000144A8" w:rsidP="006671B8">
      <w:pPr>
        <w:rPr>
          <w:sz w:val="10"/>
          <w:szCs w:val="10"/>
        </w:rPr>
      </w:pP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Çeşitli kaynaklardan fikir alarak özgün sorular oluşturunuz.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Soruların çözümünü yaparak seçenekler hazırlayınız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Cevapları en arkada “cevap anahtarı” şeklinde hazırlayınız.</w:t>
      </w:r>
    </w:p>
    <w:p w:rsidR="000144A8" w:rsidRDefault="000144A8" w:rsidP="006671B8">
      <w:pPr>
        <w:numPr>
          <w:ilvl w:val="0"/>
          <w:numId w:val="1"/>
        </w:numPr>
      </w:pPr>
      <w:r>
        <w:t>Çalışmalarınızı 25 Mayıs 2010 tarihine kadar sınıf öğretmenine teslim ediniz.</w:t>
      </w:r>
    </w:p>
    <w:p w:rsidR="000144A8" w:rsidRPr="003C1D55" w:rsidRDefault="000144A8" w:rsidP="006671B8">
      <w:pPr>
        <w:numPr>
          <w:ilvl w:val="0"/>
          <w:numId w:val="1"/>
        </w:numPr>
      </w:pPr>
      <w:r>
        <w:t>Başarılar dilerim…</w:t>
      </w:r>
    </w:p>
    <w:p w:rsidR="000144A8" w:rsidRDefault="000144A8" w:rsidP="006671B8"/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Pr="006C2B60" w:rsidRDefault="000144A8" w:rsidP="006671B8">
      <w:pPr>
        <w:jc w:val="center"/>
        <w:rPr>
          <w:b/>
          <w:bCs/>
        </w:rPr>
      </w:pPr>
      <w:r>
        <w:rPr>
          <w:b/>
          <w:bCs/>
        </w:rPr>
        <w:t xml:space="preserve">PROJE </w:t>
      </w:r>
      <w:r w:rsidRPr="006C2B60">
        <w:rPr>
          <w:b/>
          <w:bCs/>
        </w:rPr>
        <w:t xml:space="preserve"> DEĞERLENDİRME ÖLÇEĞİ</w:t>
      </w:r>
    </w:p>
    <w:p w:rsidR="000144A8" w:rsidRPr="006C2B60" w:rsidRDefault="000144A8" w:rsidP="006671B8"/>
    <w:tbl>
      <w:tblPr>
        <w:tblW w:w="95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0144A8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0144A8" w:rsidRDefault="000144A8" w:rsidP="00DB2173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0144A8" w:rsidRPr="00452991" w:rsidRDefault="000144A8" w:rsidP="00DB2173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0144A8" w:rsidRPr="006C2B60">
        <w:trPr>
          <w:trHeight w:val="366"/>
        </w:trPr>
        <w:tc>
          <w:tcPr>
            <w:tcW w:w="7918" w:type="dxa"/>
          </w:tcPr>
          <w:p w:rsidR="000144A8" w:rsidRPr="006C2B60" w:rsidRDefault="000144A8" w:rsidP="00DB2173">
            <w:r w:rsidRPr="006C2B60">
              <w:t>DEĞERLENDİRME ÖLÇÜTLERİ</w:t>
            </w:r>
          </w:p>
        </w:tc>
        <w:tc>
          <w:tcPr>
            <w:tcW w:w="720" w:type="dxa"/>
          </w:tcPr>
          <w:p w:rsidR="000144A8" w:rsidRPr="006C2B60" w:rsidRDefault="000144A8" w:rsidP="00DB2173"/>
        </w:tc>
        <w:tc>
          <w:tcPr>
            <w:tcW w:w="915" w:type="dxa"/>
          </w:tcPr>
          <w:p w:rsidR="000144A8" w:rsidRPr="006C2B60" w:rsidRDefault="000144A8" w:rsidP="00DB2173">
            <w:r>
              <w:t xml:space="preserve">Alınan </w:t>
            </w:r>
            <w:r w:rsidRPr="006C2B60">
              <w:t>Puan</w:t>
            </w:r>
          </w:p>
        </w:tc>
      </w:tr>
      <w:tr w:rsidR="000144A8" w:rsidRPr="006C2B60">
        <w:trPr>
          <w:trHeight w:val="516"/>
        </w:trPr>
        <w:tc>
          <w:tcPr>
            <w:tcW w:w="7918" w:type="dxa"/>
            <w:vAlign w:val="center"/>
          </w:tcPr>
          <w:p w:rsidR="000144A8" w:rsidRPr="006C2B60" w:rsidRDefault="000144A8" w:rsidP="00DB2173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540"/>
        </w:trPr>
        <w:tc>
          <w:tcPr>
            <w:tcW w:w="7918" w:type="dxa"/>
            <w:vAlign w:val="center"/>
          </w:tcPr>
          <w:p w:rsidR="000144A8" w:rsidRDefault="000144A8" w:rsidP="00DB2173">
            <w:r>
              <w:t>HAZIRLIK-</w:t>
            </w:r>
          </w:p>
          <w:p w:rsidR="000144A8" w:rsidRPr="006C2B60" w:rsidRDefault="000144A8" w:rsidP="00DB2173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540"/>
        </w:trPr>
        <w:tc>
          <w:tcPr>
            <w:tcW w:w="7918" w:type="dxa"/>
            <w:vAlign w:val="center"/>
          </w:tcPr>
          <w:p w:rsidR="000144A8" w:rsidRDefault="000144A8" w:rsidP="00DB2173">
            <w:r>
              <w:t>DÜZEN</w:t>
            </w:r>
          </w:p>
          <w:p w:rsidR="000144A8" w:rsidRPr="006C2B60" w:rsidRDefault="000144A8" w:rsidP="00DB2173">
            <w:r w:rsidRPr="006C2B60">
              <w:t xml:space="preserve">Raporun </w:t>
            </w:r>
            <w:r>
              <w:t xml:space="preserve"> </w:t>
            </w:r>
            <w:r w:rsidRPr="006C2B60">
              <w:t>düzeni, görünüşü, yazım kurallarına uygunluğu</w:t>
            </w:r>
            <w:r>
              <w:t xml:space="preserve"> .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20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865"/>
        </w:trPr>
        <w:tc>
          <w:tcPr>
            <w:tcW w:w="7918" w:type="dxa"/>
          </w:tcPr>
          <w:p w:rsidR="000144A8" w:rsidRDefault="000144A8" w:rsidP="00DB2173">
            <w:r>
              <w:t>İÇERİK</w:t>
            </w:r>
          </w:p>
          <w:p w:rsidR="000144A8" w:rsidRDefault="000144A8" w:rsidP="00DB2173">
            <w:r w:rsidRPr="006C2B60">
              <w:t>Ortaya çıkan ürünün konunun amacına uygunluğu</w:t>
            </w:r>
            <w:r>
              <w:t>:</w:t>
            </w:r>
          </w:p>
          <w:p w:rsidR="000144A8" w:rsidRDefault="000144A8" w:rsidP="00DB2173">
            <w:r>
              <w:t>*Belirtilen geometrik şeklin doğruluğu</w:t>
            </w:r>
          </w:p>
          <w:p w:rsidR="000144A8" w:rsidRPr="006C2B60" w:rsidRDefault="000144A8" w:rsidP="00DB2173">
            <w:r>
              <w:t>*Kenar ,ayrıt ve açı özelliklerinin belirtilmesi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30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433"/>
        </w:trPr>
        <w:tc>
          <w:tcPr>
            <w:tcW w:w="7918" w:type="dxa"/>
          </w:tcPr>
          <w:p w:rsidR="000144A8" w:rsidRDefault="000144A8" w:rsidP="00DB2173">
            <w:r>
              <w:t>SUNU YAPMA (ANLATIM)</w:t>
            </w:r>
          </w:p>
          <w:p w:rsidR="000144A8" w:rsidRPr="006C2B60" w:rsidRDefault="000144A8" w:rsidP="00DB2173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0144A8" w:rsidRPr="006C2B60" w:rsidRDefault="000144A8" w:rsidP="00DB2173">
            <w:r>
              <w:t>25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  <w:tr w:rsidR="000144A8" w:rsidRPr="006C2B60">
        <w:trPr>
          <w:trHeight w:val="351"/>
        </w:trPr>
        <w:tc>
          <w:tcPr>
            <w:tcW w:w="7918" w:type="dxa"/>
          </w:tcPr>
          <w:p w:rsidR="000144A8" w:rsidRPr="006C2B60" w:rsidRDefault="000144A8" w:rsidP="00DB2173">
            <w:r w:rsidRPr="006C2B60">
              <w:t>Kaynakçanın belirtilmesi</w:t>
            </w:r>
          </w:p>
        </w:tc>
        <w:tc>
          <w:tcPr>
            <w:tcW w:w="720" w:type="dxa"/>
          </w:tcPr>
          <w:p w:rsidR="000144A8" w:rsidRPr="006C2B60" w:rsidRDefault="000144A8" w:rsidP="00DB2173">
            <w:r>
              <w:t>5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  <w:tr w:rsidR="000144A8" w:rsidRPr="006C2B60">
        <w:trPr>
          <w:trHeight w:val="356"/>
        </w:trPr>
        <w:tc>
          <w:tcPr>
            <w:tcW w:w="8638" w:type="dxa"/>
            <w:gridSpan w:val="2"/>
          </w:tcPr>
          <w:p w:rsidR="000144A8" w:rsidRPr="006C2B60" w:rsidRDefault="000144A8" w:rsidP="00DB2173">
            <w:r w:rsidRPr="006C2B60">
              <w:t>TOPLAM PUAN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</w:tbl>
    <w:p w:rsidR="000144A8" w:rsidRDefault="000144A8" w:rsidP="006671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pt;margin-top:9.4pt;width:150.2pt;height:115.3pt;z-index:251658752;mso-wrap-style:none;mso-position-horizontal-relative:text;mso-position-vertical-relative:text" strokecolor="white">
            <v:textbox style="mso-fit-shape-to-text:t">
              <w:txbxContent>
                <w:p w:rsidR="000144A8" w:rsidRDefault="000144A8" w:rsidP="006671B8">
                  <w:hyperlink r:id="rId5" w:history="1">
                    <w:r w:rsidRPr="00DF50BD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6" type="#_x0000_t75" alt="Tam boyutlu görseli göster" href="http://www.altiustutasarim.com/upload/piramit" style="width:133.5pt;height:107.25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144A8" w:rsidRDefault="000144A8" w:rsidP="006671B8"/>
    <w:p w:rsidR="000144A8" w:rsidRPr="006254F9" w:rsidRDefault="000144A8" w:rsidP="006671B8">
      <w:pPr>
        <w:rPr>
          <w:rFonts w:ascii="Arial" w:hAnsi="Arial" w:cs="Arial"/>
          <w:color w:val="000000"/>
          <w:sz w:val="20"/>
          <w:szCs w:val="20"/>
        </w:rPr>
      </w:pP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25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Tahsin PEKEL</w:t>
      </w:r>
    </w:p>
    <w:p w:rsidR="000144A8" w:rsidRPr="006254F9" w:rsidRDefault="000144A8" w:rsidP="006671B8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-2.15pt;margin-top:2.9pt;width:174.6pt;height:174.75pt;z-index:251657728" strokecolor="white">
            <v:textbox>
              <w:txbxContent>
                <w:p w:rsidR="000144A8" w:rsidRDefault="000144A8" w:rsidP="006671B8"/>
                <w:p w:rsidR="000144A8" w:rsidRDefault="000144A8" w:rsidP="006671B8"/>
                <w:p w:rsidR="000144A8" w:rsidRDefault="000144A8" w:rsidP="006671B8"/>
                <w:p w:rsidR="000144A8" w:rsidRDefault="000144A8" w:rsidP="006671B8">
                  <w:r>
                    <w:rPr>
                      <w:noProof/>
                    </w:rPr>
                    <w:pict>
                      <v:shape id="Resim 4" o:spid="_x0000_i1028" type="#_x0000_t75" alt="geo_166" style="width:157.5pt;height:135pt;visibility:visible">
                        <v:imagedata r:id="rId7" o:title=""/>
                      </v:shape>
                    </w:pict>
                  </w:r>
                </w:p>
                <w:p w:rsidR="000144A8" w:rsidRDefault="000144A8" w:rsidP="006671B8"/>
                <w:p w:rsidR="000144A8" w:rsidRDefault="000144A8" w:rsidP="006671B8"/>
                <w:p w:rsidR="000144A8" w:rsidRDefault="000144A8" w:rsidP="006671B8"/>
              </w:txbxContent>
            </v:textbox>
          </v:shape>
        </w:pict>
      </w:r>
      <w:r w:rsidRPr="006254F9">
        <w:rPr>
          <w:rFonts w:ascii="Arial" w:hAnsi="Arial" w:cs="Arial"/>
          <w:color w:val="000000"/>
          <w:sz w:val="22"/>
          <w:szCs w:val="22"/>
        </w:rPr>
        <w:tab/>
      </w:r>
      <w:r w:rsidRPr="006254F9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 w:rsidRPr="006254F9">
        <w:rPr>
          <w:rFonts w:ascii="Arial" w:hAnsi="Arial" w:cs="Arial"/>
          <w:color w:val="000000"/>
          <w:sz w:val="20"/>
          <w:szCs w:val="20"/>
        </w:rPr>
        <w:t xml:space="preserve">Sınıf Öğretmeni  </w:t>
      </w:r>
    </w:p>
    <w:p w:rsidR="000144A8" w:rsidRDefault="000144A8" w:rsidP="006671B8">
      <w:r>
        <w:rPr>
          <w:noProof/>
        </w:rPr>
        <w:pict>
          <v:shape id="_x0000_s1028" type="#_x0000_t202" style="position:absolute;margin-left:178.8pt;margin-top:52.9pt;width:333.8pt;height:237pt;z-index:251656704" strokecolor="white">
            <v:textbox>
              <w:txbxContent>
                <w:p w:rsidR="000144A8" w:rsidRDefault="000144A8" w:rsidP="006671B8"/>
                <w:p w:rsidR="000144A8" w:rsidRDefault="000144A8" w:rsidP="006671B8"/>
                <w:p w:rsidR="000144A8" w:rsidRDefault="000144A8" w:rsidP="006671B8"/>
                <w:p w:rsidR="000144A8" w:rsidRDefault="000144A8" w:rsidP="006671B8">
                  <w:r>
                    <w:rPr>
                      <w:noProof/>
                    </w:rPr>
                    <w:pict>
                      <v:shape id="Resim 5" o:spid="_x0000_i1030" type="#_x0000_t75" alt="dik-prizmalar" style="width:4in;height:137.25pt;visibility:visible">
                        <v:imagedata r:id="rId8" o:title=""/>
                      </v:shape>
                    </w:pict>
                  </w:r>
                </w:p>
                <w:p w:rsidR="000144A8" w:rsidRDefault="000144A8" w:rsidP="006671B8"/>
              </w:txbxContent>
            </v:textbox>
          </v:shape>
        </w:pict>
      </w:r>
    </w:p>
    <w:p w:rsidR="000144A8" w:rsidRDefault="000144A8"/>
    <w:sectPr w:rsidR="000144A8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B8"/>
    <w:rsid w:val="00000A72"/>
    <w:rsid w:val="000144A8"/>
    <w:rsid w:val="00092874"/>
    <w:rsid w:val="000C5F19"/>
    <w:rsid w:val="000D619C"/>
    <w:rsid w:val="001E4C7D"/>
    <w:rsid w:val="002B53E8"/>
    <w:rsid w:val="00322B41"/>
    <w:rsid w:val="003C1D55"/>
    <w:rsid w:val="00452991"/>
    <w:rsid w:val="004746FD"/>
    <w:rsid w:val="004A275A"/>
    <w:rsid w:val="00553939"/>
    <w:rsid w:val="006254F9"/>
    <w:rsid w:val="006671B8"/>
    <w:rsid w:val="006C2B60"/>
    <w:rsid w:val="00760A7A"/>
    <w:rsid w:val="008E076E"/>
    <w:rsid w:val="008E179B"/>
    <w:rsid w:val="0094697C"/>
    <w:rsid w:val="00960A98"/>
    <w:rsid w:val="00DB2173"/>
    <w:rsid w:val="00DF50BD"/>
    <w:rsid w:val="00F2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7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1B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tiustutasarim.com/upload/piramit.gi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250</Words>
  <Characters>1431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GENÇOSMAN  İLKÖĞRETİM OKULU</dc:title>
  <dc:subject/>
  <dc:creator>www.sorubak.com; PC</dc:creator>
  <cp:keywords>www.sorubak.com</cp:keywords>
  <dc:description/>
  <cp:lastModifiedBy>PERFECT XP PC1</cp:lastModifiedBy>
  <cp:revision>3</cp:revision>
  <dcterms:created xsi:type="dcterms:W3CDTF">2010-05-29T16:25:00Z</dcterms:created>
  <dcterms:modified xsi:type="dcterms:W3CDTF">2010-05-29T16:59:00Z</dcterms:modified>
</cp:coreProperties>
</file>