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899" w:rsidRDefault="00E30899"/>
    <w:p w:rsidR="00E30899" w:rsidRPr="00855474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 w:rsidRPr="00855474">
        <w:rPr>
          <w:rFonts w:ascii="Times New Roman" w:hAnsi="Times New Roman" w:cs="Times New Roman"/>
          <w:sz w:val="44"/>
          <w:szCs w:val="44"/>
        </w:rPr>
        <w:t>“</w:t>
      </w:r>
      <w:r w:rsidRPr="00855474">
        <w:rPr>
          <w:rFonts w:ascii="Hand writing Mutlu" w:hAnsi="Hand writing Mutlu" w:cs="Hand writing Mutlu"/>
          <w:sz w:val="44"/>
          <w:szCs w:val="44"/>
        </w:rPr>
        <w:t>B</w:t>
      </w:r>
      <w:r w:rsidRPr="00855474">
        <w:rPr>
          <w:rFonts w:ascii="Times New Roman" w:hAnsi="Times New Roman" w:cs="Times New Roman"/>
          <w:sz w:val="44"/>
          <w:szCs w:val="44"/>
        </w:rPr>
        <w:t>”</w:t>
      </w:r>
      <w:r w:rsidRPr="00855474">
        <w:rPr>
          <w:rFonts w:ascii="Hand writing Mutlu" w:hAnsi="Hand writing Mutlu" w:cs="Hand writing Mutlu"/>
          <w:sz w:val="44"/>
          <w:szCs w:val="44"/>
        </w:rPr>
        <w:t xml:space="preserve"> sesi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  <w:sectPr w:rsidR="00E30899" w:rsidSect="00855474">
          <w:pgSz w:w="11906" w:h="16838"/>
          <w:pgMar w:top="720" w:right="720" w:bottom="720" w:left="720" w:header="708" w:footer="708" w:gutter="0"/>
          <w:cols w:num="4" w:space="709"/>
          <w:docGrid w:linePitch="360"/>
        </w:sectPr>
      </w:pPr>
    </w:p>
    <w:p w:rsidR="00E30899" w:rsidRPr="00855474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 w:rsidRPr="00855474">
        <w:rPr>
          <w:rFonts w:ascii="Hand writing Mutlu" w:hAnsi="Hand writing Mutlu" w:cs="Hand writing Mutlu"/>
          <w:sz w:val="44"/>
          <w:szCs w:val="44"/>
        </w:rPr>
        <w:t>Berna</w:t>
      </w:r>
    </w:p>
    <w:p w:rsidR="00E30899" w:rsidRPr="00855474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 w:rsidRPr="00855474">
        <w:rPr>
          <w:rFonts w:ascii="Hand writing Mutlu" w:hAnsi="Hand writing Mutlu" w:cs="Hand writing Mutlu"/>
          <w:sz w:val="44"/>
          <w:szCs w:val="44"/>
        </w:rPr>
        <w:t>Birol</w:t>
      </w:r>
    </w:p>
    <w:p w:rsidR="00E30899" w:rsidRPr="00855474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 w:rsidRPr="00855474">
        <w:rPr>
          <w:rFonts w:ascii="Hand writing Mutlu" w:hAnsi="Hand writing Mutlu" w:cs="Hand writing Mutlu"/>
          <w:sz w:val="44"/>
          <w:szCs w:val="44"/>
        </w:rPr>
        <w:t>Burak</w:t>
      </w:r>
    </w:p>
    <w:p w:rsidR="00E30899" w:rsidRPr="00855474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 w:rsidRPr="00855474">
        <w:rPr>
          <w:rFonts w:ascii="Hand writing Mutlu" w:hAnsi="Hand writing Mutlu" w:cs="Hand writing Mutlu"/>
          <w:sz w:val="44"/>
          <w:szCs w:val="44"/>
        </w:rPr>
        <w:t>Bekir</w:t>
      </w:r>
    </w:p>
    <w:p w:rsidR="00E30899" w:rsidRPr="00855474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 w:rsidRPr="00855474">
        <w:rPr>
          <w:rFonts w:ascii="Hand writing Mutlu" w:hAnsi="Hand writing Mutlu" w:cs="Hand writing Mutlu"/>
          <w:sz w:val="44"/>
          <w:szCs w:val="44"/>
        </w:rPr>
        <w:t>Berra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 w:rsidRPr="00855474">
        <w:rPr>
          <w:rFonts w:ascii="Hand writing Mutlu" w:hAnsi="Hand writing Mutlu" w:cs="Hand writing Mutlu"/>
          <w:sz w:val="44"/>
          <w:szCs w:val="44"/>
        </w:rPr>
        <w:t>Berrak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Banu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Buse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baba</w:t>
      </w:r>
    </w:p>
    <w:p w:rsidR="00E30899" w:rsidRPr="00855474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babam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bebek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balon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kelebek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abla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ablam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bal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bakma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baksa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bakmasa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bakmadı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bakkal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bas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basma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basmalı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bastı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bakma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bakmadı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bakmasa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bot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ben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bana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bey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bel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bin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bina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bit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bitli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bitti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hyperlink r:id="rId4" w:history="1">
        <w:r>
          <w:rPr>
            <w:rStyle w:val="Hyperlink"/>
          </w:rPr>
          <w:t>www.sorubak.com</w:t>
        </w:r>
      </w:hyperlink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bil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bilmece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bol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boy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boyun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böl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bölüm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börek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bıyık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bıyıklı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bisiklet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bariyer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bal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ballı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balık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balıkçı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Bursa</w:t>
      </w:r>
    </w:p>
    <w:p w:rsidR="00E30899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Balıkesir</w:t>
      </w:r>
    </w:p>
    <w:p w:rsidR="00E30899" w:rsidRPr="003A6EFF" w:rsidRDefault="00E30899" w:rsidP="00855474">
      <w:pPr>
        <w:pStyle w:val="NoSpacing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Doğru ve seri okuyana kadar oku, sonra 3</w:t>
      </w:r>
      <w:bookmarkStart w:id="0" w:name="_GoBack"/>
      <w:bookmarkEnd w:id="0"/>
      <w:r>
        <w:rPr>
          <w:rFonts w:ascii="Comic Sans MS" w:hAnsi="Comic Sans MS" w:cs="Comic Sans MS"/>
          <w:sz w:val="28"/>
          <w:szCs w:val="28"/>
        </w:rPr>
        <w:t xml:space="preserve"> cümle oluşturup defterine yaz.</w:t>
      </w:r>
    </w:p>
    <w:p w:rsidR="00E30899" w:rsidRPr="00855474" w:rsidRDefault="00E30899" w:rsidP="00855474">
      <w:pPr>
        <w:pStyle w:val="NoSpacing"/>
        <w:rPr>
          <w:rFonts w:ascii="Hand writing Mutlu" w:hAnsi="Hand writing Mutlu" w:cs="Hand writing Mutlu"/>
          <w:sz w:val="44"/>
          <w:szCs w:val="44"/>
        </w:rPr>
      </w:pPr>
    </w:p>
    <w:sectPr w:rsidR="00E30899" w:rsidRPr="00855474" w:rsidSect="00855474">
      <w:type w:val="continuous"/>
      <w:pgSz w:w="11906" w:h="16838"/>
      <w:pgMar w:top="720" w:right="720" w:bottom="720" w:left="720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474"/>
    <w:rsid w:val="00014425"/>
    <w:rsid w:val="001240D8"/>
    <w:rsid w:val="003A6EFF"/>
    <w:rsid w:val="00855474"/>
    <w:rsid w:val="00CA50F7"/>
    <w:rsid w:val="00E30899"/>
    <w:rsid w:val="00F11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24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55474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1240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71</Words>
  <Characters>411</Characters>
  <Application>Microsoft Office Outlook</Application>
  <DocSecurity>0</DocSecurity>
  <Lines>0</Lines>
  <Paragraphs>0</Paragraphs>
  <ScaleCrop>false</ScaleCrop>
  <Manager>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dc:creator>Sorubak.Com; 1_E</dc:creator>
  <cp:keywords>Sorubak.Com</cp:keywords>
  <dc:description>Sorubak.Com</dc:description>
  <cp:lastModifiedBy>EDANUR</cp:lastModifiedBy>
  <cp:revision>2</cp:revision>
  <dcterms:created xsi:type="dcterms:W3CDTF">2013-02-12T16:50:00Z</dcterms:created>
  <dcterms:modified xsi:type="dcterms:W3CDTF">2013-02-13T18:01:00Z</dcterms:modified>
  <cp:category>Sorubak.Com</cp:category>
  <cp:contentType>Sorubak.Com</cp:contentType>
  <cp:contentStatus>Sorubak.Com</cp:contentStatus>
  <dc:language>Sorubak.Com</dc:language>
  <cp:version>Sorubak.Com</cp:version>
</cp:coreProperties>
</file>