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B5" w:rsidRDefault="007F50B5" w:rsidP="005C0AB4">
      <w:r>
        <w:t>Bitki ve Hayvan Hücreleri Arasındaki Farklar :</w:t>
      </w:r>
    </w:p>
    <w:p w:rsidR="007F50B5" w:rsidRDefault="007F50B5" w:rsidP="005C0AB4"/>
    <w:p w:rsidR="007F50B5" w:rsidRDefault="007F50B5" w:rsidP="005C0AB4">
      <w:r>
        <w:t xml:space="preserve">           Bitki Hücresi                                                             Hayvan Hücresi</w:t>
      </w:r>
    </w:p>
    <w:p w:rsidR="007F50B5" w:rsidRDefault="007F50B5" w:rsidP="005C0AB4"/>
    <w:p w:rsidR="007F50B5" w:rsidRDefault="007F50B5" w:rsidP="005C0AB4">
      <w:r>
        <w:t>1- Hücre zarının dışında hücre                             1- Hücre zarının dışında hücre duvarı vardır. duvarı bulunmaz.</w:t>
      </w:r>
    </w:p>
    <w:p w:rsidR="007F50B5" w:rsidRDefault="007F50B5" w:rsidP="005C0AB4">
      <w:r>
        <w:t>2- Şekilleri genelde köşelidir.                              2- Şekilleri genelde yuvarlaktır.</w:t>
      </w:r>
    </w:p>
    <w:p w:rsidR="007F50B5" w:rsidRDefault="007F50B5" w:rsidP="005C0AB4">
      <w:r>
        <w:t>3- Plastitleri vardır.                                             3- Plastitleri yoktur.</w:t>
      </w:r>
    </w:p>
    <w:p w:rsidR="007F50B5" w:rsidRDefault="007F50B5" w:rsidP="005C0AB4">
      <w:r>
        <w:t>4- Sentrozom bulunmaz.                                     4- Sentrozom bulunur.</w:t>
      </w:r>
    </w:p>
    <w:p w:rsidR="007F50B5" w:rsidRDefault="007F50B5" w:rsidP="005C0AB4">
      <w:r>
        <w:t>5- Kofulları büyük ve az sayıdadır.                      5- Kofulları küçük ve çok sayıdadır.</w:t>
      </w:r>
    </w:p>
    <w:p w:rsidR="007F50B5" w:rsidRDefault="007F50B5" w:rsidP="005C0AB4">
      <w:r>
        <w:t>6- Genelde lizozom bulunmaz.                             6- Genelde lizozom bulunur.</w:t>
      </w:r>
    </w:p>
    <w:p w:rsidR="007F50B5" w:rsidRDefault="007F50B5" w:rsidP="005C0AB4"/>
    <w:p w:rsidR="007F50B5" w:rsidRDefault="007F50B5" w:rsidP="005C0AB4">
      <w:r w:rsidRPr="00B826A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harbiforum.org/attachments/biyoloji/5939d1335671899-bitki-ve-hayvan-hucresi-arasindaki-farklar-ve-benzerlikler-hayvan-hucresi.jpg" style="width:291pt;height:255.75pt;visibility:visible">
            <v:imagedata r:id="rId4" o:title=""/>
          </v:shape>
        </w:pict>
      </w:r>
      <w:r>
        <w:t xml:space="preserve"> hayvan</w:t>
      </w:r>
    </w:p>
    <w:p w:rsidR="007F50B5" w:rsidRDefault="007F50B5" w:rsidP="005C0AB4"/>
    <w:p w:rsidR="007F50B5" w:rsidRDefault="007F50B5" w:rsidP="005C0AB4">
      <w:r w:rsidRPr="00B826A6">
        <w:rPr>
          <w:noProof/>
          <w:lang w:eastAsia="tr-TR"/>
        </w:rPr>
        <w:pict>
          <v:shape id="Resim 2" o:spid="_x0000_i1026" type="#_x0000_t75" alt="http://www.harbiforum.org/attachments/biyoloji/5938d1335671885-bitki-ve-hayvan-hucresi-arasindaki-farklar-ve-benzerlikler-bitki-hucresi.jpg" style="width:330.75pt;height:242.25pt;visibility:visible">
            <v:imagedata r:id="rId5" o:title=""/>
          </v:shape>
        </w:pict>
      </w:r>
      <w:r>
        <w:t>bitki</w:t>
      </w:r>
    </w:p>
    <w:p w:rsidR="007F50B5" w:rsidRDefault="007F50B5" w:rsidP="00025C64">
      <w:pPr>
        <w:rPr>
          <w:rFonts w:ascii="Arial" w:hAnsi="Arial" w:cs="Arial"/>
        </w:rPr>
      </w:pPr>
      <w:hyperlink r:id="rId6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7F50B5" w:rsidRDefault="007F50B5" w:rsidP="005C0AB4"/>
    <w:p w:rsidR="007F50B5" w:rsidRDefault="007F50B5" w:rsidP="005C0AB4">
      <w:r w:rsidRPr="00B826A6">
        <w:rPr>
          <w:noProof/>
          <w:lang w:eastAsia="tr-TR"/>
        </w:rPr>
        <w:pict>
          <v:shape id="Resim 3" o:spid="_x0000_i1027" type="#_x0000_t75" alt="http://www.forumacil.com/attachments/ziraat-ve-tarim-18704d1349083924/bitkii-hayvan.jpg" style="width:333pt;height:249.75pt;visibility:visible">
            <v:imagedata r:id="rId7" o:title=""/>
          </v:shape>
        </w:pict>
      </w:r>
      <w:bookmarkStart w:id="0" w:name="_GoBack"/>
      <w:bookmarkEnd w:id="0"/>
    </w:p>
    <w:sectPr w:rsidR="007F50B5" w:rsidSect="004A1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FB0"/>
    <w:rsid w:val="00025C64"/>
    <w:rsid w:val="00213B15"/>
    <w:rsid w:val="00383BF9"/>
    <w:rsid w:val="004A1DBC"/>
    <w:rsid w:val="005C0AB4"/>
    <w:rsid w:val="006658CC"/>
    <w:rsid w:val="006725AB"/>
    <w:rsid w:val="007F50B5"/>
    <w:rsid w:val="0091317F"/>
    <w:rsid w:val="00B13F50"/>
    <w:rsid w:val="00B34AFD"/>
    <w:rsid w:val="00B81FB0"/>
    <w:rsid w:val="00B8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D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1317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13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1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6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2</Pages>
  <Words>118</Words>
  <Characters>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Uzun</dc:creator>
  <cp:keywords/>
  <dc:description/>
  <cp:lastModifiedBy>edanur</cp:lastModifiedBy>
  <cp:revision>6</cp:revision>
  <dcterms:created xsi:type="dcterms:W3CDTF">2013-01-01T09:36:00Z</dcterms:created>
  <dcterms:modified xsi:type="dcterms:W3CDTF">2013-01-05T14:01:00Z</dcterms:modified>
</cp:coreProperties>
</file>