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78C" w:rsidRPr="00AD3295" w:rsidRDefault="006C278C" w:rsidP="004C5046">
      <w:r>
        <w:rPr>
          <w:noProof/>
          <w:lang w:eastAsia="tr-TR"/>
        </w:rPr>
        <w:pict>
          <v:roundrect id="_x0000_s1026" style="position:absolute;margin-left:78.65pt;margin-top:1.65pt;width:367.75pt;height:75.75pt;z-index:251651584" arcsize=".5" strokeweight="1pt">
            <v:stroke dashstyle="dash"/>
            <v:shadow color="#868686"/>
            <v:textbox style="mso-next-textbox:#_x0000_s1026">
              <w:txbxContent>
                <w:p w:rsidR="006C278C" w:rsidRPr="00234077" w:rsidRDefault="006C278C" w:rsidP="00804310">
                  <w:pPr>
                    <w:jc w:val="center"/>
                    <w:rPr>
                      <w:rFonts w:ascii="Hand writing Mutlu" w:hAnsi="Hand writing Mutlu"/>
                      <w:b/>
                      <w:sz w:val="56"/>
                      <w:u w:val="single"/>
                    </w:rPr>
                  </w:pPr>
                  <w:r w:rsidRPr="00234077">
                    <w:rPr>
                      <w:rFonts w:ascii="Hand writing Mutlu" w:hAnsi="Hand writing Mutlu"/>
                      <w:b/>
                      <w:sz w:val="56"/>
                      <w:u w:val="single"/>
                    </w:rPr>
                    <w:t>Sesi Yazalım</w:t>
                  </w:r>
                </w:p>
              </w:txbxContent>
            </v:textbox>
          </v:roundrect>
        </w:pict>
      </w:r>
    </w:p>
    <w:p w:rsidR="006C278C" w:rsidRPr="00AD3295" w:rsidRDefault="006C278C" w:rsidP="004C504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8.9pt;margin-top:9.95pt;width:99.75pt;height:70.5pt;z-index:251663872" filled="f" stroked="f">
            <v:textbox>
              <w:txbxContent>
                <w:p w:rsidR="006C278C" w:rsidRPr="00CA602C" w:rsidRDefault="006C278C" w:rsidP="00CA602C">
                  <w:pPr>
                    <w:rPr>
                      <w:rFonts w:ascii="ALFABET98" w:hAnsi="ALFABET98"/>
                      <w:sz w:val="96"/>
                      <w:szCs w:val="96"/>
                    </w:rPr>
                  </w:pPr>
                  <w:r>
                    <w:rPr>
                      <w:rFonts w:ascii="ALFABET98" w:hAnsi="ALFABET98"/>
                      <w:sz w:val="96"/>
                      <w:szCs w:val="96"/>
                    </w:rPr>
                    <w:t>b B</w:t>
                  </w:r>
                </w:p>
              </w:txbxContent>
            </v:textbox>
          </v:shape>
        </w:pict>
      </w:r>
    </w:p>
    <w:p w:rsidR="006C278C" w:rsidRPr="00AD3295" w:rsidRDefault="006C278C" w:rsidP="004C5046">
      <w:r>
        <w:rPr>
          <w:noProof/>
          <w:lang w:eastAsia="tr-TR"/>
        </w:rPr>
        <w:pict>
          <v:shape id="_x0000_s1028" type="#_x0000_t202" style="position:absolute;margin-left:-2.75pt;margin-top:4.05pt;width:103.15pt;height:70.5pt;z-index:251662848" filled="f" stroked="f">
            <v:textbox>
              <w:txbxContent>
                <w:p w:rsidR="006C278C" w:rsidRPr="004C5046" w:rsidRDefault="006C278C" w:rsidP="004C5046">
                  <w:pPr>
                    <w:rPr>
                      <w:rFonts w:ascii="Times New Roman" w:hAnsi="Times New Roman"/>
                      <w:sz w:val="96"/>
                      <w:szCs w:val="96"/>
                    </w:rPr>
                  </w:pPr>
                  <w:r>
                    <w:rPr>
                      <w:rFonts w:ascii="Times New Roman" w:hAnsi="Times New Roman"/>
                      <w:sz w:val="96"/>
                      <w:szCs w:val="96"/>
                    </w:rPr>
                    <w:t>b B</w:t>
                  </w:r>
                </w:p>
              </w:txbxContent>
            </v:textbox>
          </v:shape>
        </w:pict>
      </w:r>
    </w:p>
    <w:p w:rsidR="006C278C" w:rsidRPr="00AD3295" w:rsidRDefault="006C278C" w:rsidP="004C5046"/>
    <w:p w:rsidR="006C278C" w:rsidRPr="00AD3295" w:rsidRDefault="006C278C" w:rsidP="004C5046"/>
    <w:p w:rsidR="006C278C" w:rsidRPr="00AD3295" w:rsidRDefault="006C278C" w:rsidP="004C5046">
      <w:pPr>
        <w:tabs>
          <w:tab w:val="left" w:pos="6240"/>
        </w:tabs>
      </w:pPr>
      <w:r w:rsidRPr="00AD3295">
        <w:tab/>
      </w:r>
    </w:p>
    <w:p w:rsidR="006C278C" w:rsidRPr="00804310" w:rsidRDefault="006C278C" w:rsidP="00804310">
      <w:pPr>
        <w:tabs>
          <w:tab w:val="left" w:pos="6240"/>
        </w:tabs>
        <w:ind w:left="360"/>
        <w:rPr>
          <w:rFonts w:ascii="Hand Garden" w:hAnsi="Hand Garden"/>
          <w:sz w:val="144"/>
          <w:szCs w:val="144"/>
        </w:rPr>
      </w:pPr>
      <w:r>
        <w:rPr>
          <w:noProof/>
          <w:lang w:eastAsia="tr-TR"/>
        </w:rPr>
        <w:t xml:space="preserve">  </w:t>
      </w:r>
      <w:r w:rsidRPr="007D385A">
        <w:rPr>
          <w:noProof/>
          <w:lang w:eastAsia="tr-TR"/>
        </w:rPr>
        <w:pict>
          <v:shape id="Resim 2" o:spid="_x0000_i1026" type="#_x0000_t75" style="width:100.5pt;height:151.5pt;visibility:visible">
            <v:imagedata r:id="rId7" o:title=""/>
          </v:shape>
        </w:pict>
      </w:r>
      <w:r>
        <w:rPr>
          <w:noProof/>
          <w:lang w:eastAsia="tr-TR"/>
        </w:rPr>
        <w:t xml:space="preserve">  </w:t>
      </w:r>
      <w:r>
        <w:rPr>
          <w:rFonts w:ascii="Hand Garden" w:hAnsi="Hand Garden"/>
          <w:sz w:val="200"/>
          <w:szCs w:val="200"/>
        </w:rPr>
        <w:t>b</w:t>
      </w:r>
      <w:r>
        <w:rPr>
          <w:rFonts w:ascii="Hand Garden" w:hAnsi="Hand Garden"/>
          <w:sz w:val="144"/>
          <w:szCs w:val="144"/>
        </w:rPr>
        <w:t xml:space="preserve"> </w:t>
      </w:r>
      <w:r>
        <w:rPr>
          <w:rFonts w:ascii="Hand Garden" w:hAnsi="Hand Garden"/>
          <w:sz w:val="200"/>
          <w:szCs w:val="200"/>
        </w:rPr>
        <w:t>B</w:t>
      </w:r>
      <w:r w:rsidRPr="002D22B0">
        <w:rPr>
          <w:rFonts w:ascii="Hand Garden" w:hAnsi="Hand Garden"/>
          <w:noProof/>
          <w:sz w:val="200"/>
          <w:szCs w:val="200"/>
          <w:lang w:eastAsia="tr-TR"/>
        </w:rPr>
        <w:pict>
          <v:shape id="Resim 9" o:spid="_x0000_i1027" type="#_x0000_t75" style="width:132.75pt;height:133.5pt;visibility:visible">
            <v:imagedata r:id="rId8" o:title=""/>
          </v:shape>
        </w:pict>
      </w:r>
    </w:p>
    <w:p w:rsidR="006C278C" w:rsidRPr="00AD3295" w:rsidRDefault="006C278C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Resim 2264" o:spid="_x0000_s1029" type="#_x0000_t75" alt="güzel yazı" style="position:absolute;margin-left:0;margin-top:10.2pt;width:540pt;height:46.2pt;z-index:-251663872;visibility:visible">
            <v:imagedata r:id="rId9" o:title=""/>
          </v:shape>
        </w:pict>
      </w:r>
      <w:r w:rsidRPr="00F40A0C"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Hand writing Mutlu" w:hAnsi="Hand writing Mutlu"/>
          <w:sz w:val="72"/>
          <w:szCs w:val="72"/>
        </w:rPr>
        <w:t>bbbbbbbbbbbbb</w:t>
      </w:r>
      <w:r>
        <w:rPr>
          <w:rFonts w:ascii="Hand writing Mutlu" w:hAnsi="Hand writing Mutlu"/>
          <w:b/>
          <w:color w:val="C0C0C0"/>
          <w:sz w:val="72"/>
          <w:szCs w:val="72"/>
        </w:rPr>
        <w:t>bbbbbbbbbbbb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</w:t>
      </w:r>
      <w:r>
        <w:rPr>
          <w:noProof/>
          <w:lang w:eastAsia="tr-TR"/>
        </w:rPr>
        <w:pict>
          <v:shape id="Resim 1387" o:spid="_x0000_s1030" type="#_x0000_t75" alt="güzel yazı" style="position:absolute;margin-left:0;margin-top:10.2pt;width:540pt;height:46.2pt;z-index:-251655680;visibility:visible;mso-position-horizontal-relative:text;mso-position-vertical-relative:text">
            <v:imagedata r:id="rId9" o:title=""/>
          </v:shape>
        </w:pict>
      </w:r>
    </w:p>
    <w:p w:rsidR="006C278C" w:rsidRPr="00AD3295" w:rsidRDefault="006C278C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Resim 1388" o:spid="_x0000_s1031" type="#_x0000_t75" alt="güzel yazı" style="position:absolute;margin-left:0;margin-top:10.2pt;width:540pt;height:46.2pt;z-index:-251654656;visibility:visible">
            <v:imagedata r:id="rId9" o:title=""/>
          </v:shape>
        </w:pict>
      </w:r>
      <w:r w:rsidRPr="00CA602C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Nurhan Uz" w:hAnsi="Nurhan Uz"/>
          <w:sz w:val="72"/>
          <w:szCs w:val="72"/>
        </w:rPr>
        <w:t xml:space="preserve">b </w:t>
      </w:r>
    </w:p>
    <w:p w:rsidR="006C278C" w:rsidRPr="00AD3295" w:rsidRDefault="006C278C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2" type="#_x0000_t75" alt="güzel yazı" style="position:absolute;margin-left:0;margin-top:10.2pt;width:540pt;height:46.2pt;z-index:-251662848;visibility:visible">
            <v:imagedata r:id="rId9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b  </w: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nd writing Mutlu" w:hAnsi="Hand writing Mutlu"/>
          <w:iCs/>
          <w:outline/>
          <w:sz w:val="72"/>
          <w:szCs w:val="72"/>
        </w:rPr>
        <w:t xml:space="preserve">  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  </w:t>
      </w:r>
    </w:p>
    <w:p w:rsidR="006C278C" w:rsidRPr="00AD3295" w:rsidRDefault="006C278C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3" type="#_x0000_t75" alt="güzel yazı" style="position:absolute;margin-left:0;margin-top:10.2pt;width:540pt;height:46.2pt;z-index:-251661824;visibility:visible">
            <v:imagedata r:id="rId9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b  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  </w:t>
      </w:r>
    </w:p>
    <w:p w:rsidR="006C278C" w:rsidRPr="00AD3295" w:rsidRDefault="006C278C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4" type="#_x0000_t75" alt="güzel yazı" style="position:absolute;margin-left:0;margin-top:10.2pt;width:540pt;height:46.2pt;z-index:-251660800;visibility:visible">
            <v:imagedata r:id="rId9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b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   </w:t>
      </w:r>
    </w:p>
    <w:p w:rsidR="006C278C" w:rsidRPr="00AD3295" w:rsidRDefault="006C278C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5" type="#_x0000_t75" alt="güzel yazı" style="position:absolute;margin-left:0;margin-top:10.2pt;width:540pt;height:46.2pt;z-index:-251659776;visibility:visible">
            <v:imagedata r:id="rId9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B  B  B  B  B  B  B  B  B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 </w:t>
      </w:r>
    </w:p>
    <w:p w:rsidR="006C278C" w:rsidRPr="00AD3295" w:rsidRDefault="006C278C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6" type="#_x0000_t75" alt="güzel yazı" style="position:absolute;margin-left:0;margin-top:10.2pt;width:540pt;height:46.2pt;z-index:-251658752;visibility:visible">
            <v:imagedata r:id="rId9" o:title=""/>
          </v:shape>
        </w:pict>
      </w:r>
      <w:r w:rsidRPr="00CA602C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Nurhan Uz" w:hAnsi="Nurhan Uz"/>
          <w:sz w:val="72"/>
          <w:szCs w:val="72"/>
        </w:rPr>
        <w:t>B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</w:t>
      </w:r>
    </w:p>
    <w:p w:rsidR="006C278C" w:rsidRPr="00AD3295" w:rsidRDefault="006C278C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7" type="#_x0000_t75" alt="güzel yazı" style="position:absolute;margin-left:0;margin-top:10.2pt;width:540pt;height:46.2pt;z-index:-251657728;visibility:visible">
            <v:imagedata r:id="rId9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B</w:t>
      </w:r>
    </w:p>
    <w:p w:rsidR="006C278C" w:rsidRPr="00AD3295" w:rsidRDefault="006C278C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8" type="#_x0000_t75" alt="güzel yazı" style="position:absolute;margin-left:0;margin-top:10.2pt;width:540pt;height:46.2pt;z-index:-251656704;visibility:visible">
            <v:imagedata r:id="rId9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B</w:t>
      </w:r>
      <w:hyperlink r:id="rId10" w:history="1">
        <w:r w:rsidRPr="00D54740">
          <w:rPr>
            <w:rStyle w:val="Hyperlink"/>
          </w:rPr>
          <w:t>www.sorubak.com</w:t>
        </w:r>
      </w:hyperlink>
    </w:p>
    <w:sectPr w:rsidR="006C278C" w:rsidRPr="00AD3295" w:rsidSect="002D6B26">
      <w:type w:val="continuous"/>
      <w:pgSz w:w="11906" w:h="16838"/>
      <w:pgMar w:top="567" w:right="567" w:bottom="454" w:left="567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78C" w:rsidRDefault="006C278C" w:rsidP="005B7697">
      <w:r>
        <w:separator/>
      </w:r>
    </w:p>
  </w:endnote>
  <w:endnote w:type="continuationSeparator" w:id="0">
    <w:p w:rsidR="006C278C" w:rsidRDefault="006C278C" w:rsidP="005B7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78C" w:rsidRDefault="006C278C" w:rsidP="005B7697">
      <w:r>
        <w:separator/>
      </w:r>
    </w:p>
  </w:footnote>
  <w:footnote w:type="continuationSeparator" w:id="0">
    <w:p w:rsidR="006C278C" w:rsidRDefault="006C278C" w:rsidP="005B76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http://automotivepartsuppliers.com/wp-content/uploads/2010/10/coil-spring.gif" style="width:375pt;height:335.25pt;visibility:visible" o:bullet="t">
        <v:imagedata r:id="rId1" o:title=""/>
      </v:shape>
    </w:pict>
  </w:numPicBullet>
  <w:abstractNum w:abstractNumId="0">
    <w:nsid w:val="6D867A8F"/>
    <w:multiLevelType w:val="hybridMultilevel"/>
    <w:tmpl w:val="33DCDA46"/>
    <w:lvl w:ilvl="0" w:tplc="318659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5C6F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0A51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8C1E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40E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B42F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2471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EC6B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4B5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5615"/>
    <w:rsid w:val="00004477"/>
    <w:rsid w:val="00061B59"/>
    <w:rsid w:val="0006763A"/>
    <w:rsid w:val="000B7F91"/>
    <w:rsid w:val="000C1871"/>
    <w:rsid w:val="000F17B2"/>
    <w:rsid w:val="000F312D"/>
    <w:rsid w:val="001464E1"/>
    <w:rsid w:val="00147FAF"/>
    <w:rsid w:val="0016235C"/>
    <w:rsid w:val="00164F12"/>
    <w:rsid w:val="001B795B"/>
    <w:rsid w:val="001C4A9E"/>
    <w:rsid w:val="001D53B4"/>
    <w:rsid w:val="00225441"/>
    <w:rsid w:val="00234077"/>
    <w:rsid w:val="00271238"/>
    <w:rsid w:val="00295819"/>
    <w:rsid w:val="00297E8E"/>
    <w:rsid w:val="002A486A"/>
    <w:rsid w:val="002D0DFD"/>
    <w:rsid w:val="002D22B0"/>
    <w:rsid w:val="002D477E"/>
    <w:rsid w:val="002D6B26"/>
    <w:rsid w:val="00307BA9"/>
    <w:rsid w:val="00350A55"/>
    <w:rsid w:val="00376DC2"/>
    <w:rsid w:val="003A5168"/>
    <w:rsid w:val="004079E2"/>
    <w:rsid w:val="00481AB4"/>
    <w:rsid w:val="00485021"/>
    <w:rsid w:val="004872A7"/>
    <w:rsid w:val="00497407"/>
    <w:rsid w:val="004A5FBB"/>
    <w:rsid w:val="004C5046"/>
    <w:rsid w:val="004D2DAA"/>
    <w:rsid w:val="004E56C0"/>
    <w:rsid w:val="004E664A"/>
    <w:rsid w:val="00505D53"/>
    <w:rsid w:val="00510DE4"/>
    <w:rsid w:val="005441A1"/>
    <w:rsid w:val="005734C6"/>
    <w:rsid w:val="005A6EE3"/>
    <w:rsid w:val="005B480B"/>
    <w:rsid w:val="005B7697"/>
    <w:rsid w:val="006235C2"/>
    <w:rsid w:val="00643B92"/>
    <w:rsid w:val="00657540"/>
    <w:rsid w:val="006B6A72"/>
    <w:rsid w:val="006C278C"/>
    <w:rsid w:val="006D1752"/>
    <w:rsid w:val="006E34D1"/>
    <w:rsid w:val="006F3692"/>
    <w:rsid w:val="00705A5A"/>
    <w:rsid w:val="00706904"/>
    <w:rsid w:val="007072CF"/>
    <w:rsid w:val="00740966"/>
    <w:rsid w:val="00785362"/>
    <w:rsid w:val="007C39E7"/>
    <w:rsid w:val="007D29C1"/>
    <w:rsid w:val="007D385A"/>
    <w:rsid w:val="007E7C7D"/>
    <w:rsid w:val="00804310"/>
    <w:rsid w:val="00831295"/>
    <w:rsid w:val="00840793"/>
    <w:rsid w:val="00862B94"/>
    <w:rsid w:val="00870CFD"/>
    <w:rsid w:val="00875069"/>
    <w:rsid w:val="00886703"/>
    <w:rsid w:val="0089169C"/>
    <w:rsid w:val="008D0E83"/>
    <w:rsid w:val="00954CBA"/>
    <w:rsid w:val="009811CD"/>
    <w:rsid w:val="009A3E00"/>
    <w:rsid w:val="009A6CFE"/>
    <w:rsid w:val="009B43B1"/>
    <w:rsid w:val="009C667D"/>
    <w:rsid w:val="009C668D"/>
    <w:rsid w:val="00A0381F"/>
    <w:rsid w:val="00A13E38"/>
    <w:rsid w:val="00A21EA7"/>
    <w:rsid w:val="00A35615"/>
    <w:rsid w:val="00A4267E"/>
    <w:rsid w:val="00A80A85"/>
    <w:rsid w:val="00A8403F"/>
    <w:rsid w:val="00A9758C"/>
    <w:rsid w:val="00AA703E"/>
    <w:rsid w:val="00AC6E6E"/>
    <w:rsid w:val="00AD3295"/>
    <w:rsid w:val="00B4669E"/>
    <w:rsid w:val="00B83D7C"/>
    <w:rsid w:val="00BE6881"/>
    <w:rsid w:val="00BF5BBE"/>
    <w:rsid w:val="00CA39D3"/>
    <w:rsid w:val="00CA602C"/>
    <w:rsid w:val="00CD6A0B"/>
    <w:rsid w:val="00D54740"/>
    <w:rsid w:val="00D60676"/>
    <w:rsid w:val="00D6315F"/>
    <w:rsid w:val="00DA44C3"/>
    <w:rsid w:val="00DC0194"/>
    <w:rsid w:val="00DE2B68"/>
    <w:rsid w:val="00DF30FD"/>
    <w:rsid w:val="00E158C5"/>
    <w:rsid w:val="00E26CAD"/>
    <w:rsid w:val="00E4682A"/>
    <w:rsid w:val="00E665CC"/>
    <w:rsid w:val="00E67D8A"/>
    <w:rsid w:val="00E71690"/>
    <w:rsid w:val="00EE453A"/>
    <w:rsid w:val="00F24458"/>
    <w:rsid w:val="00F3020F"/>
    <w:rsid w:val="00F40A0C"/>
    <w:rsid w:val="00F4352F"/>
    <w:rsid w:val="00F51C59"/>
    <w:rsid w:val="00F932AA"/>
    <w:rsid w:val="00FD2827"/>
    <w:rsid w:val="00FD76E4"/>
    <w:rsid w:val="00FF3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6E4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356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2-Accent5">
    <w:name w:val="Medium Grid 2 Accent 5"/>
    <w:basedOn w:val="TableNormal"/>
    <w:uiPriority w:val="99"/>
    <w:rsid w:val="00A35615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paragraph" w:styleId="Header">
    <w:name w:val="header"/>
    <w:basedOn w:val="Normal"/>
    <w:link w:val="HeaderChar"/>
    <w:uiPriority w:val="99"/>
    <w:rsid w:val="005B769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7697"/>
    <w:rPr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5B769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B7697"/>
    <w:rPr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244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4458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99"/>
    <w:qFormat/>
    <w:rsid w:val="004D2DAA"/>
    <w:rPr>
      <w:lang w:eastAsia="en-US"/>
    </w:rPr>
  </w:style>
  <w:style w:type="paragraph" w:styleId="ListParagraph">
    <w:name w:val="List Paragraph"/>
    <w:basedOn w:val="Normal"/>
    <w:uiPriority w:val="99"/>
    <w:qFormat/>
    <w:rsid w:val="0080431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872A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40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241</TotalTime>
  <Pages>1</Pages>
  <Words>27</Words>
  <Characters>157</Characters>
  <Application>Microsoft Office Outlook</Application>
  <DocSecurity>0</DocSecurity>
  <Lines>0</Lines>
  <Paragraphs>0</Paragraphs>
  <ScaleCrop>false</ScaleCrop>
  <Manager>www.sorubak.com</Manager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TOPRAK</dc:creator>
  <cp:keywords>www.sorubak.com</cp:keywords>
  <dc:description>www.sorubak.com</dc:description>
  <cp:lastModifiedBy>edanur</cp:lastModifiedBy>
  <cp:revision>44</cp:revision>
  <dcterms:created xsi:type="dcterms:W3CDTF">2012-10-29T21:35:00Z</dcterms:created>
  <dcterms:modified xsi:type="dcterms:W3CDTF">2013-01-19T11:47:00Z</dcterms:modified>
  <cp:category>www.sorubak.com</cp:category>
  <cp:version>www.sorubak.com</cp:version>
</cp:coreProperties>
</file>