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DE" w:rsidRPr="00A61C1E" w:rsidRDefault="008719DE" w:rsidP="000D738F">
      <w:pPr>
        <w:pStyle w:val="NoSpacing"/>
        <w:rPr>
          <w:color w:val="244061"/>
        </w:rPr>
      </w:pPr>
      <w:r w:rsidRPr="00A61C1E">
        <w:rPr>
          <w:color w:val="244061"/>
        </w:rPr>
        <w:t>ADI:</w:t>
      </w:r>
      <w:r w:rsidRPr="00A61C1E">
        <w:rPr>
          <w:color w:val="244061"/>
        </w:rPr>
        <w:tab/>
      </w:r>
      <w:r w:rsidRPr="00A61C1E">
        <w:rPr>
          <w:color w:val="244061"/>
        </w:rPr>
        <w:tab/>
      </w:r>
      <w:r w:rsidRPr="00A61C1E">
        <w:rPr>
          <w:color w:val="244061"/>
        </w:rPr>
        <w:tab/>
      </w:r>
      <w:r w:rsidRPr="00A61C1E">
        <w:rPr>
          <w:color w:val="244061"/>
        </w:rPr>
        <w:tab/>
      </w:r>
      <w:r w:rsidRPr="00A61C1E">
        <w:rPr>
          <w:color w:val="244061"/>
        </w:rPr>
        <w:tab/>
      </w:r>
      <w:r w:rsidRPr="00A61C1E">
        <w:rPr>
          <w:color w:val="244061"/>
        </w:rPr>
        <w:tab/>
      </w:r>
      <w:r w:rsidRPr="00A61C1E">
        <w:rPr>
          <w:color w:val="244061"/>
        </w:rPr>
        <w:tab/>
      </w:r>
      <w:r w:rsidRPr="00A61C1E">
        <w:rPr>
          <w:color w:val="244061"/>
        </w:rPr>
        <w:tab/>
        <w:t>NO:</w:t>
      </w:r>
    </w:p>
    <w:p w:rsidR="008719DE" w:rsidRPr="00A61C1E" w:rsidRDefault="008719DE" w:rsidP="000D738F">
      <w:pPr>
        <w:pStyle w:val="NoSpacing"/>
        <w:rPr>
          <w:color w:val="244061"/>
        </w:rPr>
      </w:pPr>
      <w:r w:rsidRPr="00A61C1E">
        <w:rPr>
          <w:color w:val="244061"/>
        </w:rPr>
        <w:t xml:space="preserve">SOYADI:                                           </w:t>
      </w:r>
      <w:r w:rsidRPr="00A61C1E">
        <w:rPr>
          <w:color w:val="244061"/>
        </w:rPr>
        <w:tab/>
      </w:r>
      <w:r w:rsidRPr="00A61C1E">
        <w:rPr>
          <w:color w:val="244061"/>
        </w:rPr>
        <w:tab/>
        <w:t xml:space="preserve">  </w:t>
      </w:r>
      <w:r w:rsidRPr="00A61C1E">
        <w:rPr>
          <w:color w:val="244061"/>
        </w:rPr>
        <w:tab/>
        <w:t>SINIF:</w:t>
      </w:r>
    </w:p>
    <w:p w:rsidR="008719DE" w:rsidRPr="00A61C1E" w:rsidRDefault="008719DE" w:rsidP="000D738F">
      <w:pPr>
        <w:pStyle w:val="NoSpacing"/>
        <w:rPr>
          <w:color w:val="244061"/>
        </w:rPr>
      </w:pPr>
      <w:r>
        <w:rPr>
          <w:color w:val="244061"/>
        </w:rPr>
        <w:t xml:space="preserve">       3</w:t>
      </w:r>
      <w:r w:rsidRPr="00A61C1E">
        <w:rPr>
          <w:color w:val="244061"/>
        </w:rPr>
        <w:t>-A SINIFI  MATEMATİK  DERSİ  DEĞERLENDİRME  SORULARI</w:t>
      </w:r>
    </w:p>
    <w:p w:rsidR="008719DE" w:rsidRDefault="008719DE" w:rsidP="006F062C">
      <w:pPr>
        <w:pStyle w:val="NoSpacing"/>
        <w:numPr>
          <w:ilvl w:val="0"/>
          <w:numId w:val="6"/>
        </w:numPr>
        <w:rPr>
          <w:color w:val="244061"/>
        </w:rPr>
      </w:pPr>
      <w:r>
        <w:rPr>
          <w:color w:val="244061"/>
        </w:rPr>
        <w:t xml:space="preserve"> 353=üç yüz elli üç</w:t>
      </w:r>
    </w:p>
    <w:p w:rsidR="008719DE" w:rsidRDefault="008719DE" w:rsidP="006F062C">
      <w:pPr>
        <w:pStyle w:val="NoSpacing"/>
        <w:ind w:firstLine="708"/>
        <w:rPr>
          <w:color w:val="244061"/>
        </w:rPr>
      </w:pPr>
      <w:r>
        <w:rPr>
          <w:color w:val="244061"/>
        </w:rPr>
        <w:t xml:space="preserve"> 990=dokuz yüz dokuz</w:t>
      </w:r>
    </w:p>
    <w:p w:rsidR="008719DE" w:rsidRDefault="008719DE" w:rsidP="006F062C">
      <w:pPr>
        <w:pStyle w:val="NoSpacing"/>
        <w:ind w:firstLine="708"/>
        <w:rPr>
          <w:color w:val="244061"/>
        </w:rPr>
      </w:pPr>
      <w:r>
        <w:rPr>
          <w:color w:val="244061"/>
        </w:rPr>
        <w:t xml:space="preserve"> 601=altı yüz bir</w:t>
      </w:r>
    </w:p>
    <w:p w:rsidR="008719DE" w:rsidRPr="00A61C1E" w:rsidRDefault="008719DE" w:rsidP="00FD102D">
      <w:pPr>
        <w:pStyle w:val="NoSpacing"/>
        <w:tabs>
          <w:tab w:val="right" w:pos="9072"/>
        </w:tabs>
        <w:rPr>
          <w:color w:val="244061"/>
        </w:rPr>
      </w:pPr>
      <w:r>
        <w:rPr>
          <w:color w:val="244061"/>
        </w:rPr>
        <w:t xml:space="preserve">     Yukarıdaki okunuşları verilen sayılardan kaç tanesi doğrudur?</w:t>
      </w:r>
      <w:r>
        <w:rPr>
          <w:color w:val="244061"/>
        </w:rPr>
        <w:tab/>
      </w:r>
    </w:p>
    <w:p w:rsidR="008719DE" w:rsidRPr="00A61C1E" w:rsidRDefault="008719DE" w:rsidP="00E038C0">
      <w:pPr>
        <w:pStyle w:val="NoSpacing"/>
        <w:numPr>
          <w:ilvl w:val="0"/>
          <w:numId w:val="16"/>
        </w:numPr>
        <w:rPr>
          <w:color w:val="244061"/>
        </w:rPr>
      </w:pPr>
      <w:r>
        <w:rPr>
          <w:color w:val="244061"/>
        </w:rPr>
        <w:t>1</w:t>
      </w:r>
      <w:r>
        <w:rPr>
          <w:color w:val="244061"/>
        </w:rPr>
        <w:tab/>
      </w:r>
      <w:r>
        <w:rPr>
          <w:color w:val="244061"/>
        </w:rPr>
        <w:tab/>
        <w:t>b- 2</w:t>
      </w:r>
      <w:r>
        <w:rPr>
          <w:color w:val="244061"/>
        </w:rPr>
        <w:tab/>
      </w:r>
      <w:r>
        <w:rPr>
          <w:color w:val="244061"/>
        </w:rPr>
        <w:tab/>
        <w:t>c- 3</w:t>
      </w:r>
    </w:p>
    <w:p w:rsidR="008719DE" w:rsidRPr="00A61C1E" w:rsidRDefault="008719DE" w:rsidP="000D738F">
      <w:pPr>
        <w:pStyle w:val="NoSpacing"/>
        <w:rPr>
          <w:color w:val="244061"/>
        </w:rPr>
      </w:pPr>
      <w:r w:rsidRPr="00A61C1E">
        <w:rPr>
          <w:color w:val="244061"/>
        </w:rPr>
        <w:t xml:space="preserve">2- </w:t>
      </w:r>
      <w:r>
        <w:rPr>
          <w:color w:val="244061"/>
        </w:rPr>
        <w:t xml:space="preserve">     578 doğal sayısında basamak değeri en büyük olan rakam hangisidir?</w:t>
      </w:r>
    </w:p>
    <w:p w:rsidR="008719DE" w:rsidRPr="00A61C1E" w:rsidRDefault="008719DE" w:rsidP="00E038C0">
      <w:pPr>
        <w:pStyle w:val="NoSpacing"/>
        <w:numPr>
          <w:ilvl w:val="0"/>
          <w:numId w:val="15"/>
        </w:numPr>
        <w:rPr>
          <w:color w:val="244061"/>
        </w:rPr>
      </w:pPr>
      <w:r>
        <w:rPr>
          <w:color w:val="244061"/>
        </w:rPr>
        <w:t>5</w:t>
      </w:r>
      <w:r>
        <w:rPr>
          <w:color w:val="244061"/>
        </w:rPr>
        <w:tab/>
      </w:r>
      <w:r>
        <w:rPr>
          <w:color w:val="244061"/>
        </w:rPr>
        <w:tab/>
        <w:t>b- 7</w:t>
      </w:r>
      <w:r>
        <w:rPr>
          <w:color w:val="244061"/>
        </w:rPr>
        <w:tab/>
      </w:r>
      <w:r>
        <w:rPr>
          <w:color w:val="244061"/>
        </w:rPr>
        <w:tab/>
        <w:t>c- 8</w:t>
      </w:r>
    </w:p>
    <w:p w:rsidR="008719DE" w:rsidRDefault="008719DE" w:rsidP="00E942D4">
      <w:pPr>
        <w:pStyle w:val="NoSpacing"/>
        <w:rPr>
          <w:color w:val="244061"/>
        </w:rPr>
      </w:pPr>
      <w:r w:rsidRPr="00A61C1E">
        <w:rPr>
          <w:color w:val="244061"/>
        </w:rPr>
        <w:t xml:space="preserve">3- </w:t>
      </w:r>
      <w:r>
        <w:rPr>
          <w:color w:val="244061"/>
        </w:rPr>
        <w:t xml:space="preserve">     Aşağıdaki sıralamalardan hangisi yanlıştır?    </w:t>
      </w:r>
      <w:r w:rsidRPr="00A61C1E">
        <w:rPr>
          <w:color w:val="244061"/>
        </w:rPr>
        <w:t xml:space="preserve">     </w:t>
      </w:r>
    </w:p>
    <w:p w:rsidR="008719DE" w:rsidRPr="00A61C1E" w:rsidRDefault="008719DE" w:rsidP="00E942D4">
      <w:pPr>
        <w:pStyle w:val="NoSpacing"/>
        <w:ind w:firstLine="708"/>
        <w:rPr>
          <w:color w:val="244061"/>
        </w:rPr>
      </w:pPr>
      <w:r>
        <w:rPr>
          <w:color w:val="244061"/>
        </w:rPr>
        <w:t>a-</w:t>
      </w:r>
      <w:r w:rsidRPr="00A61C1E">
        <w:rPr>
          <w:color w:val="244061"/>
        </w:rPr>
        <w:t xml:space="preserve">   </w:t>
      </w:r>
      <w:r>
        <w:rPr>
          <w:color w:val="244061"/>
        </w:rPr>
        <w:t>807</w:t>
      </w:r>
      <w:r w:rsidRPr="00A61C1E">
        <w:rPr>
          <w:color w:val="244061"/>
        </w:rPr>
        <w:t xml:space="preserve"> </w:t>
      </w:r>
      <w:r>
        <w:rPr>
          <w:color w:val="244061"/>
        </w:rPr>
        <w:t>&gt;780&gt;708</w:t>
      </w:r>
      <w:r w:rsidRPr="00A61C1E">
        <w:rPr>
          <w:color w:val="244061"/>
        </w:rPr>
        <w:t xml:space="preserve">   </w:t>
      </w:r>
      <w:r>
        <w:rPr>
          <w:color w:val="244061"/>
        </w:rPr>
        <w:tab/>
      </w:r>
      <w:r>
        <w:rPr>
          <w:color w:val="244061"/>
        </w:rPr>
        <w:tab/>
      </w:r>
      <w:r w:rsidRPr="00A61C1E">
        <w:rPr>
          <w:color w:val="244061"/>
        </w:rPr>
        <w:t xml:space="preserve"> b-</w:t>
      </w:r>
      <w:r>
        <w:rPr>
          <w:color w:val="244061"/>
        </w:rPr>
        <w:t>103&lt;130&lt;310</w:t>
      </w:r>
      <w:r w:rsidRPr="00A61C1E">
        <w:rPr>
          <w:color w:val="244061"/>
        </w:rPr>
        <w:tab/>
        <w:t xml:space="preserve">              </w:t>
      </w:r>
      <w:r w:rsidRPr="00A61C1E">
        <w:rPr>
          <w:color w:val="244061"/>
        </w:rPr>
        <w:tab/>
        <w:t>c-</w:t>
      </w:r>
      <w:r>
        <w:rPr>
          <w:color w:val="244061"/>
        </w:rPr>
        <w:t>650&gt;506&gt;605</w:t>
      </w:r>
    </w:p>
    <w:p w:rsidR="008719DE" w:rsidRDefault="008719DE" w:rsidP="000D738F">
      <w:pPr>
        <w:pStyle w:val="NoSpacing"/>
        <w:rPr>
          <w:color w:val="244061"/>
        </w:rPr>
      </w:pPr>
    </w:p>
    <w:p w:rsidR="008719DE" w:rsidRPr="00A61C1E" w:rsidRDefault="008719DE" w:rsidP="000D738F">
      <w:pPr>
        <w:pStyle w:val="NoSpacing"/>
        <w:rPr>
          <w:color w:val="244061"/>
        </w:rPr>
      </w:pPr>
      <w:r>
        <w:rPr>
          <w:color w:val="244061"/>
        </w:rPr>
        <w:t>4-     255,403,305 ve 468 sayıları küçükten büyüğe doğru sıralanıyor.Baştan ikinci sayı hangisi olur?</w:t>
      </w:r>
    </w:p>
    <w:p w:rsidR="008719DE" w:rsidRPr="00A61C1E" w:rsidRDefault="008719DE" w:rsidP="00E038C0">
      <w:pPr>
        <w:pStyle w:val="NoSpacing"/>
        <w:numPr>
          <w:ilvl w:val="0"/>
          <w:numId w:val="14"/>
        </w:numPr>
        <w:rPr>
          <w:color w:val="244061"/>
        </w:rPr>
      </w:pPr>
      <w:r>
        <w:rPr>
          <w:color w:val="244061"/>
        </w:rPr>
        <w:t>468</w:t>
      </w:r>
      <w:r>
        <w:rPr>
          <w:color w:val="244061"/>
        </w:rPr>
        <w:tab/>
      </w:r>
      <w:r>
        <w:rPr>
          <w:color w:val="244061"/>
        </w:rPr>
        <w:tab/>
      </w:r>
      <w:r>
        <w:rPr>
          <w:color w:val="244061"/>
        </w:rPr>
        <w:tab/>
        <w:t>b- 305</w:t>
      </w:r>
      <w:r>
        <w:rPr>
          <w:color w:val="244061"/>
        </w:rPr>
        <w:tab/>
      </w:r>
      <w:r>
        <w:rPr>
          <w:color w:val="244061"/>
        </w:rPr>
        <w:tab/>
        <w:t>c- 255</w:t>
      </w:r>
    </w:p>
    <w:p w:rsidR="008719DE" w:rsidRDefault="008719DE" w:rsidP="000D738F">
      <w:pPr>
        <w:pStyle w:val="NoSpacing"/>
        <w:rPr>
          <w:color w:val="244061"/>
        </w:rPr>
      </w:pPr>
      <w:r w:rsidRPr="00A61C1E">
        <w:rPr>
          <w:color w:val="244061"/>
        </w:rPr>
        <w:t>5-</w:t>
      </w:r>
      <w:r w:rsidRPr="00A61C1E">
        <w:rPr>
          <w:color w:val="244061"/>
        </w:rPr>
        <w:tab/>
      </w:r>
      <w:r>
        <w:rPr>
          <w:color w:val="244061"/>
        </w:rPr>
        <w:t>“7,16,25,34,43,?”</w:t>
      </w:r>
    </w:p>
    <w:p w:rsidR="008719DE" w:rsidRPr="00A61C1E" w:rsidRDefault="008719DE" w:rsidP="000D738F">
      <w:pPr>
        <w:pStyle w:val="NoSpacing"/>
        <w:rPr>
          <w:color w:val="244061"/>
        </w:rPr>
      </w:pPr>
      <w:r>
        <w:rPr>
          <w:color w:val="244061"/>
        </w:rPr>
        <w:t xml:space="preserve">     </w:t>
      </w:r>
      <w:r w:rsidRPr="00A61C1E">
        <w:rPr>
          <w:color w:val="244061"/>
        </w:rPr>
        <w:t>Yukarıdak</w:t>
      </w:r>
      <w:r>
        <w:rPr>
          <w:color w:val="244061"/>
        </w:rPr>
        <w:t xml:space="preserve">i sayı örüntüsünde </w:t>
      </w:r>
      <w:r w:rsidRPr="00A61C1E">
        <w:rPr>
          <w:color w:val="244061"/>
        </w:rPr>
        <w:t xml:space="preserve"> </w:t>
      </w:r>
      <w:r>
        <w:rPr>
          <w:color w:val="244061"/>
        </w:rPr>
        <w:t>“?”  yerine hangi sayı</w:t>
      </w:r>
      <w:r w:rsidRPr="00A61C1E">
        <w:rPr>
          <w:color w:val="244061"/>
        </w:rPr>
        <w:t xml:space="preserve"> yazılmalıdır?</w:t>
      </w:r>
    </w:p>
    <w:p w:rsidR="008719DE" w:rsidRPr="00A61C1E" w:rsidRDefault="008719DE" w:rsidP="00E038C0">
      <w:pPr>
        <w:pStyle w:val="NoSpacing"/>
        <w:numPr>
          <w:ilvl w:val="0"/>
          <w:numId w:val="13"/>
        </w:numPr>
        <w:rPr>
          <w:color w:val="244061"/>
        </w:rPr>
      </w:pPr>
      <w:r>
        <w:rPr>
          <w:color w:val="244061"/>
        </w:rPr>
        <w:t>6</w:t>
      </w:r>
      <w:r w:rsidRPr="00A61C1E">
        <w:rPr>
          <w:color w:val="244061"/>
        </w:rPr>
        <w:t>1</w:t>
      </w:r>
      <w:r w:rsidRPr="00A61C1E">
        <w:rPr>
          <w:color w:val="244061"/>
        </w:rPr>
        <w:tab/>
      </w:r>
      <w:r w:rsidRPr="00A61C1E">
        <w:rPr>
          <w:color w:val="244061"/>
        </w:rPr>
        <w:tab/>
        <w:t>b-</w:t>
      </w:r>
      <w:r>
        <w:rPr>
          <w:color w:val="244061"/>
        </w:rPr>
        <w:t xml:space="preserve"> 5</w:t>
      </w:r>
      <w:r w:rsidRPr="00A61C1E">
        <w:rPr>
          <w:color w:val="244061"/>
        </w:rPr>
        <w:t>2</w:t>
      </w:r>
      <w:r w:rsidRPr="00A61C1E">
        <w:rPr>
          <w:color w:val="244061"/>
        </w:rPr>
        <w:tab/>
      </w:r>
      <w:r w:rsidRPr="00A61C1E">
        <w:rPr>
          <w:color w:val="244061"/>
        </w:rPr>
        <w:tab/>
        <w:t>c-</w:t>
      </w:r>
      <w:r>
        <w:rPr>
          <w:color w:val="244061"/>
        </w:rPr>
        <w:t xml:space="preserve"> 5</w:t>
      </w:r>
      <w:r w:rsidRPr="00A61C1E">
        <w:rPr>
          <w:color w:val="244061"/>
        </w:rPr>
        <w:t>3</w:t>
      </w:r>
    </w:p>
    <w:p w:rsidR="008719DE" w:rsidRPr="00A61C1E" w:rsidRDefault="008719DE" w:rsidP="000D738F">
      <w:pPr>
        <w:pStyle w:val="NoSpacing"/>
        <w:rPr>
          <w:color w:val="244061"/>
        </w:rPr>
      </w:pPr>
      <w:r>
        <w:rPr>
          <w:color w:val="244061"/>
        </w:rPr>
        <w:t>6-      904 doğal sayısıyla ilgili verilen bilgilerden hangisi yanlıştır?</w:t>
      </w:r>
    </w:p>
    <w:p w:rsidR="008719DE" w:rsidRPr="00A61C1E" w:rsidRDefault="008719DE" w:rsidP="00A31AD9">
      <w:pPr>
        <w:pStyle w:val="NoSpacing"/>
        <w:ind w:firstLine="708"/>
        <w:rPr>
          <w:color w:val="244061"/>
        </w:rPr>
      </w:pPr>
      <w:r>
        <w:rPr>
          <w:color w:val="244061"/>
        </w:rPr>
        <w:t>a- 9 yüzlüğü vardır.</w:t>
      </w:r>
      <w:r w:rsidRPr="00A61C1E">
        <w:rPr>
          <w:color w:val="244061"/>
        </w:rPr>
        <w:t xml:space="preserve">   </w:t>
      </w:r>
      <w:r>
        <w:rPr>
          <w:color w:val="244061"/>
        </w:rPr>
        <w:t xml:space="preserve">      b- Tek doğal sayıdır.             </w:t>
      </w:r>
      <w:r w:rsidRPr="00A61C1E">
        <w:rPr>
          <w:color w:val="244061"/>
        </w:rPr>
        <w:t xml:space="preserve"> c-</w:t>
      </w:r>
      <w:r>
        <w:rPr>
          <w:color w:val="244061"/>
        </w:rPr>
        <w:t xml:space="preserve"> Rakamlarının toplamı 13’tür.</w:t>
      </w:r>
    </w:p>
    <w:p w:rsidR="008719DE" w:rsidRPr="00A61C1E" w:rsidRDefault="008719DE" w:rsidP="000D738F">
      <w:pPr>
        <w:pStyle w:val="NoSpacing"/>
        <w:rPr>
          <w:color w:val="244061"/>
        </w:rPr>
      </w:pPr>
      <w:r>
        <w:rPr>
          <w:color w:val="244061"/>
        </w:rPr>
        <w:t>7-      5,3 ve 8 rakamlarını birer kez kullanarak yazılabilecek en küçük doğal sayı kaçtır?</w:t>
      </w:r>
    </w:p>
    <w:p w:rsidR="008719DE" w:rsidRPr="00A61C1E" w:rsidRDefault="008719DE" w:rsidP="000D738F">
      <w:pPr>
        <w:pStyle w:val="NoSpacing"/>
        <w:numPr>
          <w:ilvl w:val="0"/>
          <w:numId w:val="3"/>
        </w:numPr>
        <w:rPr>
          <w:color w:val="244061"/>
        </w:rPr>
      </w:pPr>
      <w:r w:rsidRPr="00A61C1E">
        <w:rPr>
          <w:color w:val="244061"/>
        </w:rPr>
        <w:t xml:space="preserve">  </w:t>
      </w:r>
      <w:r>
        <w:rPr>
          <w:color w:val="244061"/>
        </w:rPr>
        <w:t>538</w:t>
      </w:r>
      <w:r w:rsidRPr="00A61C1E">
        <w:rPr>
          <w:color w:val="244061"/>
        </w:rPr>
        <w:t xml:space="preserve">                              b- </w:t>
      </w:r>
      <w:r>
        <w:rPr>
          <w:color w:val="244061"/>
        </w:rPr>
        <w:t>358</w:t>
      </w:r>
      <w:r w:rsidRPr="00A61C1E">
        <w:rPr>
          <w:color w:val="244061"/>
        </w:rPr>
        <w:tab/>
      </w:r>
      <w:r w:rsidRPr="00A61C1E">
        <w:rPr>
          <w:color w:val="244061"/>
        </w:rPr>
        <w:tab/>
      </w:r>
      <w:r w:rsidRPr="00A61C1E">
        <w:rPr>
          <w:color w:val="244061"/>
        </w:rPr>
        <w:tab/>
      </w:r>
      <w:r w:rsidRPr="00A61C1E">
        <w:rPr>
          <w:color w:val="244061"/>
        </w:rPr>
        <w:tab/>
        <w:t>c-</w:t>
      </w:r>
      <w:r>
        <w:rPr>
          <w:color w:val="244061"/>
        </w:rPr>
        <w:t>835</w:t>
      </w:r>
    </w:p>
    <w:p w:rsidR="008719DE" w:rsidRPr="00A61C1E" w:rsidRDefault="008719DE" w:rsidP="000D738F">
      <w:pPr>
        <w:pStyle w:val="NoSpacing"/>
        <w:rPr>
          <w:color w:val="244061"/>
        </w:rPr>
      </w:pPr>
      <w:r>
        <w:rPr>
          <w:color w:val="244061"/>
        </w:rPr>
        <w:t>8-      Aşağıdaki eşleştirmelerden hangisi yanlıştır?</w:t>
      </w:r>
    </w:p>
    <w:p w:rsidR="008719DE" w:rsidRPr="00A61C1E" w:rsidRDefault="008719DE" w:rsidP="00E038C0">
      <w:pPr>
        <w:pStyle w:val="NoSpacing"/>
        <w:numPr>
          <w:ilvl w:val="0"/>
          <w:numId w:val="11"/>
        </w:numPr>
        <w:rPr>
          <w:color w:val="244061"/>
        </w:rPr>
      </w:pPr>
      <w:r>
        <w:rPr>
          <w:color w:val="244061"/>
        </w:rPr>
        <w:t>XX=20</w:t>
      </w:r>
      <w:r>
        <w:rPr>
          <w:color w:val="244061"/>
        </w:rPr>
        <w:tab/>
      </w:r>
      <w:r>
        <w:rPr>
          <w:color w:val="244061"/>
        </w:rPr>
        <w:tab/>
        <w:t>b- XIX=14</w:t>
      </w:r>
      <w:r>
        <w:rPr>
          <w:color w:val="244061"/>
        </w:rPr>
        <w:tab/>
        <w:t>c- VII=7</w:t>
      </w:r>
    </w:p>
    <w:p w:rsidR="008719DE" w:rsidRDefault="008719DE" w:rsidP="000D738F">
      <w:pPr>
        <w:pStyle w:val="NoSpacing"/>
        <w:rPr>
          <w:color w:val="244061"/>
        </w:rPr>
      </w:pPr>
    </w:p>
    <w:p w:rsidR="008719DE" w:rsidRPr="00A61C1E" w:rsidRDefault="008719DE" w:rsidP="000D738F">
      <w:pPr>
        <w:pStyle w:val="NoSpacing"/>
        <w:rPr>
          <w:color w:val="244061"/>
        </w:rPr>
      </w:pPr>
      <w:r w:rsidRPr="00A61C1E">
        <w:rPr>
          <w:color w:val="244061"/>
        </w:rPr>
        <w:t>9-</w:t>
      </w:r>
      <w:r>
        <w:rPr>
          <w:color w:val="244061"/>
        </w:rPr>
        <w:t xml:space="preserve">      507  &lt;  B sıralamasında “B” yerine yazılabilecek en küçük tek doğal sayı kaçtır? </w:t>
      </w:r>
    </w:p>
    <w:p w:rsidR="008719DE" w:rsidRPr="00A61C1E" w:rsidRDefault="008719DE" w:rsidP="00E038C0">
      <w:pPr>
        <w:pStyle w:val="NoSpacing"/>
        <w:numPr>
          <w:ilvl w:val="0"/>
          <w:numId w:val="10"/>
        </w:numPr>
        <w:rPr>
          <w:color w:val="244061"/>
        </w:rPr>
      </w:pPr>
      <w:r>
        <w:rPr>
          <w:color w:val="244061"/>
        </w:rPr>
        <w:t>505</w:t>
      </w:r>
      <w:r>
        <w:rPr>
          <w:color w:val="244061"/>
        </w:rPr>
        <w:tab/>
        <w:t xml:space="preserve">            </w:t>
      </w:r>
      <w:r>
        <w:rPr>
          <w:color w:val="244061"/>
        </w:rPr>
        <w:tab/>
        <w:t>b- 506</w:t>
      </w:r>
      <w:r>
        <w:rPr>
          <w:color w:val="244061"/>
        </w:rPr>
        <w:tab/>
        <w:t xml:space="preserve">            </w:t>
      </w:r>
      <w:r>
        <w:rPr>
          <w:color w:val="244061"/>
        </w:rPr>
        <w:tab/>
        <w:t>c- 509</w:t>
      </w:r>
    </w:p>
    <w:p w:rsidR="008719DE" w:rsidRPr="00A61C1E" w:rsidRDefault="008719DE" w:rsidP="000D738F">
      <w:pPr>
        <w:pStyle w:val="NoSpacing"/>
        <w:rPr>
          <w:color w:val="244061"/>
        </w:rPr>
      </w:pPr>
    </w:p>
    <w:p w:rsidR="008719DE" w:rsidRPr="00A61C1E" w:rsidRDefault="008719DE" w:rsidP="000D738F">
      <w:pPr>
        <w:pStyle w:val="NoSpacing"/>
        <w:rPr>
          <w:color w:val="244061"/>
        </w:rPr>
      </w:pPr>
      <w:r w:rsidRPr="00A61C1E">
        <w:rPr>
          <w:color w:val="244061"/>
        </w:rPr>
        <w:t>10-</w:t>
      </w:r>
      <w:r>
        <w:rPr>
          <w:color w:val="244061"/>
        </w:rPr>
        <w:t xml:space="preserve">      Aşağıdaki doğal sayıların hangisinde  6  rakamının basamak değeri daha büyüktür?</w:t>
      </w:r>
    </w:p>
    <w:p w:rsidR="008719DE" w:rsidRPr="00A61C1E" w:rsidRDefault="008719DE" w:rsidP="00E038C0">
      <w:pPr>
        <w:pStyle w:val="NoSpacing"/>
        <w:numPr>
          <w:ilvl w:val="0"/>
          <w:numId w:val="9"/>
        </w:numPr>
        <w:rPr>
          <w:color w:val="244061"/>
        </w:rPr>
      </w:pPr>
      <w:r>
        <w:rPr>
          <w:color w:val="244061"/>
        </w:rPr>
        <w:t>216</w:t>
      </w:r>
      <w:r>
        <w:rPr>
          <w:color w:val="244061"/>
        </w:rPr>
        <w:tab/>
      </w:r>
      <w:r>
        <w:rPr>
          <w:color w:val="244061"/>
        </w:rPr>
        <w:tab/>
        <w:t xml:space="preserve">      b- 366</w:t>
      </w:r>
      <w:r>
        <w:rPr>
          <w:color w:val="244061"/>
        </w:rPr>
        <w:tab/>
      </w:r>
      <w:r>
        <w:rPr>
          <w:color w:val="244061"/>
        </w:rPr>
        <w:tab/>
        <w:t xml:space="preserve">       C- 600</w:t>
      </w:r>
    </w:p>
    <w:p w:rsidR="008719DE" w:rsidRPr="00A61C1E" w:rsidRDefault="008719DE" w:rsidP="000D738F">
      <w:pPr>
        <w:pStyle w:val="NoSpacing"/>
        <w:rPr>
          <w:color w:val="244061"/>
        </w:rPr>
      </w:pPr>
    </w:p>
    <w:p w:rsidR="008719DE" w:rsidRDefault="008719DE" w:rsidP="008C3406">
      <w:pPr>
        <w:pStyle w:val="NoSpacing"/>
        <w:rPr>
          <w:color w:val="244061"/>
        </w:rPr>
      </w:pPr>
      <w:r w:rsidRPr="00A61C1E">
        <w:rPr>
          <w:color w:val="244061"/>
        </w:rPr>
        <w:t xml:space="preserve">11- </w:t>
      </w:r>
      <w:r>
        <w:rPr>
          <w:color w:val="244061"/>
        </w:rPr>
        <w:t xml:space="preserve">      Aşağıdaki sıralamalardan hangisi doğrudur?</w:t>
      </w:r>
    </w:p>
    <w:p w:rsidR="008719DE" w:rsidRDefault="008719DE" w:rsidP="00E038C0">
      <w:pPr>
        <w:pStyle w:val="NoSpacing"/>
        <w:numPr>
          <w:ilvl w:val="0"/>
          <w:numId w:val="8"/>
        </w:numPr>
        <w:rPr>
          <w:color w:val="244061"/>
        </w:rPr>
      </w:pPr>
      <w:r>
        <w:rPr>
          <w:color w:val="244061"/>
        </w:rPr>
        <w:t>820&gt;801&gt;769&gt;698</w:t>
      </w:r>
      <w:r>
        <w:rPr>
          <w:color w:val="244061"/>
        </w:rPr>
        <w:tab/>
        <w:t>b- 912&gt;920&gt;902&gt;899</w:t>
      </w:r>
      <w:r>
        <w:rPr>
          <w:color w:val="244061"/>
        </w:rPr>
        <w:tab/>
      </w:r>
      <w:r>
        <w:rPr>
          <w:color w:val="244061"/>
        </w:rPr>
        <w:tab/>
        <w:t>c- 567&gt;576&gt;675&gt;560</w:t>
      </w:r>
    </w:p>
    <w:p w:rsidR="008719DE" w:rsidRPr="00A61C1E" w:rsidRDefault="008719DE" w:rsidP="008C3406">
      <w:pPr>
        <w:pStyle w:val="NoSpacing"/>
        <w:rPr>
          <w:color w:val="244061"/>
        </w:rPr>
      </w:pPr>
    </w:p>
    <w:p w:rsidR="008719DE" w:rsidRDefault="008719DE" w:rsidP="000D738F">
      <w:pPr>
        <w:pStyle w:val="NoSpacing"/>
        <w:rPr>
          <w:color w:val="244061"/>
        </w:rPr>
      </w:pPr>
    </w:p>
    <w:p w:rsidR="008719DE" w:rsidRPr="00A61C1E" w:rsidRDefault="008719DE" w:rsidP="000D738F">
      <w:pPr>
        <w:pStyle w:val="NoSpacing"/>
        <w:rPr>
          <w:color w:val="244061"/>
        </w:rPr>
      </w:pPr>
      <w:r>
        <w:rPr>
          <w:color w:val="244061"/>
        </w:rPr>
        <w:t>12-       Aşağıdaki sayılardan hangisi 460’a daha yakındır?</w:t>
      </w:r>
    </w:p>
    <w:p w:rsidR="008719DE" w:rsidRDefault="008719DE" w:rsidP="00E038C0">
      <w:pPr>
        <w:pStyle w:val="NoSpacing"/>
        <w:numPr>
          <w:ilvl w:val="0"/>
          <w:numId w:val="7"/>
        </w:numPr>
        <w:rPr>
          <w:color w:val="244061"/>
        </w:rPr>
      </w:pPr>
      <w:r>
        <w:rPr>
          <w:color w:val="244061"/>
        </w:rPr>
        <w:t>461</w:t>
      </w:r>
      <w:r>
        <w:rPr>
          <w:color w:val="244061"/>
        </w:rPr>
        <w:tab/>
      </w:r>
      <w:r>
        <w:rPr>
          <w:color w:val="244061"/>
        </w:rPr>
        <w:tab/>
        <w:t xml:space="preserve">         b- 466</w:t>
      </w:r>
      <w:r>
        <w:rPr>
          <w:color w:val="244061"/>
        </w:rPr>
        <w:tab/>
      </w:r>
      <w:r>
        <w:rPr>
          <w:color w:val="244061"/>
        </w:rPr>
        <w:tab/>
        <w:t xml:space="preserve">             c- 454</w:t>
      </w:r>
    </w:p>
    <w:p w:rsidR="008719DE" w:rsidRDefault="008719DE" w:rsidP="002A1C9E">
      <w:pPr>
        <w:pStyle w:val="NoSpacing"/>
        <w:rPr>
          <w:color w:val="244061"/>
        </w:rPr>
      </w:pPr>
    </w:p>
    <w:p w:rsidR="008719DE" w:rsidRDefault="008719DE" w:rsidP="002A1C9E">
      <w:pPr>
        <w:pStyle w:val="NoSpacing"/>
        <w:rPr>
          <w:color w:val="244061"/>
        </w:rPr>
      </w:pPr>
      <w:r>
        <w:rPr>
          <w:color w:val="244061"/>
        </w:rPr>
        <w:t>13-       8+8=? Toplama işleminin sonucunu Romen rakamı ile hangi öğrenci  doğru yazmıştır?</w:t>
      </w:r>
    </w:p>
    <w:p w:rsidR="008719DE" w:rsidRDefault="008719DE" w:rsidP="00915E26">
      <w:pPr>
        <w:pStyle w:val="NoSpacing"/>
        <w:numPr>
          <w:ilvl w:val="0"/>
          <w:numId w:val="17"/>
        </w:numPr>
        <w:rPr>
          <w:color w:val="244061"/>
        </w:rPr>
      </w:pPr>
      <w:r>
        <w:rPr>
          <w:color w:val="244061"/>
        </w:rPr>
        <w:t>XIV</w:t>
      </w:r>
      <w:r>
        <w:rPr>
          <w:color w:val="244061"/>
        </w:rPr>
        <w:tab/>
      </w:r>
      <w:r>
        <w:rPr>
          <w:color w:val="244061"/>
        </w:rPr>
        <w:tab/>
      </w:r>
      <w:r>
        <w:rPr>
          <w:color w:val="244061"/>
        </w:rPr>
        <w:tab/>
        <w:t>b- XV</w:t>
      </w:r>
      <w:r>
        <w:rPr>
          <w:color w:val="244061"/>
        </w:rPr>
        <w:tab/>
      </w:r>
      <w:r>
        <w:rPr>
          <w:color w:val="244061"/>
        </w:rPr>
        <w:tab/>
        <w:t>c- XVI</w:t>
      </w:r>
    </w:p>
    <w:p w:rsidR="008719DE" w:rsidRDefault="008719DE" w:rsidP="002A1C9E">
      <w:pPr>
        <w:pStyle w:val="NoSpacing"/>
        <w:rPr>
          <w:color w:val="244061"/>
        </w:rPr>
      </w:pPr>
    </w:p>
    <w:p w:rsidR="008719DE" w:rsidRDefault="008719DE" w:rsidP="002A1C9E">
      <w:pPr>
        <w:pStyle w:val="NoSpacing"/>
        <w:rPr>
          <w:color w:val="244061"/>
        </w:rPr>
      </w:pPr>
      <w:r>
        <w:rPr>
          <w:color w:val="244061"/>
        </w:rPr>
        <w:t>14-   Aşağıdaki boşlukları doldurunuz.</w:t>
      </w:r>
    </w:p>
    <w:p w:rsidR="008719DE" w:rsidRDefault="008719DE" w:rsidP="002A1C9E">
      <w:pPr>
        <w:pStyle w:val="NoSpacing"/>
        <w:rPr>
          <w:color w:val="244061"/>
        </w:rPr>
      </w:pPr>
      <w:r>
        <w:rPr>
          <w:color w:val="244061"/>
        </w:rPr>
        <w:t xml:space="preserve">       Bir basamaklı çift rakamlar …………………………….. dır.</w:t>
      </w:r>
    </w:p>
    <w:p w:rsidR="008719DE" w:rsidRDefault="008719DE" w:rsidP="002A1C9E">
      <w:pPr>
        <w:pStyle w:val="NoSpacing"/>
        <w:rPr>
          <w:color w:val="244061"/>
        </w:rPr>
      </w:pPr>
      <w:r>
        <w:rPr>
          <w:color w:val="244061"/>
        </w:rPr>
        <w:t xml:space="preserve">        İki basamaklı en büyük çift doğal sayı ; ……………..dir.</w:t>
      </w:r>
    </w:p>
    <w:p w:rsidR="008719DE" w:rsidRDefault="008719DE" w:rsidP="002A1C9E">
      <w:pPr>
        <w:pStyle w:val="NoSpacing"/>
        <w:rPr>
          <w:color w:val="244061"/>
        </w:rPr>
      </w:pPr>
      <w:r>
        <w:rPr>
          <w:color w:val="244061"/>
        </w:rPr>
        <w:t xml:space="preserve">       İki basamaklı en küçük tek doğal sayı ; ……………..’dur</w:t>
      </w: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 xml:space="preserve">       Bir basamaklı tek rakamlar …………………………….dur.</w:t>
      </w:r>
    </w:p>
    <w:p w:rsidR="008719DE" w:rsidRDefault="008719DE" w:rsidP="002A1C9E">
      <w:pPr>
        <w:pStyle w:val="NoSpacing"/>
        <w:rPr>
          <w:color w:val="244061"/>
        </w:rPr>
      </w:pPr>
      <w:r>
        <w:rPr>
          <w:color w:val="244061"/>
        </w:rPr>
        <w:t xml:space="preserve">       Üç basamaklı en büyük tek doğal sayı;  ……………….dur.</w:t>
      </w: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 xml:space="preserve">      </w:t>
      </w:r>
    </w:p>
    <w:p w:rsidR="008719DE" w:rsidRDefault="008719DE" w:rsidP="00DD0875">
      <w:pPr>
        <w:pStyle w:val="NoSpacing"/>
        <w:rPr>
          <w:color w:val="244061"/>
        </w:rPr>
      </w:pP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>15-    Aşağıdaki cümleleri okuyunuz.Doğru olanların başına “D”,yanlış olanların başına “Y” yazınız.</w:t>
      </w: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 xml:space="preserve"> (      )  “513”sayısını “beş yüz on üç” şeklinde okuruz.</w:t>
      </w: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 xml:space="preserve"> (     )   “ 741”sayısındaki “7”rakamı yüzler basamağındadır.</w:t>
      </w: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 xml:space="preserve"> (    )    “476”sayısındaki “7”rakamının basamak değeri 700’dür.</w:t>
      </w: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 xml:space="preserve"> (     )    Üç basamaklı en küçük tek doğal sayı 101’dir</w:t>
      </w: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 xml:space="preserve"> (     )    Romen rakamları ile “XIX” şeklinde yazılan sayı “on dokuz” diye okunur.</w:t>
      </w: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 xml:space="preserve"> (     )    Onlar basamağı 3 olan en büyük üç basamaklı doğal sayı 939’dur</w:t>
      </w: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 xml:space="preserve"> (     )   “313&lt;321&lt;332&lt;343”sıralaması yanlıştır.</w:t>
      </w:r>
    </w:p>
    <w:p w:rsidR="008719DE" w:rsidRDefault="008719DE" w:rsidP="00DD0875">
      <w:pPr>
        <w:pStyle w:val="NoSpacing"/>
        <w:rPr>
          <w:color w:val="244061"/>
        </w:rPr>
      </w:pPr>
      <w:r>
        <w:rPr>
          <w:color w:val="244061"/>
        </w:rPr>
        <w:t xml:space="preserve"> (      )   “K&gt;205” karşılaştırmasında “K” yerine 205 yazılabilir.</w:t>
      </w:r>
    </w:p>
    <w:p w:rsidR="008719DE" w:rsidRPr="0077422C" w:rsidRDefault="008719DE" w:rsidP="00DD0875">
      <w:pPr>
        <w:pStyle w:val="NoSpacing"/>
        <w:rPr>
          <w:color w:val="1F497D"/>
        </w:rPr>
      </w:pPr>
      <w:r>
        <w:rPr>
          <w:color w:val="244061"/>
        </w:rPr>
        <w:t xml:space="preserve"> (      )     İki basamaklı en büyük çift doğal sayı 99’dur.</w:t>
      </w:r>
    </w:p>
    <w:p w:rsidR="008719DE" w:rsidRPr="00A61C1E" w:rsidRDefault="008719DE" w:rsidP="000D738F">
      <w:pPr>
        <w:pStyle w:val="NoSpacing"/>
        <w:rPr>
          <w:color w:val="244061"/>
        </w:rPr>
      </w:pPr>
      <w:r>
        <w:rPr>
          <w:color w:val="244061"/>
        </w:rPr>
        <w:t xml:space="preserve"> (      )     “301,623,515”sayıları tek doğal sayılardır</w:t>
      </w:r>
    </w:p>
    <w:p w:rsidR="008719DE" w:rsidRDefault="008719DE" w:rsidP="007612A7">
      <w:r>
        <w:tab/>
      </w:r>
      <w:r>
        <w:tab/>
      </w:r>
      <w:r>
        <w:tab/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719DE" w:rsidRDefault="008719DE"/>
    <w:p w:rsidR="008719DE" w:rsidRDefault="008719DE"/>
    <w:p w:rsidR="008719DE" w:rsidRDefault="008719DE"/>
    <w:p w:rsidR="008719DE" w:rsidRPr="0077422C" w:rsidRDefault="008719DE">
      <w:pPr>
        <w:rPr>
          <w:color w:val="1F497D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422C">
        <w:rPr>
          <w:color w:val="1F497D"/>
        </w:rPr>
        <w:t xml:space="preserve">3-A SINIF ÖĞRETMENİ </w:t>
      </w:r>
    </w:p>
    <w:p w:rsidR="008719DE" w:rsidRPr="0077422C" w:rsidRDefault="008719DE">
      <w:pPr>
        <w:rPr>
          <w:color w:val="1F497D"/>
        </w:rPr>
      </w:pPr>
      <w:r w:rsidRPr="0077422C">
        <w:rPr>
          <w:color w:val="1F497D"/>
        </w:rPr>
        <w:tab/>
      </w:r>
      <w:r w:rsidRPr="0077422C">
        <w:rPr>
          <w:color w:val="1F497D"/>
        </w:rPr>
        <w:tab/>
      </w:r>
      <w:r w:rsidRPr="0077422C">
        <w:rPr>
          <w:color w:val="1F497D"/>
        </w:rPr>
        <w:tab/>
      </w:r>
      <w:r w:rsidRPr="0077422C">
        <w:rPr>
          <w:color w:val="1F497D"/>
        </w:rPr>
        <w:tab/>
      </w:r>
      <w:r w:rsidRPr="0077422C">
        <w:rPr>
          <w:color w:val="1F497D"/>
        </w:rPr>
        <w:tab/>
      </w:r>
      <w:r w:rsidRPr="0077422C">
        <w:rPr>
          <w:color w:val="1F497D"/>
        </w:rPr>
        <w:tab/>
      </w:r>
      <w:r w:rsidRPr="0077422C">
        <w:rPr>
          <w:color w:val="1F497D"/>
        </w:rPr>
        <w:tab/>
        <w:t>AYSEL TAFLAN</w:t>
      </w:r>
    </w:p>
    <w:sectPr w:rsidR="008719DE" w:rsidRPr="0077422C" w:rsidSect="00E164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326"/>
    <w:multiLevelType w:val="hybridMultilevel"/>
    <w:tmpl w:val="79367D0A"/>
    <w:lvl w:ilvl="0" w:tplc="69C08A2E">
      <w:start w:val="1"/>
      <w:numFmt w:val="lowerLetter"/>
      <w:lvlText w:val="%1-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45F2C4A"/>
    <w:multiLevelType w:val="hybridMultilevel"/>
    <w:tmpl w:val="C8CCB6AC"/>
    <w:lvl w:ilvl="0" w:tplc="1FC0861E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E1B17C7"/>
    <w:multiLevelType w:val="hybridMultilevel"/>
    <w:tmpl w:val="14E27A8C"/>
    <w:lvl w:ilvl="0" w:tplc="FF02A240">
      <w:start w:val="1"/>
      <w:numFmt w:val="lowerLetter"/>
      <w:lvlText w:val="%1-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25D33800"/>
    <w:multiLevelType w:val="hybridMultilevel"/>
    <w:tmpl w:val="BF7A5670"/>
    <w:lvl w:ilvl="0" w:tplc="127ECA56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98215D7"/>
    <w:multiLevelType w:val="hybridMultilevel"/>
    <w:tmpl w:val="0E1EDDA4"/>
    <w:lvl w:ilvl="0" w:tplc="90B056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F356A0"/>
    <w:multiLevelType w:val="hybridMultilevel"/>
    <w:tmpl w:val="7DA20BD2"/>
    <w:lvl w:ilvl="0" w:tplc="00261762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5B40B71"/>
    <w:multiLevelType w:val="hybridMultilevel"/>
    <w:tmpl w:val="D2708DCC"/>
    <w:lvl w:ilvl="0" w:tplc="35488228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AC02204"/>
    <w:multiLevelType w:val="hybridMultilevel"/>
    <w:tmpl w:val="30684DF0"/>
    <w:lvl w:ilvl="0" w:tplc="C1E64114">
      <w:start w:val="1"/>
      <w:numFmt w:val="lowerLetter"/>
      <w:lvlText w:val="%1-"/>
      <w:lvlJc w:val="left"/>
      <w:pPr>
        <w:ind w:left="12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93" w:hanging="180"/>
      </w:pPr>
      <w:rPr>
        <w:rFonts w:cs="Times New Roman"/>
      </w:rPr>
    </w:lvl>
  </w:abstractNum>
  <w:abstractNum w:abstractNumId="8">
    <w:nsid w:val="47A41D15"/>
    <w:multiLevelType w:val="hybridMultilevel"/>
    <w:tmpl w:val="6A189EEC"/>
    <w:lvl w:ilvl="0" w:tplc="89283F1C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8C854E9"/>
    <w:multiLevelType w:val="hybridMultilevel"/>
    <w:tmpl w:val="22D48362"/>
    <w:lvl w:ilvl="0" w:tplc="96582378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95F661C"/>
    <w:multiLevelType w:val="hybridMultilevel"/>
    <w:tmpl w:val="E38063DE"/>
    <w:lvl w:ilvl="0" w:tplc="6C50A394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59764CD0"/>
    <w:multiLevelType w:val="hybridMultilevel"/>
    <w:tmpl w:val="251C1808"/>
    <w:lvl w:ilvl="0" w:tplc="8D5C878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3C58B0"/>
    <w:multiLevelType w:val="hybridMultilevel"/>
    <w:tmpl w:val="C478B76A"/>
    <w:lvl w:ilvl="0" w:tplc="92881598">
      <w:start w:val="1"/>
      <w:numFmt w:val="lowerLetter"/>
      <w:lvlText w:val="%1-"/>
      <w:lvlJc w:val="left"/>
      <w:pPr>
        <w:ind w:left="111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3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3" w:hanging="180"/>
      </w:pPr>
      <w:rPr>
        <w:rFonts w:cs="Times New Roman"/>
      </w:rPr>
    </w:lvl>
  </w:abstractNum>
  <w:abstractNum w:abstractNumId="13">
    <w:nsid w:val="673C3C7F"/>
    <w:multiLevelType w:val="hybridMultilevel"/>
    <w:tmpl w:val="21D2CD86"/>
    <w:lvl w:ilvl="0" w:tplc="78DAC960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6BEE6A87"/>
    <w:multiLevelType w:val="hybridMultilevel"/>
    <w:tmpl w:val="AEB875A6"/>
    <w:lvl w:ilvl="0" w:tplc="F424994E">
      <w:start w:val="1"/>
      <w:numFmt w:val="lowerLetter"/>
      <w:lvlText w:val="%1-"/>
      <w:lvlJc w:val="left"/>
      <w:pPr>
        <w:ind w:left="111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3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3" w:hanging="180"/>
      </w:pPr>
      <w:rPr>
        <w:rFonts w:cs="Times New Roman"/>
      </w:rPr>
    </w:lvl>
  </w:abstractNum>
  <w:abstractNum w:abstractNumId="15">
    <w:nsid w:val="755C165C"/>
    <w:multiLevelType w:val="hybridMultilevel"/>
    <w:tmpl w:val="AB242B9E"/>
    <w:lvl w:ilvl="0" w:tplc="FCA4A97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1424CC"/>
    <w:multiLevelType w:val="hybridMultilevel"/>
    <w:tmpl w:val="64EC1C80"/>
    <w:lvl w:ilvl="0" w:tplc="1A20C0C2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5"/>
  </w:num>
  <w:num w:numId="5">
    <w:abstractNumId w:val="11"/>
  </w:num>
  <w:num w:numId="6">
    <w:abstractNumId w:val="4"/>
  </w:num>
  <w:num w:numId="7">
    <w:abstractNumId w:val="13"/>
  </w:num>
  <w:num w:numId="8">
    <w:abstractNumId w:val="0"/>
  </w:num>
  <w:num w:numId="9">
    <w:abstractNumId w:val="7"/>
  </w:num>
  <w:num w:numId="10">
    <w:abstractNumId w:val="6"/>
  </w:num>
  <w:num w:numId="11">
    <w:abstractNumId w:val="3"/>
  </w:num>
  <w:num w:numId="12">
    <w:abstractNumId w:val="8"/>
  </w:num>
  <w:num w:numId="13">
    <w:abstractNumId w:val="5"/>
  </w:num>
  <w:num w:numId="14">
    <w:abstractNumId w:val="16"/>
  </w:num>
  <w:num w:numId="15">
    <w:abstractNumId w:val="14"/>
  </w:num>
  <w:num w:numId="16">
    <w:abstractNumId w:val="12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738F"/>
    <w:rsid w:val="00014BE2"/>
    <w:rsid w:val="000712C6"/>
    <w:rsid w:val="000B4B4E"/>
    <w:rsid w:val="000D738F"/>
    <w:rsid w:val="00106C48"/>
    <w:rsid w:val="001E22CE"/>
    <w:rsid w:val="00242467"/>
    <w:rsid w:val="00250267"/>
    <w:rsid w:val="002A1C9E"/>
    <w:rsid w:val="002B20C7"/>
    <w:rsid w:val="004C412F"/>
    <w:rsid w:val="00636427"/>
    <w:rsid w:val="006F062C"/>
    <w:rsid w:val="007612A7"/>
    <w:rsid w:val="0077422C"/>
    <w:rsid w:val="00783451"/>
    <w:rsid w:val="00794F2B"/>
    <w:rsid w:val="008719DE"/>
    <w:rsid w:val="008C3406"/>
    <w:rsid w:val="00915E26"/>
    <w:rsid w:val="00A31AD9"/>
    <w:rsid w:val="00A61C1E"/>
    <w:rsid w:val="00AD4246"/>
    <w:rsid w:val="00B918FC"/>
    <w:rsid w:val="00D52040"/>
    <w:rsid w:val="00DD0875"/>
    <w:rsid w:val="00E038C0"/>
    <w:rsid w:val="00E16439"/>
    <w:rsid w:val="00E942D4"/>
    <w:rsid w:val="00EC6A48"/>
    <w:rsid w:val="00FC614B"/>
    <w:rsid w:val="00FD102D"/>
    <w:rsid w:val="00FD7CF7"/>
    <w:rsid w:val="00FE4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14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0D73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014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4B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612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38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3</Pages>
  <Words>430</Words>
  <Characters>2455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hp</dc:creator>
  <cp:keywords>www.sorubak.com</cp:keywords>
  <dc:description>www.sorubak.com</dc:description>
  <cp:lastModifiedBy>edanur</cp:lastModifiedBy>
  <cp:revision>9</cp:revision>
  <cp:lastPrinted>2011-10-14T10:15:00Z</cp:lastPrinted>
  <dcterms:created xsi:type="dcterms:W3CDTF">2011-10-13T18:04:00Z</dcterms:created>
  <dcterms:modified xsi:type="dcterms:W3CDTF">2012-12-08T13:23:00Z</dcterms:modified>
  <cp:category>www.sorubak.com</cp:category>
</cp:coreProperties>
</file>