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048"/>
        <w:gridCol w:w="265"/>
        <w:gridCol w:w="429"/>
        <w:gridCol w:w="237"/>
        <w:gridCol w:w="248"/>
        <w:gridCol w:w="489"/>
        <w:gridCol w:w="423"/>
        <w:gridCol w:w="250"/>
        <w:gridCol w:w="239"/>
        <w:gridCol w:w="423"/>
        <w:gridCol w:w="96"/>
        <w:gridCol w:w="364"/>
        <w:gridCol w:w="455"/>
        <w:gridCol w:w="428"/>
        <w:gridCol w:w="485"/>
        <w:gridCol w:w="460"/>
        <w:gridCol w:w="455"/>
        <w:gridCol w:w="473"/>
        <w:gridCol w:w="439"/>
        <w:gridCol w:w="473"/>
        <w:gridCol w:w="439"/>
        <w:gridCol w:w="328"/>
        <w:gridCol w:w="132"/>
        <w:gridCol w:w="455"/>
        <w:gridCol w:w="444"/>
        <w:gridCol w:w="392"/>
        <w:gridCol w:w="471"/>
        <w:gridCol w:w="542"/>
      </w:tblGrid>
      <w:tr w:rsidR="00A65AE9" w:rsidTr="005201C2">
        <w:trPr>
          <w:trHeight w:val="443"/>
        </w:trPr>
        <w:tc>
          <w:tcPr>
            <w:tcW w:w="1258" w:type="dxa"/>
            <w:shd w:val="clear" w:color="auto" w:fill="EAF1DD"/>
          </w:tcPr>
          <w:p w:rsidR="00A65AE9" w:rsidRPr="005201C2" w:rsidRDefault="00A65AE9" w:rsidP="005201C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201C2">
              <w:rPr>
                <w:b/>
                <w:sz w:val="24"/>
                <w:szCs w:val="24"/>
              </w:rPr>
              <w:t>Adı Soyadı</w:t>
            </w:r>
          </w:p>
        </w:tc>
        <w:tc>
          <w:tcPr>
            <w:tcW w:w="2840" w:type="dxa"/>
            <w:gridSpan w:val="10"/>
          </w:tcPr>
          <w:p w:rsidR="00A65AE9" w:rsidRPr="005201C2" w:rsidRDefault="00A65AE9" w:rsidP="005201C2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555" w:type="dxa"/>
            <w:gridSpan w:val="11"/>
            <w:vMerge w:val="restart"/>
            <w:shd w:val="clear" w:color="auto" w:fill="EAF1DD"/>
          </w:tcPr>
          <w:p w:rsidR="00A65AE9" w:rsidRPr="005201C2" w:rsidRDefault="00A65AE9" w:rsidP="005201C2">
            <w:pPr>
              <w:spacing w:after="0" w:line="240" w:lineRule="auto"/>
              <w:jc w:val="center"/>
              <w:rPr>
                <w:rFonts w:cs="Levenim MT"/>
                <w:b/>
                <w:color w:val="7030A0"/>
                <w:lang w:bidi="he-IL"/>
              </w:rPr>
            </w:pPr>
            <w:r w:rsidRPr="005201C2">
              <w:rPr>
                <w:rFonts w:cs="Levenim MT"/>
                <w:b/>
                <w:color w:val="7030A0"/>
                <w:lang w:bidi="he-IL"/>
              </w:rPr>
              <w:t>2012-2013 EĞİTİM ve ÖĞRETİM YILI ………….</w:t>
            </w:r>
          </w:p>
          <w:p w:rsidR="00A65AE9" w:rsidRPr="005201C2" w:rsidRDefault="00A65AE9" w:rsidP="005201C2">
            <w:pPr>
              <w:spacing w:after="0" w:line="240" w:lineRule="auto"/>
              <w:jc w:val="center"/>
              <w:rPr>
                <w:rFonts w:cs="Levenim MT"/>
                <w:b/>
                <w:color w:val="7030A0"/>
                <w:lang w:bidi="he-IL"/>
              </w:rPr>
            </w:pPr>
            <w:r w:rsidRPr="005201C2">
              <w:rPr>
                <w:rFonts w:cs="Levenim MT"/>
                <w:b/>
                <w:color w:val="7030A0"/>
                <w:lang w:bidi="he-IL"/>
              </w:rPr>
              <w:t xml:space="preserve"> LİSESİ </w:t>
            </w:r>
          </w:p>
          <w:p w:rsidR="00A65AE9" w:rsidRPr="005201C2" w:rsidRDefault="00A65AE9" w:rsidP="005201C2">
            <w:pPr>
              <w:spacing w:after="0" w:line="240" w:lineRule="auto"/>
              <w:jc w:val="center"/>
              <w:rPr>
                <w:rFonts w:cs="Levenim MT"/>
                <w:b/>
                <w:color w:val="7030A0"/>
                <w:lang w:bidi="he-IL"/>
              </w:rPr>
            </w:pPr>
            <w:r w:rsidRPr="005201C2">
              <w:rPr>
                <w:rFonts w:cs="Levenim MT"/>
                <w:b/>
                <w:color w:val="7030A0"/>
                <w:lang w:bidi="he-IL"/>
              </w:rPr>
              <w:t>1. DÖNEM 12.SINIF FİZİK DERSİ 2. SINAVI</w:t>
            </w:r>
          </w:p>
        </w:tc>
        <w:tc>
          <w:tcPr>
            <w:tcW w:w="2561" w:type="dxa"/>
            <w:gridSpan w:val="6"/>
            <w:shd w:val="clear" w:color="auto" w:fill="EAF1DD"/>
          </w:tcPr>
          <w:p w:rsidR="00A65AE9" w:rsidRPr="005201C2" w:rsidRDefault="00A65AE9" w:rsidP="005201C2">
            <w:pPr>
              <w:spacing w:after="0" w:line="240" w:lineRule="auto"/>
              <w:rPr>
                <w:sz w:val="24"/>
                <w:szCs w:val="24"/>
              </w:rPr>
            </w:pPr>
            <w:r w:rsidRPr="005201C2">
              <w:rPr>
                <w:sz w:val="24"/>
                <w:szCs w:val="24"/>
              </w:rPr>
              <w:t>Tarih:07/12/2012</w:t>
            </w:r>
          </w:p>
          <w:p w:rsidR="00A65AE9" w:rsidRPr="005201C2" w:rsidRDefault="00A65AE9" w:rsidP="005201C2">
            <w:pPr>
              <w:spacing w:after="0" w:line="240" w:lineRule="auto"/>
              <w:ind w:left="320"/>
              <w:rPr>
                <w:sz w:val="24"/>
                <w:szCs w:val="24"/>
              </w:rPr>
            </w:pPr>
          </w:p>
        </w:tc>
      </w:tr>
      <w:tr w:rsidR="00A65AE9" w:rsidTr="005201C2">
        <w:trPr>
          <w:trHeight w:val="414"/>
        </w:trPr>
        <w:tc>
          <w:tcPr>
            <w:tcW w:w="1258" w:type="dxa"/>
            <w:shd w:val="clear" w:color="auto" w:fill="EAF1DD"/>
          </w:tcPr>
          <w:p w:rsidR="00A65AE9" w:rsidRPr="005201C2" w:rsidRDefault="00A65AE9" w:rsidP="005201C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201C2">
              <w:rPr>
                <w:b/>
                <w:sz w:val="24"/>
                <w:szCs w:val="24"/>
              </w:rPr>
              <w:t>Sınıfı</w:t>
            </w:r>
          </w:p>
        </w:tc>
        <w:tc>
          <w:tcPr>
            <w:tcW w:w="846" w:type="dxa"/>
            <w:gridSpan w:val="3"/>
          </w:tcPr>
          <w:p w:rsidR="00A65AE9" w:rsidRPr="005201C2" w:rsidRDefault="00A65AE9" w:rsidP="005201C2">
            <w:pPr>
              <w:spacing w:after="0" w:line="240" w:lineRule="auto"/>
              <w:rPr>
                <w:sz w:val="24"/>
                <w:szCs w:val="24"/>
              </w:rPr>
            </w:pPr>
            <w:r w:rsidRPr="005201C2">
              <w:rPr>
                <w:sz w:val="24"/>
                <w:szCs w:val="24"/>
              </w:rPr>
              <w:t xml:space="preserve">                      </w:t>
            </w:r>
          </w:p>
        </w:tc>
        <w:tc>
          <w:tcPr>
            <w:tcW w:w="1139" w:type="dxa"/>
            <w:gridSpan w:val="4"/>
            <w:shd w:val="clear" w:color="auto" w:fill="EAF1DD"/>
          </w:tcPr>
          <w:p w:rsidR="00A65AE9" w:rsidRPr="005201C2" w:rsidRDefault="00A65AE9" w:rsidP="005201C2">
            <w:pPr>
              <w:spacing w:after="0" w:line="240" w:lineRule="auto"/>
              <w:rPr>
                <w:b/>
              </w:rPr>
            </w:pPr>
            <w:r w:rsidRPr="005201C2">
              <w:rPr>
                <w:b/>
              </w:rPr>
              <w:t>Numarası</w:t>
            </w:r>
          </w:p>
        </w:tc>
        <w:tc>
          <w:tcPr>
            <w:tcW w:w="855" w:type="dxa"/>
            <w:gridSpan w:val="3"/>
          </w:tcPr>
          <w:p w:rsidR="00A65AE9" w:rsidRPr="005201C2" w:rsidRDefault="00A65AE9" w:rsidP="005201C2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555" w:type="dxa"/>
            <w:gridSpan w:val="11"/>
            <w:vMerge/>
            <w:shd w:val="clear" w:color="auto" w:fill="EAF1DD"/>
          </w:tcPr>
          <w:p w:rsidR="00A65AE9" w:rsidRPr="005201C2" w:rsidRDefault="00A65AE9" w:rsidP="005201C2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561" w:type="dxa"/>
            <w:gridSpan w:val="6"/>
            <w:shd w:val="clear" w:color="auto" w:fill="EAF1DD"/>
          </w:tcPr>
          <w:p w:rsidR="00A65AE9" w:rsidRPr="009432EB" w:rsidRDefault="00A65AE9" w:rsidP="005201C2">
            <w:pPr>
              <w:spacing w:after="0" w:line="240" w:lineRule="auto"/>
            </w:pPr>
            <w:r>
              <w:t>Adem Ç.</w:t>
            </w:r>
            <w:bookmarkStart w:id="0" w:name="_GoBack"/>
            <w:bookmarkEnd w:id="0"/>
            <w:r>
              <w:t xml:space="preserve"> (Fizik öğrt)</w:t>
            </w:r>
          </w:p>
        </w:tc>
      </w:tr>
      <w:tr w:rsidR="00A65AE9" w:rsidRPr="00284F74" w:rsidTr="002A25E1">
        <w:trPr>
          <w:trHeight w:val="178"/>
        </w:trPr>
        <w:tc>
          <w:tcPr>
            <w:tcW w:w="576" w:type="pct"/>
            <w:gridSpan w:val="2"/>
            <w:tcBorders>
              <w:top w:val="nil"/>
            </w:tcBorders>
            <w:shd w:val="clear" w:color="auto" w:fill="EAF1DD"/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9432EB">
              <w:rPr>
                <w:b/>
                <w:sz w:val="18"/>
                <w:szCs w:val="18"/>
              </w:rPr>
              <w:t>Sorular</w:t>
            </w:r>
          </w:p>
        </w:tc>
        <w:tc>
          <w:tcPr>
            <w:tcW w:w="188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13" w:type="pct"/>
            <w:gridSpan w:val="2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  <w:tc>
          <w:tcPr>
            <w:tcW w:w="215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  <w:tc>
          <w:tcPr>
            <w:tcW w:w="186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</w:t>
            </w:r>
          </w:p>
        </w:tc>
        <w:tc>
          <w:tcPr>
            <w:tcW w:w="215" w:type="pct"/>
            <w:gridSpan w:val="2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186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</w:t>
            </w:r>
          </w:p>
        </w:tc>
        <w:tc>
          <w:tcPr>
            <w:tcW w:w="202" w:type="pct"/>
            <w:gridSpan w:val="2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</w:t>
            </w:r>
          </w:p>
        </w:tc>
        <w:tc>
          <w:tcPr>
            <w:tcW w:w="200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</w:t>
            </w:r>
          </w:p>
        </w:tc>
        <w:tc>
          <w:tcPr>
            <w:tcW w:w="188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  <w:tc>
          <w:tcPr>
            <w:tcW w:w="213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202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200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208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193" w:type="pct"/>
            <w:tcBorders>
              <w:top w:val="nil"/>
            </w:tcBorders>
          </w:tcPr>
          <w:p w:rsidR="00A65AE9" w:rsidRPr="009432EB" w:rsidRDefault="00A65AE9" w:rsidP="00F53E8A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208" w:type="pct"/>
            <w:tcBorders>
              <w:top w:val="nil"/>
            </w:tcBorders>
          </w:tcPr>
          <w:p w:rsidR="00A65AE9" w:rsidRPr="009432EB" w:rsidRDefault="00A65AE9" w:rsidP="00F53E8A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93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202" w:type="pct"/>
            <w:gridSpan w:val="2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00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5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07" w:type="pct"/>
            <w:gridSpan w:val="2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410" w:type="pct"/>
            <w:tcBorders>
              <w:top w:val="nil"/>
            </w:tcBorders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9432EB">
              <w:rPr>
                <w:b/>
                <w:sz w:val="18"/>
                <w:szCs w:val="18"/>
              </w:rPr>
              <w:t>Toplam</w:t>
            </w:r>
          </w:p>
        </w:tc>
      </w:tr>
      <w:tr w:rsidR="00A65AE9" w:rsidRPr="001348C7" w:rsidTr="002A25E1">
        <w:trPr>
          <w:trHeight w:val="178"/>
        </w:trPr>
        <w:tc>
          <w:tcPr>
            <w:tcW w:w="576" w:type="pct"/>
            <w:gridSpan w:val="2"/>
            <w:shd w:val="clear" w:color="auto" w:fill="EAF1DD"/>
          </w:tcPr>
          <w:p w:rsidR="00A65AE9" w:rsidRPr="009432EB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9432EB">
              <w:rPr>
                <w:b/>
                <w:sz w:val="18"/>
                <w:szCs w:val="18"/>
              </w:rPr>
              <w:t>Puanlar</w:t>
            </w:r>
          </w:p>
        </w:tc>
        <w:tc>
          <w:tcPr>
            <w:tcW w:w="188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13" w:type="pct"/>
            <w:gridSpan w:val="2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215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186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15" w:type="pct"/>
            <w:gridSpan w:val="2"/>
          </w:tcPr>
          <w:p w:rsidR="00A65AE9" w:rsidRPr="00F53E8A" w:rsidRDefault="00A65AE9" w:rsidP="002A25E1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186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02" w:type="pct"/>
            <w:gridSpan w:val="2"/>
          </w:tcPr>
          <w:p w:rsidR="00A65AE9" w:rsidRPr="00F53E8A" w:rsidRDefault="00A65AE9" w:rsidP="009432EB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00" w:type="pct"/>
          </w:tcPr>
          <w:p w:rsidR="00A65AE9" w:rsidRPr="00F53E8A" w:rsidRDefault="00A65AE9" w:rsidP="009432EB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188" w:type="pct"/>
          </w:tcPr>
          <w:p w:rsidR="00A65AE9" w:rsidRPr="00F53E8A" w:rsidRDefault="00A65AE9" w:rsidP="005C4544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13" w:type="pct"/>
          </w:tcPr>
          <w:p w:rsidR="00A65AE9" w:rsidRPr="00F53E8A" w:rsidRDefault="00A65AE9" w:rsidP="005C4544">
            <w:pPr>
              <w:spacing w:after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02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200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08" w:type="pct"/>
          </w:tcPr>
          <w:p w:rsidR="00A65AE9" w:rsidRPr="00F53E8A" w:rsidRDefault="00A65AE9" w:rsidP="009432EB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193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208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93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202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0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5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410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  <w:r w:rsidRPr="009432EB">
              <w:rPr>
                <w:sz w:val="18"/>
                <w:szCs w:val="18"/>
              </w:rPr>
              <w:t>100</w:t>
            </w:r>
          </w:p>
        </w:tc>
      </w:tr>
      <w:tr w:rsidR="00A65AE9" w:rsidRPr="001348C7" w:rsidTr="002A25E1">
        <w:trPr>
          <w:trHeight w:val="203"/>
        </w:trPr>
        <w:tc>
          <w:tcPr>
            <w:tcW w:w="576" w:type="pct"/>
            <w:gridSpan w:val="2"/>
            <w:shd w:val="clear" w:color="auto" w:fill="EAF1DD"/>
          </w:tcPr>
          <w:p w:rsidR="00A65AE9" w:rsidRPr="009432EB" w:rsidRDefault="00A65AE9" w:rsidP="009432EB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9432EB">
              <w:rPr>
                <w:b/>
                <w:sz w:val="18"/>
                <w:szCs w:val="18"/>
              </w:rPr>
              <w:t>Öğrencinin aldığı puan</w:t>
            </w:r>
          </w:p>
        </w:tc>
        <w:tc>
          <w:tcPr>
            <w:tcW w:w="188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13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15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86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15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86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2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0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88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13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2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0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8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3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8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3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2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0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5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gridSpan w:val="2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410" w:type="pct"/>
          </w:tcPr>
          <w:p w:rsidR="00A65AE9" w:rsidRPr="009432EB" w:rsidRDefault="00A65AE9" w:rsidP="009432EB">
            <w:pPr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A65AE9" w:rsidRPr="001348C7" w:rsidTr="002A25E1">
        <w:trPr>
          <w:trHeight w:val="1102"/>
        </w:trPr>
        <w:tc>
          <w:tcPr>
            <w:tcW w:w="576" w:type="pct"/>
            <w:gridSpan w:val="2"/>
            <w:shd w:val="clear" w:color="auto" w:fill="EAF1DD"/>
          </w:tcPr>
          <w:p w:rsidR="00A65AE9" w:rsidRDefault="00A65AE9" w:rsidP="009432EB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</w:p>
          <w:p w:rsidR="00A65AE9" w:rsidRDefault="00A65AE9" w:rsidP="009432EB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Açıklamalar:</w:t>
            </w:r>
          </w:p>
          <w:p w:rsidR="00A65AE9" w:rsidRPr="009432EB" w:rsidRDefault="00A65AE9" w:rsidP="009432EB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3979" w:type="pct"/>
            <w:gridSpan w:val="24"/>
          </w:tcPr>
          <w:p w:rsidR="00A65AE9" w:rsidRPr="00BB5E60" w:rsidRDefault="00A65AE9" w:rsidP="00BB5E60">
            <w:pPr>
              <w:spacing w:after="0"/>
              <w:rPr>
                <w:b/>
                <w:sz w:val="20"/>
                <w:szCs w:val="20"/>
              </w:rPr>
            </w:pPr>
            <w:r w:rsidRPr="00BB5E60">
              <w:rPr>
                <w:b/>
                <w:sz w:val="20"/>
                <w:szCs w:val="20"/>
              </w:rPr>
              <w:t xml:space="preserve">1-   Her sorunun kaç puan olduğu yukarıdaki tabloda </w:t>
            </w:r>
            <w:r>
              <w:rPr>
                <w:b/>
                <w:sz w:val="20"/>
                <w:szCs w:val="20"/>
              </w:rPr>
              <w:t>verilmiştir.   2- Sınav süresi 4</w:t>
            </w:r>
            <w:r w:rsidRPr="00BB5E60">
              <w:rPr>
                <w:b/>
                <w:sz w:val="20"/>
                <w:szCs w:val="20"/>
              </w:rPr>
              <w:t xml:space="preserve">0 dakikadır. </w:t>
            </w:r>
          </w:p>
          <w:p w:rsidR="00A65AE9" w:rsidRDefault="00A65AE9" w:rsidP="00BB5E60">
            <w:pPr>
              <w:spacing w:after="0"/>
              <w:rPr>
                <w:b/>
                <w:sz w:val="20"/>
                <w:szCs w:val="20"/>
              </w:rPr>
            </w:pPr>
            <w:r w:rsidRPr="00BB5E60">
              <w:rPr>
                <w:b/>
                <w:sz w:val="20"/>
                <w:szCs w:val="20"/>
              </w:rPr>
              <w:t xml:space="preserve">3-  Cevaplamaya istediğiniz sorudan başlayabilirsiniz.               </w:t>
            </w:r>
            <w:r>
              <w:rPr>
                <w:b/>
                <w:sz w:val="20"/>
                <w:szCs w:val="20"/>
              </w:rPr>
              <w:t xml:space="preserve">    </w:t>
            </w:r>
            <w:r w:rsidRPr="00BB5E6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   4- Soruların cevapları ve </w:t>
            </w:r>
            <w:r w:rsidRPr="00BB5E60">
              <w:rPr>
                <w:b/>
                <w:sz w:val="20"/>
                <w:szCs w:val="20"/>
              </w:rPr>
              <w:t xml:space="preserve"> puanlaması</w:t>
            </w:r>
            <w:r>
              <w:rPr>
                <w:b/>
                <w:sz w:val="20"/>
                <w:szCs w:val="20"/>
              </w:rPr>
              <w:t>,</w:t>
            </w:r>
          </w:p>
          <w:p w:rsidR="00A65AE9" w:rsidRPr="00BB5E60" w:rsidRDefault="00A65AE9" w:rsidP="00BB5E60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5-  Başarılar dilerim                                                                                           sınıf panosuna asılacaktır.</w:t>
            </w:r>
          </w:p>
          <w:p w:rsidR="00A65AE9" w:rsidRPr="009432EB" w:rsidRDefault="00A65AE9" w:rsidP="00BB5E60">
            <w:pPr>
              <w:spacing w:after="0"/>
              <w:rPr>
                <w:sz w:val="18"/>
                <w:szCs w:val="18"/>
              </w:rPr>
            </w:pPr>
            <w:r w:rsidRPr="00BB5E60">
              <w:rPr>
                <w:rFonts w:ascii="Monotype Corsiva" w:hAnsi="Monotype Corsiva"/>
                <w:b/>
                <w:sz w:val="20"/>
                <w:szCs w:val="20"/>
              </w:rPr>
              <w:t xml:space="preserve">                    </w:t>
            </w:r>
          </w:p>
        </w:tc>
        <w:tc>
          <w:tcPr>
            <w:tcW w:w="445" w:type="pct"/>
            <w:gridSpan w:val="2"/>
          </w:tcPr>
          <w:p w:rsidR="00A65AE9" w:rsidRPr="006C10CD" w:rsidRDefault="00A65AE9">
            <w:pPr>
              <w:rPr>
                <w:b/>
                <w:sz w:val="16"/>
                <w:szCs w:val="16"/>
              </w:rPr>
            </w:pPr>
            <w:r w:rsidRPr="006C10CD">
              <w:rPr>
                <w:b/>
                <w:sz w:val="16"/>
                <w:szCs w:val="16"/>
              </w:rPr>
              <w:t>Aldığı NOT:</w:t>
            </w:r>
          </w:p>
          <w:p w:rsidR="00A65AE9" w:rsidRDefault="00A65AE9" w:rsidP="00D05CFC">
            <w:pPr>
              <w:spacing w:after="0"/>
              <w:ind w:left="110"/>
              <w:rPr>
                <w:b/>
                <w:sz w:val="20"/>
                <w:szCs w:val="20"/>
              </w:rPr>
            </w:pPr>
          </w:p>
          <w:p w:rsidR="00A65AE9" w:rsidRPr="009432EB" w:rsidRDefault="00A65AE9" w:rsidP="00D05CFC">
            <w:pPr>
              <w:spacing w:after="0"/>
              <w:rPr>
                <w:sz w:val="18"/>
                <w:szCs w:val="18"/>
              </w:rPr>
            </w:pPr>
          </w:p>
        </w:tc>
      </w:tr>
    </w:tbl>
    <w:p w:rsidR="00A65AE9" w:rsidRDefault="00A65AE9" w:rsidP="00A35D65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SORULAR-B</w:t>
      </w:r>
    </w:p>
    <w:p w:rsidR="00A65AE9" w:rsidRDefault="00A65AE9" w:rsidP="00122B41">
      <w:pPr>
        <w:rPr>
          <w:b/>
          <w:sz w:val="28"/>
          <w:szCs w:val="28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6" type="#_x0000_t202" style="position:absolute;margin-left:278.8pt;margin-top:4.3pt;width:274.5pt;height:207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" strokecolor="#4f81bd" strokeweight="2pt">
            <v:textbox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26" type="#_x0000_t75" style="width:261pt;height:189pt;visibility:visible">
                        <v:imagedata r:id="rId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27" type="#_x0000_t202" style="position:absolute;margin-left:-3.95pt;margin-top:4.3pt;width:279pt;height:20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" strokecolor="#4f81bd" strokeweight="2pt">
            <v:textbox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35" o:spid="_x0000_i1028" type="#_x0000_t75" style="width:264pt;height:195.75pt;visibility:visible">
                        <v:imagedata r:id="rId6" o:title=""/>
                      </v:shape>
                    </w:pict>
                  </w:r>
                </w:p>
              </w:txbxContent>
            </v:textbox>
          </v:shape>
        </w:pict>
      </w:r>
    </w:p>
    <w:p w:rsidR="00A65AE9" w:rsidRDefault="00A65AE9">
      <w:pPr>
        <w:rPr>
          <w:b/>
          <w:sz w:val="28"/>
          <w:szCs w:val="28"/>
        </w:rPr>
      </w:pPr>
      <w:r>
        <w:rPr>
          <w:noProof/>
          <w:lang w:eastAsia="tr-TR"/>
        </w:rPr>
        <w:pict>
          <v:shape id="Metin Kutusu 3" o:spid="_x0000_s1028" type="#_x0000_t202" style="position:absolute;margin-left:-3.95pt;margin-top:186.15pt;width:279pt;height:210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" strokecolor="#4f81bd" strokeweight="2pt">
            <v:textbox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39" o:spid="_x0000_i1030" type="#_x0000_t75" style="width:261pt;height:189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" o:spid="_x0000_s1029" type="#_x0000_t202" style="position:absolute;margin-left:275.05pt;margin-top:186.15pt;width:278.25pt;height:210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" strokecolor="#4f81bd" strokeweight="2pt">
            <v:textbox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43" o:spid="_x0000_i1032" type="#_x0000_t75" style="width:261pt;height:198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30" type="#_x0000_t202" style="position:absolute;margin-left:-3.95pt;margin-top:396.15pt;width:557.25pt;height:213.7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" strokecolor="#4f81bd" strokeweight="2pt">
            <v:textbox>
              <w:txbxContent>
                <w:p w:rsidR="00A65AE9" w:rsidRPr="004B32D1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</w:rPr>
                  </w:pPr>
                  <w:r w:rsidRPr="00CF4060">
                    <w:rPr>
                      <w:noProof/>
                      <w:lang w:eastAsia="tr-TR"/>
                    </w:rPr>
                    <w:pict>
                      <v:shape id="Resim 36" o:spid="_x0000_i1034" type="#_x0000_t75" style="width:265.5pt;height:191.25pt;visibility:visible">
                        <v:imagedata r:id="rId9" o:title=""/>
                      </v:shape>
                    </w:pict>
                  </w: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  <w:p w:rsidR="00A65AE9" w:rsidRPr="00E654EE" w:rsidRDefault="00A65AE9" w:rsidP="00324306">
                  <w:pPr>
                    <w:spacing w:after="0"/>
                    <w:rPr>
                      <w:rFonts w:ascii="Times New Roman" w:hAnsi="Times New Roman"/>
                      <w:b/>
                      <w:u w:val="single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" o:spid="_x0000_s1031" type="#_x0000_t202" style="position:absolute;margin-left:275.05pt;margin-top:396.15pt;width:278.25pt;height:213.7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" strokecolor="#4f81bd" strokeweight="2pt">
            <v:textbox>
              <w:txbxContent>
                <w:p w:rsidR="00A65AE9" w:rsidRPr="004B32D1" w:rsidRDefault="00A65AE9" w:rsidP="00324306">
                  <w:pPr>
                    <w:spacing w:after="0"/>
                    <w:rPr>
                      <w:b/>
                      <w:noProof/>
                      <w:lang w:eastAsia="tr-TR"/>
                    </w:rPr>
                  </w:pPr>
                  <w:r w:rsidRPr="00CF4060">
                    <w:rPr>
                      <w:noProof/>
                      <w:lang w:eastAsia="tr-TR"/>
                    </w:rPr>
                    <w:pict>
                      <v:shape id="Resim 22" o:spid="_x0000_i1036" type="#_x0000_t75" style="width:261.75pt;height:180.75pt;visibility:visible">
                        <v:imagedata r:id="rId10" o:title=""/>
                      </v:shape>
                    </w:pict>
                  </w:r>
                </w:p>
                <w:p w:rsidR="00A65AE9" w:rsidRPr="00F64A72" w:rsidRDefault="00A65AE9" w:rsidP="00324306">
                  <w:pPr>
                    <w:spacing w:after="0"/>
                    <w:rPr>
                      <w:b/>
                      <w:i/>
                      <w:u w:val="single"/>
                    </w:rPr>
                  </w:pPr>
                  <w:r w:rsidRPr="004B32D1">
                    <w:rPr>
                      <w:b/>
                      <w:noProof/>
                      <w:lang w:eastAsia="tr-TR"/>
                    </w:rPr>
                    <w:t xml:space="preserve">          </w:t>
                  </w:r>
                </w:p>
              </w:txbxContent>
            </v:textbox>
          </v:shape>
        </w:pict>
      </w:r>
      <w:r>
        <w:rPr>
          <w:b/>
          <w:sz w:val="28"/>
          <w:szCs w:val="28"/>
        </w:rPr>
        <w:br w:type="page"/>
      </w:r>
    </w:p>
    <w:p w:rsidR="00A65AE9" w:rsidRPr="00122B41" w:rsidRDefault="00A65AE9" w:rsidP="00122B41">
      <w:pPr>
        <w:rPr>
          <w:b/>
          <w:sz w:val="28"/>
          <w:szCs w:val="28"/>
        </w:rPr>
      </w:pPr>
      <w:r>
        <w:rPr>
          <w:noProof/>
          <w:lang w:eastAsia="tr-TR"/>
        </w:rPr>
        <w:pict>
          <v:shape id="Metin Kutusu 47" o:spid="_x0000_s1032" type="#_x0000_t202" style="position:absolute;margin-left:285.55pt;margin-top:665.8pt;width:270pt;height:147.75pt;z-index:25166643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" strokecolor="#4f81bd" strokeweight="2pt">
            <v:textbox style="mso-fit-shape-to-text:t"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4" o:spid="_x0000_i1038" type="#_x0000_t75" style="width:226.5pt;height:116.2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33" type="#_x0000_t202" style="position:absolute;margin-left:-3.2pt;margin-top:663.55pt;width:558.75pt;height:150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" strokecolor="#4f81bd" strokeweight="2pt">
            <v:textbox>
              <w:txbxContent>
                <w:p w:rsidR="00A65AE9" w:rsidRDefault="00A65AE9" w:rsidP="00DF53C8">
                  <w:pPr>
                    <w:spacing w:after="0"/>
                  </w:pPr>
                  <w:r>
                    <w:t xml:space="preserve">     </w:t>
                  </w:r>
                </w:p>
                <w:p w:rsidR="00A65AE9" w:rsidRDefault="00A65AE9"/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34" type="#_x0000_t202" style="position:absolute;margin-left:285.55pt;margin-top:497.05pt;width:270pt;height:166.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" strokecolor="#4f81bd" strokeweight="2pt">
            <v:textbox>
              <w:txbxContent>
                <w:p w:rsidR="00A65AE9" w:rsidRDefault="00A65AE9" w:rsidP="00F87024">
                  <w:pPr>
                    <w:spacing w:after="0"/>
                    <w:rPr>
                      <w:rFonts w:ascii="Times New Roman" w:hAnsi="Times New Roman"/>
                      <w:b/>
                      <w:i/>
                    </w:rPr>
                  </w:pPr>
                  <w:r w:rsidRPr="00CF4060">
                    <w:rPr>
                      <w:noProof/>
                      <w:lang w:eastAsia="tr-TR"/>
                    </w:rPr>
                    <w:pict>
                      <v:shape id="Resim 8" o:spid="_x0000_i1040" type="#_x0000_t75" style="width:261pt;height:156.75pt;visibility:visible">
                        <v:imagedata r:id="rId12" o:title=""/>
                      </v:shape>
                    </w:pict>
                  </w:r>
                </w:p>
                <w:p w:rsidR="00A65AE9" w:rsidRPr="00F64A72" w:rsidRDefault="00A65AE9" w:rsidP="00F87024">
                  <w:pPr>
                    <w:spacing w:after="0"/>
                    <w:rPr>
                      <w:rFonts w:ascii="Times New Roman" w:hAnsi="Times New Roman"/>
                      <w:b/>
                      <w:i/>
                    </w:rPr>
                  </w:pPr>
                  <w:r>
                    <w:rPr>
                      <w:rFonts w:ascii="Times New Roman" w:hAnsi="Times New Roman"/>
                      <w:b/>
                      <w:i/>
                    </w:rPr>
                    <w:t xml:space="preserve">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" o:spid="_x0000_s1035" type="#_x0000_t202" style="position:absolute;margin-left:-3.2pt;margin-top:497.05pt;width:288.75pt;height:166.5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" strokecolor="#4f81bd" strokeweight="2pt">
            <v:textbox>
              <w:txbxContent>
                <w:p w:rsidR="00A65AE9" w:rsidRDefault="00A65AE9">
                  <w:pPr>
                    <w:rPr>
                      <w:i/>
                      <w:noProof/>
                      <w:lang w:eastAsia="tr-TR"/>
                    </w:rPr>
                  </w:pPr>
                  <w:r w:rsidRPr="005201C2">
                    <w:rPr>
                      <w:i/>
                      <w:noProof/>
                      <w:lang w:eastAsia="tr-TR"/>
                    </w:rPr>
                    <w:pict>
                      <v:shape id="Resim 42" o:spid="_x0000_i1042" type="#_x0000_t75" style="width:264pt;height:142.5pt;visibility:visible">
                        <v:imagedata r:id="rId13" o:title=""/>
                      </v:shape>
                    </w:pict>
                  </w:r>
                </w:p>
                <w:p w:rsidR="00A65AE9" w:rsidRPr="00F64A72" w:rsidRDefault="00A65AE9">
                  <w:pPr>
                    <w:rPr>
                      <w:i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4" o:spid="_x0000_s1036" type="#_x0000_t202" style="position:absolute;margin-left:-3.2pt;margin-top:663.55pt;width:288.75pt;height:150pt;z-index:25166540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" strokecolor="#4f81bd" strokeweight="2pt">
            <v:textbox style="mso-fit-shape-to-text:t"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6" o:spid="_x0000_i1044" type="#_x0000_t75" style="width:219.75pt;height:115.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37" type="#_x0000_t202" style="position:absolute;margin-left:285.55pt;margin-top:333.55pt;width:270pt;height:163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" strokecolor="#4f81bd" strokeweight="2pt">
            <v:textbox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41" o:spid="_x0000_i1046" type="#_x0000_t75" style="width:252pt;height:165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38" type="#_x0000_t202" style="position:absolute;margin-left:-3.2pt;margin-top:333.55pt;width:288.75pt;height:163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" strokecolor="#4f81bd" strokeweight="2pt">
            <v:textbox>
              <w:txbxContent>
                <w:p w:rsidR="00A65AE9" w:rsidRDefault="00A65AE9">
                  <w:r w:rsidRPr="00CF4060">
                    <w:rPr>
                      <w:noProof/>
                      <w:lang w:eastAsia="tr-TR"/>
                    </w:rPr>
                    <w:pict>
                      <v:shape id="Resim 5" o:spid="_x0000_i1048" type="#_x0000_t75" style="width:261pt;height:147pt;visibility:visible">
                        <v:imagedata r:id="rId1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39" type="#_x0000_t202" style="position:absolute;margin-left:-3.2pt;margin-top:333.55pt;width:558.75pt;height:163.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" strokecolor="#4f81bd" strokeweight="2pt">
            <v:textbox>
              <w:txbxContent>
                <w:p w:rsidR="00A65AE9" w:rsidRPr="00DC39A0" w:rsidRDefault="00A65AE9">
                  <w:pPr>
                    <w:rPr>
                      <w:rFonts w:ascii="Times New Roman" w:hAnsi="Times New Roman"/>
                      <w:snapToGrid w:val="0"/>
                      <w:color w:val="000000"/>
                      <w:w w:val="0"/>
                      <w:sz w:val="2"/>
                      <w:u w:color="000000"/>
                      <w:bdr w:val="none" w:sz="0" w:space="0" w:color="000000"/>
                      <w:shd w:val="clear" w:color="000000" w:fill="000000"/>
                      <w:lang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" o:spid="_x0000_s1040" type="#_x0000_t202" style="position:absolute;margin-left:285.55pt;margin-top:167.05pt;width:270pt;height:166.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" strokecolor="#4f81bd" strokeweight="2pt">
            <v:textbox>
              <w:txbxContent>
                <w:p w:rsidR="00A65AE9" w:rsidRPr="004B32D1" w:rsidRDefault="00A65AE9">
                  <w:pPr>
                    <w:rPr>
                      <w:b/>
                    </w:rPr>
                  </w:pPr>
                  <w:r w:rsidRPr="004B32D1">
                    <w:rPr>
                      <w:b/>
                      <w:noProof/>
                      <w:lang w:eastAsia="tr-TR"/>
                    </w:rPr>
                    <w:t xml:space="preserve">  </w:t>
                  </w:r>
                  <w:r w:rsidRPr="005201C2">
                    <w:rPr>
                      <w:b/>
                      <w:noProof/>
                      <w:lang w:eastAsia="tr-TR"/>
                    </w:rPr>
                    <w:pict>
                      <v:shape id="Resim 34" o:spid="_x0000_i1050" type="#_x0000_t75" style="width:246pt;height:138pt;visibility:visible">
                        <v:imagedata r:id="rId17" o:title=""/>
                      </v:shape>
                    </w:pict>
                  </w:r>
                  <w:r w:rsidRPr="004B32D1">
                    <w:rPr>
                      <w:b/>
                      <w:noProof/>
                      <w:lang w:eastAsia="tr-TR"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041" type="#_x0000_t202" style="position:absolute;margin-left:-3.2pt;margin-top:167.05pt;width:558.75pt;height:166.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" strokecolor="#4f81bd" strokeweight="2pt">
            <v:textbox>
              <w:txbxContent>
                <w:p w:rsidR="00A65AE9" w:rsidRPr="00015A5C" w:rsidRDefault="00A65AE9" w:rsidP="004B32D1">
                  <w:pPr>
                    <w:spacing w:after="0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F4060">
                    <w:rPr>
                      <w:noProof/>
                      <w:lang w:eastAsia="tr-TR"/>
                    </w:rPr>
                    <w:pict>
                      <v:shape id="Resim 21" o:spid="_x0000_i1052" type="#_x0000_t75" style="width:271.5pt;height:155.25pt;visibility:visible">
                        <v:imagedata r:id="rId18" o:title=""/>
                      </v:shape>
                    </w:pict>
                  </w:r>
                </w:p>
                <w:p w:rsidR="00A65AE9" w:rsidRPr="00015A5C" w:rsidRDefault="00A65AE9" w:rsidP="004B32D1">
                  <w:pPr>
                    <w:pStyle w:val="ListParagraph"/>
                    <w:spacing w:after="0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" o:spid="_x0000_s1042" type="#_x0000_t202" style="position:absolute;margin-left:285.55pt;margin-top:-9.2pt;width:270pt;height:171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" strokecolor="#4f81bd" strokeweight="2pt">
            <v:textbox>
              <w:txbxContent>
                <w:p w:rsidR="00A65AE9" w:rsidRDefault="00A65AE9" w:rsidP="004B32D1">
                  <w:pPr>
                    <w:spacing w:after="0"/>
                    <w:rPr>
                      <w:rFonts w:ascii="Times New Roman" w:hAnsi="Times New Roman"/>
                      <w:b/>
                    </w:rPr>
                  </w:pPr>
                  <w:r w:rsidRPr="00CF4060">
                    <w:rPr>
                      <w:noProof/>
                      <w:lang w:eastAsia="tr-TR"/>
                    </w:rPr>
                    <w:pict>
                      <v:shape id="Resim 28" o:spid="_x0000_i1054" type="#_x0000_t75" style="width:253.5pt;height:135pt;visibility:visible">
                        <v:imagedata r:id="rId19" o:title=""/>
                      </v:shape>
                    </w:pict>
                  </w:r>
                </w:p>
                <w:p w:rsidR="00A65AE9" w:rsidRDefault="00A65AE9" w:rsidP="004B32D1">
                  <w:pPr>
                    <w:spacing w:after="0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 xml:space="preserve">       </w:t>
                  </w:r>
                </w:p>
                <w:p w:rsidR="00A65AE9" w:rsidRDefault="00A65AE9"/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43" type="#_x0000_t202" style="position:absolute;margin-left:-3.2pt;margin-top:-9.2pt;width:558.75pt;height:171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" strokecolor="#4f81bd" strokeweight="2pt">
            <v:textbox>
              <w:txbxContent>
                <w:p w:rsidR="00A65AE9" w:rsidRDefault="00A65AE9" w:rsidP="007507FB">
                  <w:pPr>
                    <w:spacing w:after="0"/>
                    <w:rPr>
                      <w:rFonts w:ascii="Times New Roman" w:hAnsi="Times New Roman"/>
                      <w:b/>
                      <w:i/>
                    </w:rPr>
                  </w:pPr>
                  <w:r w:rsidRPr="00CF4060">
                    <w:rPr>
                      <w:noProof/>
                      <w:lang w:eastAsia="tr-TR"/>
                    </w:rPr>
                    <w:pict>
                      <v:shape id="Resim 24" o:spid="_x0000_i1056" type="#_x0000_t75" style="width:252.75pt;height:159pt;visibility:visible">
                        <v:imagedata r:id="rId20" o:title=""/>
                      </v:shape>
                    </w:pict>
                  </w:r>
                </w:p>
                <w:p w:rsidR="00A65AE9" w:rsidRDefault="00A65AE9" w:rsidP="007507FB">
                  <w:pPr>
                    <w:spacing w:after="0"/>
                    <w:rPr>
                      <w:rFonts w:ascii="Times New Roman" w:hAnsi="Times New Roman"/>
                      <w:b/>
                      <w:i/>
                    </w:rPr>
                  </w:pPr>
                </w:p>
                <w:p w:rsidR="00A65AE9" w:rsidRPr="007507FB" w:rsidRDefault="00A65AE9" w:rsidP="007507FB">
                  <w:pPr>
                    <w:spacing w:after="0"/>
                    <w:rPr>
                      <w:rFonts w:ascii="Times New Roman" w:hAnsi="Times New Roman"/>
                      <w:b/>
                      <w:i/>
                    </w:rPr>
                  </w:pPr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</w:p>
                <w:p w:rsidR="00A65AE9" w:rsidRDefault="00A65AE9"/>
              </w:txbxContent>
            </v:textbox>
          </v:shape>
        </w:pict>
      </w:r>
    </w:p>
    <w:sectPr w:rsidR="00A65AE9" w:rsidRPr="00122B41" w:rsidSect="00A35D65">
      <w:pgSz w:w="11906" w:h="16838"/>
      <w:pgMar w:top="454" w:right="454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Levenim MT">
    <w:panose1 w:val="02010502060101010101"/>
    <w:charset w:val="B1"/>
    <w:family w:val="auto"/>
    <w:pitch w:val="variable"/>
    <w:sig w:usb0="00000801" w:usb1="00000000" w:usb2="00000000" w:usb3="00000000" w:csb0="00000020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E66ED"/>
    <w:multiLevelType w:val="hybridMultilevel"/>
    <w:tmpl w:val="F620BDA0"/>
    <w:lvl w:ilvl="0" w:tplc="705600C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CD27D6"/>
    <w:multiLevelType w:val="hybridMultilevel"/>
    <w:tmpl w:val="567C3EDA"/>
    <w:lvl w:ilvl="0" w:tplc="AA306268">
      <w:start w:val="1"/>
      <w:numFmt w:val="lowerLetter"/>
      <w:lvlText w:val="%1)"/>
      <w:lvlJc w:val="left"/>
      <w:pPr>
        <w:ind w:left="76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">
    <w:nsid w:val="1AB37D8A"/>
    <w:multiLevelType w:val="hybridMultilevel"/>
    <w:tmpl w:val="06E0FB2A"/>
    <w:lvl w:ilvl="0" w:tplc="493625F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9F5513C"/>
    <w:multiLevelType w:val="hybridMultilevel"/>
    <w:tmpl w:val="0CAA58C2"/>
    <w:lvl w:ilvl="0" w:tplc="0E8A2CD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A6E7E"/>
    <w:rsid w:val="00015A5C"/>
    <w:rsid w:val="000242C4"/>
    <w:rsid w:val="0004435D"/>
    <w:rsid w:val="000851B6"/>
    <w:rsid w:val="000A1446"/>
    <w:rsid w:val="000A6E7E"/>
    <w:rsid w:val="000C4B37"/>
    <w:rsid w:val="001161CF"/>
    <w:rsid w:val="00122B41"/>
    <w:rsid w:val="00131C0F"/>
    <w:rsid w:val="001348C7"/>
    <w:rsid w:val="00195F06"/>
    <w:rsid w:val="001A2130"/>
    <w:rsid w:val="0024361F"/>
    <w:rsid w:val="00277122"/>
    <w:rsid w:val="00284F74"/>
    <w:rsid w:val="002961AD"/>
    <w:rsid w:val="002A25E1"/>
    <w:rsid w:val="002E728A"/>
    <w:rsid w:val="00324306"/>
    <w:rsid w:val="003A03E4"/>
    <w:rsid w:val="003E30A7"/>
    <w:rsid w:val="003F0331"/>
    <w:rsid w:val="004168C1"/>
    <w:rsid w:val="004404A5"/>
    <w:rsid w:val="00496FEE"/>
    <w:rsid w:val="004A7F67"/>
    <w:rsid w:val="004B32D1"/>
    <w:rsid w:val="005147E9"/>
    <w:rsid w:val="005201C2"/>
    <w:rsid w:val="005C4544"/>
    <w:rsid w:val="005E6CC4"/>
    <w:rsid w:val="006551FE"/>
    <w:rsid w:val="006C10CD"/>
    <w:rsid w:val="00703A60"/>
    <w:rsid w:val="00707992"/>
    <w:rsid w:val="00723DBB"/>
    <w:rsid w:val="007356CD"/>
    <w:rsid w:val="007507FB"/>
    <w:rsid w:val="0075772A"/>
    <w:rsid w:val="00821182"/>
    <w:rsid w:val="008247AB"/>
    <w:rsid w:val="00850446"/>
    <w:rsid w:val="00893EED"/>
    <w:rsid w:val="00911BA1"/>
    <w:rsid w:val="00926E97"/>
    <w:rsid w:val="009432EB"/>
    <w:rsid w:val="009905BF"/>
    <w:rsid w:val="009B0DD4"/>
    <w:rsid w:val="009B6237"/>
    <w:rsid w:val="00A26D45"/>
    <w:rsid w:val="00A31AD2"/>
    <w:rsid w:val="00A35D65"/>
    <w:rsid w:val="00A65AE9"/>
    <w:rsid w:val="00AF3B3C"/>
    <w:rsid w:val="00B352BD"/>
    <w:rsid w:val="00B5644C"/>
    <w:rsid w:val="00BB5E60"/>
    <w:rsid w:val="00C0287D"/>
    <w:rsid w:val="00C04BEB"/>
    <w:rsid w:val="00C35FA6"/>
    <w:rsid w:val="00C460EF"/>
    <w:rsid w:val="00C6212F"/>
    <w:rsid w:val="00CA5438"/>
    <w:rsid w:val="00CF4060"/>
    <w:rsid w:val="00CF613F"/>
    <w:rsid w:val="00D05CFC"/>
    <w:rsid w:val="00D66539"/>
    <w:rsid w:val="00D76333"/>
    <w:rsid w:val="00DC39A0"/>
    <w:rsid w:val="00DF097C"/>
    <w:rsid w:val="00DF53C8"/>
    <w:rsid w:val="00DF65B1"/>
    <w:rsid w:val="00E068EE"/>
    <w:rsid w:val="00E2245C"/>
    <w:rsid w:val="00E54035"/>
    <w:rsid w:val="00E64DDB"/>
    <w:rsid w:val="00E654EE"/>
    <w:rsid w:val="00EA7E38"/>
    <w:rsid w:val="00ED16E3"/>
    <w:rsid w:val="00EE1BA6"/>
    <w:rsid w:val="00EF4CEB"/>
    <w:rsid w:val="00F3527E"/>
    <w:rsid w:val="00F53E8A"/>
    <w:rsid w:val="00F559AC"/>
    <w:rsid w:val="00F64A72"/>
    <w:rsid w:val="00F87024"/>
    <w:rsid w:val="00FC7DFA"/>
    <w:rsid w:val="00FE5EF3"/>
    <w:rsid w:val="00FF46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361F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4361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4361F"/>
    <w:rPr>
      <w:rFonts w:ascii="Cambria" w:hAnsi="Cambria" w:cs="Times New Roman"/>
      <w:b/>
      <w:bCs/>
      <w:color w:val="365F91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rsid w:val="00FC7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C7DF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FC7DF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82118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emf"/><Relationship Id="rId18" Type="http://schemas.openxmlformats.org/officeDocument/2006/relationships/image" Target="media/image14.w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wmf"/><Relationship Id="rId12" Type="http://schemas.openxmlformats.org/officeDocument/2006/relationships/image" Target="media/image8.w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0" Type="http://schemas.openxmlformats.org/officeDocument/2006/relationships/image" Target="media/image16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7.w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wmf"/><Relationship Id="rId19" Type="http://schemas.openxmlformats.org/officeDocument/2006/relationships/image" Target="media/image15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357</TotalTime>
  <Pages>2</Pages>
  <Words>115</Words>
  <Characters>661</Characters>
  <Application>Microsoft Office Outlook</Application>
  <DocSecurity>0</DocSecurity>
  <Lines>0</Lines>
  <Paragraphs>0</Paragraphs>
  <ScaleCrop>false</ScaleCrop>
  <Company>By NeC ® 2010 | Katilimsiz.Com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Adem</dc:creator>
  <cp:keywords/>
  <dc:description/>
  <cp:lastModifiedBy>edanur</cp:lastModifiedBy>
  <cp:revision>58</cp:revision>
  <cp:lastPrinted>2012-12-04T11:28:00Z</cp:lastPrinted>
  <dcterms:created xsi:type="dcterms:W3CDTF">2012-11-25T16:57:00Z</dcterms:created>
  <dcterms:modified xsi:type="dcterms:W3CDTF">2012-12-09T10:32:00Z</dcterms:modified>
</cp:coreProperties>
</file>