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0"/>
      </w:tblGrid>
      <w:tr w:rsidR="00461BBB" w:rsidRPr="009A156F" w:rsidTr="00203858">
        <w:trPr>
          <w:trHeight w:val="1248"/>
        </w:trPr>
        <w:tc>
          <w:tcPr>
            <w:tcW w:w="2225" w:type="dxa"/>
          </w:tcPr>
          <w:p w:rsidR="00461BBB" w:rsidRPr="009A156F" w:rsidRDefault="00461BBB" w:rsidP="00057852">
            <w:pPr>
              <w:spacing w:line="240" w:lineRule="auto"/>
              <w:rPr>
                <w:rFonts w:ascii="Hand writing Mutlu" w:hAnsi="Hand writing Mutlu"/>
                <w:b/>
                <w:sz w:val="56"/>
              </w:rPr>
            </w:pPr>
            <w:r w:rsidRPr="009A156F">
              <w:rPr>
                <w:rFonts w:ascii="Hand writing Mutlu" w:hAnsi="Hand writing Mutlu"/>
                <w:noProof/>
                <w:sz w:val="56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05pt;height:75pt;visibility:visible">
                  <v:imagedata r:id="rId6" o:title=""/>
                </v:shape>
              </w:pict>
            </w:r>
          </w:p>
        </w:tc>
      </w:tr>
    </w:tbl>
    <w:p w:rsidR="00461BBB" w:rsidRPr="009A156F" w:rsidRDefault="00461BBB" w:rsidP="00057852">
      <w:pPr>
        <w:spacing w:line="240" w:lineRule="auto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  <w:highlight w:val="yellow"/>
        </w:rPr>
        <w:t>et</w:t>
      </w:r>
      <w:r w:rsidRPr="009A156F">
        <w:rPr>
          <w:rFonts w:ascii="Hand writing Mutlu" w:hAnsi="Hand writing Mutlu"/>
          <w:sz w:val="48"/>
          <w:szCs w:val="48"/>
        </w:rPr>
        <w:t xml:space="preserve">  et  et  et  et  et  et  et  et  et  et  et  et  et  et  et  et  et  et et  et  et</w:t>
      </w:r>
    </w:p>
    <w:tbl>
      <w:tblPr>
        <w:tblpPr w:leftFromText="141" w:rightFromText="141" w:vertAnchor="text" w:horzAnchor="margin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5"/>
      </w:tblGrid>
      <w:tr w:rsidR="00461BBB" w:rsidRPr="009A156F" w:rsidTr="00203858">
        <w:trPr>
          <w:trHeight w:val="1393"/>
        </w:trPr>
        <w:tc>
          <w:tcPr>
            <w:tcW w:w="2105" w:type="dxa"/>
          </w:tcPr>
          <w:p w:rsidR="00461BBB" w:rsidRPr="009A156F" w:rsidRDefault="00461BBB" w:rsidP="00203858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9A156F">
              <w:rPr>
                <w:rFonts w:ascii="Hand writing Mutlu" w:hAnsi="Hand writing Mutlu"/>
                <w:b/>
                <w:noProof/>
                <w:sz w:val="48"/>
                <w:szCs w:val="48"/>
                <w:lang w:eastAsia="tr-TR"/>
              </w:rPr>
              <w:pict>
                <v:shape id="Resim 4" o:spid="_x0000_i1026" type="#_x0000_t75" style="width:93.75pt;height:62.25pt;visibility:visible">
                  <v:imagedata r:id="rId7" o:title=""/>
                </v:shape>
              </w:pict>
            </w:r>
          </w:p>
        </w:tc>
      </w:tr>
    </w:tbl>
    <w:p w:rsidR="00461BBB" w:rsidRPr="009A156F" w:rsidRDefault="00461BBB" w:rsidP="00057852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461BBB" w:rsidRPr="009A156F" w:rsidRDefault="00461BBB" w:rsidP="00057852">
      <w:pPr>
        <w:spacing w:line="240" w:lineRule="auto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  <w:highlight w:val="yellow"/>
        </w:rPr>
        <w:t>at</w:t>
      </w:r>
      <w:r w:rsidRPr="009A156F">
        <w:rPr>
          <w:rFonts w:ascii="Hand writing Mutlu" w:hAnsi="Hand writing Mutlu"/>
          <w:sz w:val="48"/>
          <w:szCs w:val="48"/>
        </w:rPr>
        <w:t xml:space="preserve">  at  at  at  at  at  at  at at at at  at  at  at  at  at  at  at  at at</w:t>
      </w:r>
    </w:p>
    <w:tbl>
      <w:tblPr>
        <w:tblpPr w:leftFromText="141" w:rightFromText="141" w:vertAnchor="text" w:tblpX="-1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0"/>
      </w:tblGrid>
      <w:tr w:rsidR="00461BBB" w:rsidRPr="009A156F" w:rsidTr="00EF7049">
        <w:trPr>
          <w:trHeight w:val="1306"/>
        </w:trPr>
        <w:tc>
          <w:tcPr>
            <w:tcW w:w="1790" w:type="dxa"/>
          </w:tcPr>
          <w:p w:rsidR="00461BBB" w:rsidRPr="009A156F" w:rsidRDefault="00461BBB" w:rsidP="002806A3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9A156F">
              <w:rPr>
                <w:rFonts w:ascii="Hand writing Mutlu" w:hAnsi="Hand writing Mutlu"/>
                <w:b/>
                <w:noProof/>
                <w:sz w:val="48"/>
                <w:szCs w:val="48"/>
                <w:lang w:eastAsia="tr-TR"/>
              </w:rPr>
              <w:pict>
                <v:shape id="Resim 9" o:spid="_x0000_i1027" type="#_x0000_t75" style="width:81pt;height:64.5pt;visibility:visible">
                  <v:imagedata r:id="rId8" o:title=""/>
                </v:shape>
              </w:pict>
            </w:r>
          </w:p>
        </w:tc>
      </w:tr>
    </w:tbl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</w:rPr>
        <w:t xml:space="preserve"> </w:t>
      </w:r>
      <w:r w:rsidRPr="009A156F">
        <w:rPr>
          <w:rFonts w:ascii="Hand writing Mutlu" w:hAnsi="Hand writing Mutlu"/>
          <w:sz w:val="48"/>
          <w:szCs w:val="48"/>
          <w:highlight w:val="yellow"/>
        </w:rPr>
        <w:t>tat</w:t>
      </w:r>
      <w:r w:rsidRPr="009A156F">
        <w:rPr>
          <w:rFonts w:ascii="Hand writing Mutlu" w:hAnsi="Hand writing Mutlu"/>
          <w:sz w:val="48"/>
          <w:szCs w:val="48"/>
        </w:rPr>
        <w:t xml:space="preserve">  tat  tat  tat  tat  tat  tat   tat tat  tat  tat  tat  tat  tat  tat  tat </w:t>
      </w:r>
    </w:p>
    <w:tbl>
      <w:tblPr>
        <w:tblpPr w:leftFromText="141" w:rightFromText="141" w:vertAnchor="text" w:tblpX="-1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3"/>
      </w:tblGrid>
      <w:tr w:rsidR="00461BBB" w:rsidRPr="009A156F" w:rsidTr="00203858">
        <w:trPr>
          <w:trHeight w:val="1237"/>
        </w:trPr>
        <w:tc>
          <w:tcPr>
            <w:tcW w:w="1609" w:type="dxa"/>
          </w:tcPr>
          <w:p w:rsidR="00461BBB" w:rsidRPr="009A156F" w:rsidRDefault="00461BBB" w:rsidP="002806A3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bookmarkStart w:id="0" w:name="_GoBack"/>
            <w:r w:rsidRPr="009A156F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shape id="Resim 10" o:spid="_x0000_i1028" type="#_x0000_t75" style="width:79.5pt;height:54pt;visibility:visible">
                  <v:imagedata r:id="rId9" o:title=""/>
                </v:shape>
              </w:pict>
            </w:r>
            <w:bookmarkEnd w:id="0"/>
          </w:p>
        </w:tc>
      </w:tr>
    </w:tbl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</w:rPr>
        <w:t>A</w:t>
      </w:r>
      <w:r w:rsidRPr="009A156F">
        <w:rPr>
          <w:rFonts w:ascii="Hand writing Mutlu" w:hAnsi="Hand writing Mutlu"/>
          <w:sz w:val="48"/>
          <w:szCs w:val="48"/>
          <w:highlight w:val="yellow"/>
        </w:rPr>
        <w:t>ta</w:t>
      </w:r>
      <w:r w:rsidRPr="009A156F">
        <w:rPr>
          <w:rFonts w:ascii="Hand writing Mutlu" w:hAnsi="Hand writing Mutlu"/>
          <w:sz w:val="48"/>
          <w:szCs w:val="48"/>
        </w:rPr>
        <w:t xml:space="preserve"> ata ata ata ata ata ata ata</w:t>
      </w:r>
    </w:p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</w:rPr>
        <w:t>Ata ata ata ata ata ata ata ata</w:t>
      </w:r>
    </w:p>
    <w:tbl>
      <w:tblPr>
        <w:tblpPr w:leftFromText="141" w:rightFromText="141" w:vertAnchor="text" w:tblpX="-1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8"/>
      </w:tblGrid>
      <w:tr w:rsidR="00461BBB" w:rsidRPr="009A156F" w:rsidTr="00203858">
        <w:trPr>
          <w:trHeight w:val="953"/>
        </w:trPr>
        <w:tc>
          <w:tcPr>
            <w:tcW w:w="1819" w:type="dxa"/>
          </w:tcPr>
          <w:p w:rsidR="00461BBB" w:rsidRPr="009A156F" w:rsidRDefault="00461BBB" w:rsidP="002806A3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9A156F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shape id="Resim 14" o:spid="_x0000_i1029" type="#_x0000_t75" style="width:103.5pt;height:67.5pt;visibility:visible">
                  <v:imagedata r:id="rId10" o:title=""/>
                </v:shape>
              </w:pict>
            </w:r>
          </w:p>
        </w:tc>
      </w:tr>
    </w:tbl>
    <w:p w:rsidR="00461BBB" w:rsidRPr="009A156F" w:rsidRDefault="00461BBB" w:rsidP="00EF7049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  <w:highlight w:val="yellow"/>
        </w:rPr>
        <w:t>tel</w:t>
      </w:r>
      <w:r w:rsidRPr="009A156F">
        <w:rPr>
          <w:rFonts w:ascii="Hand writing Mutlu" w:hAnsi="Hand writing Mutlu"/>
          <w:sz w:val="48"/>
          <w:szCs w:val="48"/>
        </w:rPr>
        <w:t xml:space="preserve">  tel  tel  tel  tel  tel  tel  tel  tel</w:t>
      </w:r>
    </w:p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</w:rPr>
        <w:t>tel  tel  tel  tel  tel  tel  tel  tel  tel</w:t>
      </w:r>
    </w:p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</w:p>
    <w:tbl>
      <w:tblPr>
        <w:tblpPr w:leftFromText="141" w:rightFromText="141" w:vertAnchor="text" w:horzAnchor="margin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62"/>
      </w:tblGrid>
      <w:tr w:rsidR="00461BBB" w:rsidRPr="009A156F" w:rsidTr="00203858">
        <w:trPr>
          <w:trHeight w:val="888"/>
        </w:trPr>
        <w:tc>
          <w:tcPr>
            <w:tcW w:w="1713" w:type="dxa"/>
          </w:tcPr>
          <w:p w:rsidR="00461BBB" w:rsidRPr="009A156F" w:rsidRDefault="00461BBB" w:rsidP="00203858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9A156F">
              <w:rPr>
                <w:rFonts w:ascii="Hand writing Mutlu" w:hAnsi="Hand writing Mutlu"/>
                <w:b/>
                <w:noProof/>
                <w:sz w:val="48"/>
                <w:szCs w:val="48"/>
                <w:lang w:eastAsia="tr-TR"/>
              </w:rPr>
              <w:pict>
                <v:shape id="Resim 22" o:spid="_x0000_i1030" type="#_x0000_t75" style="width:86.25pt;height:60.75pt;visibility:visible">
                  <v:imagedata r:id="rId11" o:title=""/>
                </v:shape>
              </w:pict>
            </w:r>
          </w:p>
        </w:tc>
      </w:tr>
    </w:tbl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</w:rPr>
        <w:t>a</w:t>
      </w:r>
      <w:r w:rsidRPr="009A156F">
        <w:rPr>
          <w:rFonts w:ascii="Hand writing Mutlu" w:hAnsi="Hand writing Mutlu"/>
          <w:sz w:val="48"/>
          <w:szCs w:val="48"/>
          <w:highlight w:val="yellow"/>
        </w:rPr>
        <w:t>let</w:t>
      </w:r>
      <w:r w:rsidRPr="009A156F">
        <w:rPr>
          <w:rFonts w:ascii="Hand writing Mutlu" w:hAnsi="Hand writing Mutlu"/>
          <w:sz w:val="48"/>
          <w:szCs w:val="48"/>
        </w:rPr>
        <w:t xml:space="preserve">  alet  alet  alet  alet  alet  alet alet  alet  alet  alet  alet  alet  alet</w:t>
      </w:r>
    </w:p>
    <w:tbl>
      <w:tblPr>
        <w:tblpPr w:leftFromText="141" w:rightFromText="141" w:vertAnchor="text" w:horzAnchor="margin" w:tblpXSpec="right" w:tblpY="4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50"/>
      </w:tblGrid>
      <w:tr w:rsidR="00461BBB" w:rsidRPr="009A156F" w:rsidTr="00203858">
        <w:trPr>
          <w:trHeight w:val="888"/>
        </w:trPr>
        <w:tc>
          <w:tcPr>
            <w:tcW w:w="1850" w:type="dxa"/>
          </w:tcPr>
          <w:p w:rsidR="00461BBB" w:rsidRPr="009A156F" w:rsidRDefault="00461BBB" w:rsidP="00203858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9A156F">
              <w:rPr>
                <w:rFonts w:ascii="Hand writing Mutlu" w:hAnsi="Hand writing Mutlu"/>
                <w:b/>
                <w:noProof/>
                <w:sz w:val="48"/>
                <w:szCs w:val="48"/>
                <w:lang w:eastAsia="tr-TR"/>
              </w:rPr>
              <w:pict>
                <v:shape id="Resim 19" o:spid="_x0000_i1031" type="#_x0000_t75" style="width:85.5pt;height:65.25pt;visibility:visible">
                  <v:imagedata r:id="rId12" o:title=""/>
                </v:shape>
              </w:pict>
            </w:r>
          </w:p>
        </w:tc>
      </w:tr>
    </w:tbl>
    <w:p w:rsidR="00461BBB" w:rsidRPr="009A156F" w:rsidRDefault="00461BBB" w:rsidP="00203858">
      <w:pPr>
        <w:spacing w:line="240" w:lineRule="auto"/>
        <w:rPr>
          <w:rFonts w:ascii="Hand writing Mutlu" w:hAnsi="Hand writing Mutlu"/>
          <w:sz w:val="44"/>
          <w:szCs w:val="48"/>
        </w:rPr>
      </w:pPr>
    </w:p>
    <w:tbl>
      <w:tblPr>
        <w:tblpPr w:leftFromText="141" w:rightFromText="141" w:vertAnchor="text" w:tblpX="-1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3"/>
      </w:tblGrid>
      <w:tr w:rsidR="00461BBB" w:rsidRPr="009A156F" w:rsidTr="00EF7049">
        <w:trPr>
          <w:trHeight w:val="888"/>
        </w:trPr>
        <w:tc>
          <w:tcPr>
            <w:tcW w:w="1713" w:type="dxa"/>
          </w:tcPr>
          <w:p w:rsidR="00461BBB" w:rsidRPr="009A156F" w:rsidRDefault="00461BBB" w:rsidP="002806A3">
            <w:pPr>
              <w:spacing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r w:rsidRPr="009A156F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shape id="Resim 17" o:spid="_x0000_i1032" type="#_x0000_t75" style="width:75pt;height:67.5pt;visibility:visible">
                  <v:imagedata r:id="rId13" o:title=""/>
                </v:shape>
              </w:pict>
            </w:r>
          </w:p>
        </w:tc>
      </w:tr>
    </w:tbl>
    <w:p w:rsidR="00461BBB" w:rsidRPr="009A156F" w:rsidRDefault="00461BBB" w:rsidP="00203858">
      <w:pPr>
        <w:spacing w:line="240" w:lineRule="auto"/>
        <w:ind w:left="-142"/>
        <w:rPr>
          <w:rFonts w:ascii="Hand writing Mutlu" w:hAnsi="Hand writing Mutlu"/>
          <w:sz w:val="48"/>
          <w:szCs w:val="48"/>
        </w:rPr>
      </w:pPr>
      <w:r w:rsidRPr="009A156F">
        <w:rPr>
          <w:rFonts w:ascii="Hand writing Mutlu" w:hAnsi="Hand writing Mutlu"/>
          <w:sz w:val="48"/>
          <w:szCs w:val="48"/>
        </w:rPr>
        <w:t>at</w:t>
      </w:r>
      <w:r w:rsidRPr="009A156F">
        <w:rPr>
          <w:rFonts w:ascii="Hand writing Mutlu" w:hAnsi="Hand writing Mutlu"/>
          <w:sz w:val="48"/>
          <w:szCs w:val="48"/>
          <w:highlight w:val="yellow"/>
        </w:rPr>
        <w:t>let</w:t>
      </w:r>
      <w:r w:rsidRPr="009A156F">
        <w:rPr>
          <w:rFonts w:ascii="Hand writing Mutlu" w:hAnsi="Hand writing Mutlu"/>
          <w:sz w:val="48"/>
          <w:szCs w:val="48"/>
        </w:rPr>
        <w:t xml:space="preserve"> atlet  atlet  atlet  atlet atlet   atlet   atlet   atlet</w:t>
      </w:r>
    </w:p>
    <w:p w:rsidR="00461BBB" w:rsidRPr="009A156F" w:rsidRDefault="00461BBB" w:rsidP="00203858">
      <w:pPr>
        <w:spacing w:line="240" w:lineRule="auto"/>
        <w:rPr>
          <w:rFonts w:ascii="Hand writing Mutlu" w:hAnsi="Hand writing Mutlu"/>
          <w:sz w:val="56"/>
        </w:rPr>
      </w:pPr>
      <w:r w:rsidRPr="009A156F">
        <w:rPr>
          <w:rFonts w:ascii="Hand writing Mutlu" w:hAnsi="Hand writing Mutlu"/>
          <w:sz w:val="48"/>
        </w:rPr>
        <w:t xml:space="preserve">atlet  atlet   atlet  atlet  </w:t>
      </w:r>
      <w:r w:rsidRPr="009A156F">
        <w:rPr>
          <w:rFonts w:ascii="Hand writing Mutlu" w:hAnsi="Hand writing Mutlu"/>
          <w:sz w:val="40"/>
        </w:rPr>
        <w:t xml:space="preserve"> </w:t>
      </w:r>
      <w:r w:rsidRPr="009A156F">
        <w:rPr>
          <w:rFonts w:ascii="Hand writing Mutlu" w:hAnsi="Hand writing Mutlu"/>
          <w:sz w:val="48"/>
        </w:rPr>
        <w:t>atlet  atlet</w:t>
      </w:r>
    </w:p>
    <w:sectPr w:rsidR="00461BBB" w:rsidRPr="009A156F" w:rsidSect="00203858">
      <w:headerReference w:type="default" r:id="rId14"/>
      <w:footerReference w:type="default" r:id="rId15"/>
      <w:pgSz w:w="11906" w:h="16838"/>
      <w:pgMar w:top="426" w:right="282" w:bottom="426" w:left="85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BBB" w:rsidRDefault="00461BBB" w:rsidP="00EF7049">
      <w:pPr>
        <w:spacing w:after="0" w:line="240" w:lineRule="auto"/>
      </w:pPr>
      <w:r>
        <w:separator/>
      </w:r>
    </w:p>
  </w:endnote>
  <w:endnote w:type="continuationSeparator" w:id="0">
    <w:p w:rsidR="00461BBB" w:rsidRDefault="00461BBB" w:rsidP="00EF7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B" w:rsidRDefault="00461BBB" w:rsidP="00203858">
    <w:pPr>
      <w:pStyle w:val="Footer"/>
      <w:jc w:val="right"/>
    </w:pPr>
    <w:r>
      <w:t>1B Sınıf Öğretmeni G.Ş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BBB" w:rsidRDefault="00461BBB" w:rsidP="00EF7049">
      <w:pPr>
        <w:spacing w:after="0" w:line="240" w:lineRule="auto"/>
      </w:pPr>
      <w:r>
        <w:separator/>
      </w:r>
    </w:p>
  </w:footnote>
  <w:footnote w:type="continuationSeparator" w:id="0">
    <w:p w:rsidR="00461BBB" w:rsidRDefault="00461BBB" w:rsidP="00EF7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B" w:rsidRPr="00EF7049" w:rsidRDefault="00461BBB" w:rsidP="00EF7049">
    <w:pPr>
      <w:pStyle w:val="Header"/>
      <w:jc w:val="center"/>
      <w:rPr>
        <w:sz w:val="28"/>
      </w:rPr>
    </w:pPr>
    <w:r w:rsidRPr="00EF7049">
      <w:rPr>
        <w:sz w:val="28"/>
      </w:rPr>
      <w:t>YÜCEKAPI İLKÖĞRETİM OKULU 1.SINIFLAR  TÜRKÇE DERSİ   “</w:t>
    </w:r>
    <w:r w:rsidRPr="00EF7049">
      <w:rPr>
        <w:rFonts w:ascii="Hand writing Mutlu" w:hAnsi="Hand writing Mutlu"/>
        <w:sz w:val="28"/>
      </w:rPr>
      <w:t xml:space="preserve"> t</w:t>
    </w:r>
    <w:r w:rsidRPr="00EF7049">
      <w:rPr>
        <w:sz w:val="28"/>
      </w:rPr>
      <w:t xml:space="preserve"> “ 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852"/>
    <w:rsid w:val="00057852"/>
    <w:rsid w:val="000A73F7"/>
    <w:rsid w:val="000E3E8B"/>
    <w:rsid w:val="00203858"/>
    <w:rsid w:val="002806A3"/>
    <w:rsid w:val="002B7816"/>
    <w:rsid w:val="003A3C57"/>
    <w:rsid w:val="00461BBB"/>
    <w:rsid w:val="00615676"/>
    <w:rsid w:val="00747BCF"/>
    <w:rsid w:val="009A156F"/>
    <w:rsid w:val="009F1862"/>
    <w:rsid w:val="00DB4962"/>
    <w:rsid w:val="00EF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8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57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78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7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704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F7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704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90</Words>
  <Characters>519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100. YIL İÖO</dc:creator>
  <cp:keywords>www.sorubak.com</cp:keywords>
  <dc:description>www.sorubak.com</dc:description>
  <cp:lastModifiedBy>edanur</cp:lastModifiedBy>
  <cp:revision>2</cp:revision>
  <dcterms:created xsi:type="dcterms:W3CDTF">2012-12-06T07:08:00Z</dcterms:created>
  <dcterms:modified xsi:type="dcterms:W3CDTF">2012-12-09T15:32:00Z</dcterms:modified>
  <cp:category>www.sorubak.com</cp:category>
  <cp:version>www.sorubak.com</cp:version>
</cp:coreProperties>
</file>