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A12" w:rsidRPr="006E7BE7" w:rsidRDefault="00006A12" w:rsidP="00161CDC">
      <w:pPr>
        <w:rPr>
          <w:rStyle w:val="Emphasis"/>
          <w:rFonts w:ascii="Hand writing Mutlu" w:hAnsi="Hand writing Mutlu"/>
          <w:i w:val="0"/>
          <w:sz w:val="20"/>
          <w:szCs w:val="20"/>
        </w:rPr>
      </w:pPr>
      <w:r>
        <w:rPr>
          <w:noProof/>
        </w:rPr>
        <w:pict>
          <v:group id="_x0000_s1026" style="position:absolute;margin-left:620.65pt;margin-top:6.6pt;width:27pt;height:17.95pt;z-index:251654144" coordorigin="1980,6685" coordsize="3060,2580">
            <v:shape id="_x0000_s1027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<v:path arrowok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28" type="#_x0000_t116" style="position:absolute;left:1980;top:8977;width:720;height:288;rotation:-2029241fd" strokeweight="1.25pt"/>
            <v:shape id="_x0000_s1029" type="#_x0000_t116" style="position:absolute;left:4320;top:8725;width:720;height:288" strokeweight="1.25pt"/>
          </v:group>
        </w:pict>
      </w:r>
      <w:r w:rsidRPr="00F26EF0">
        <w:rPr>
          <w:rFonts w:ascii="Hand writing Mutlu" w:hAnsi="Hand writing Mutlu"/>
          <w:sz w:val="30"/>
          <w:szCs w:val="30"/>
        </w:rPr>
        <w:t xml:space="preserve"> </w:t>
      </w:r>
      <w:r w:rsidRPr="00F26EF0">
        <w:rPr>
          <w:rStyle w:val="Emphasis"/>
          <w:rFonts w:ascii="Hand writing Mutlu" w:hAnsi="Hand writing Mutlu"/>
          <w:i w:val="0"/>
          <w:sz w:val="30"/>
          <w:szCs w:val="30"/>
        </w:rPr>
        <w:t xml:space="preserve">    </w:t>
      </w:r>
    </w:p>
    <w:p w:rsidR="00006A12" w:rsidRPr="00F26EF0" w:rsidRDefault="00006A12" w:rsidP="00161CDC">
      <w:pPr>
        <w:ind w:left="708" w:firstLine="708"/>
        <w:rPr>
          <w:rStyle w:val="Emphasis"/>
          <w:rFonts w:ascii="Hand writing Mutlu" w:hAnsi="Hand writing Mutlu"/>
          <w:i w:val="0"/>
          <w:sz w:val="64"/>
          <w:szCs w:val="64"/>
        </w:rPr>
      </w:pPr>
      <w:r>
        <w:rPr>
          <w:noProof/>
        </w:rPr>
        <w:pict>
          <v:group id="_x0000_s1030" style="position:absolute;left:0;text-align:left;margin-left:605.4pt;margin-top:11.5pt;width:27pt;height:17.95pt;z-index:251653120" coordorigin="1980,6685" coordsize="3060,2580">
            <v:shape id="_x0000_s1031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<v:path arrowok="t"/>
            </v:shape>
            <v:shape id="_x0000_s1032" type="#_x0000_t116" style="position:absolute;left:1980;top:8977;width:720;height:288;rotation:-2029241fd" strokeweight="1.25pt"/>
            <v:shape id="_x0000_s1033" type="#_x0000_t116" style="position:absolute;left:4320;top:8725;width:720;height:288" strokeweight="1.25pt"/>
          </v:group>
        </w:pict>
      </w: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>Onat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 xml:space="preserve">Onat  ninene </w:t>
      </w:r>
      <w:r w:rsidRPr="00C63D02">
        <w:rPr>
          <w:rFonts w:ascii="Hand writing Mutlu" w:hAnsi="Hand writing Mutlu"/>
          <w:noProof/>
          <w:sz w:val="64"/>
          <w:szCs w:val="6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MC900433861[1]" style="width:47.25pt;height:39pt;visibility:visible">
            <v:imagedata r:id="rId4" o:title=""/>
          </v:shape>
        </w:pict>
      </w: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 xml:space="preserve"> et.</w:t>
      </w:r>
      <w:r>
        <w:rPr>
          <w:noProof/>
        </w:rPr>
        <w:pict>
          <v:group id="_x0000_s1034" style="position:absolute;margin-left:584.75pt;margin-top:14.6pt;width:27pt;height:17.95pt;z-index:251655168;mso-position-horizontal-relative:text;mso-position-vertical-relative:text" coordorigin="1980,6685" coordsize="3060,2580">
            <v:shape id="_x0000_s1035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<v:path arrowok="t"/>
            </v:shape>
            <v:shape id="_x0000_s1036" type="#_x0000_t116" style="position:absolute;left:1980;top:8977;width:720;height:288;rotation:-2029241fd" strokeweight="1.25pt"/>
            <v:shape id="_x0000_s1037" type="#_x0000_t116" style="position:absolute;left:4320;top:8725;width:720;height:288" strokeweight="1.25pt"/>
          </v:group>
        </w:pic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>Onat tatil etti.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>
        <w:rPr>
          <w:noProof/>
        </w:rPr>
        <w:pict>
          <v:shape id="Resim 1" o:spid="_x0000_s1038" type="#_x0000_t75" style="position:absolute;margin-left:193.05pt;margin-top:12.2pt;width:91.9pt;height:33.3pt;z-index:251656192;visibility:visible">
            <v:imagedata r:id="rId5" o:title=""/>
          </v:shape>
        </w:pict>
      </w: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>Nalan ala         7.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 xml:space="preserve">Altan eline atlet al. 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>
        <w:rPr>
          <w:noProof/>
        </w:rPr>
        <w:pict>
          <v:shape id="Resim 4" o:spid="_x0000_s1039" type="#_x0000_t75" alt="Açıklama: http://www.nesilcocuk.com/upload/06434cbe65606c345.jpg" style="position:absolute;margin-left:209.2pt;margin-top:6.2pt;width:38.3pt;height:42.8pt;z-index:251657216;visibility:visible">
            <v:imagedata r:id="rId6" o:title=""/>
          </v:shape>
        </w:pict>
      </w: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 xml:space="preserve">Onat 3 tane     al.   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 xml:space="preserve">Tan naneli et tat. 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>Altan tatili anlat.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>
        <w:rPr>
          <w:noProof/>
        </w:rPr>
        <w:pict>
          <v:shape id="_x0000_s1040" type="#_x0000_t75" alt="Açıklama: http://www.xn--kadnca-r9a.com.tr/wp-content/uploads/2011/01/egg.jpg" style="position:absolute;margin-left:236.25pt;margin-top:2.05pt;width:31.65pt;height:42.9pt;z-index:251658240;visibility:visible">
            <v:imagedata r:id="rId7" o:title=""/>
          </v:shape>
        </w:pict>
      </w: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 xml:space="preserve">Nil tane tane </w:t>
      </w:r>
      <w:r>
        <w:rPr>
          <w:rStyle w:val="Emphasis"/>
          <w:rFonts w:ascii="Hand writing Mutlu" w:hAnsi="Hand writing Mutlu"/>
          <w:i w:val="0"/>
          <w:sz w:val="64"/>
          <w:szCs w:val="64"/>
        </w:rPr>
        <w:t xml:space="preserve"> </w:t>
      </w: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 xml:space="preserve">   7.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 xml:space="preserve">İnal atleti tele at.                                         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>Nalan otele nane al.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>Nil 2 tane etli 7.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>Talat on tane etli al.</w:t>
      </w:r>
    </w:p>
    <w:p w:rsidR="00006A12" w:rsidRPr="00F26EF0" w:rsidRDefault="00006A12" w:rsidP="00161CDC">
      <w:pPr>
        <w:rPr>
          <w:rStyle w:val="Emphasis"/>
          <w:rFonts w:ascii="Hand writing Mutlu" w:hAnsi="Hand writing Mutlu"/>
          <w:i w:val="0"/>
          <w:sz w:val="64"/>
          <w:szCs w:val="64"/>
        </w:rPr>
      </w:pPr>
      <w:r>
        <w:rPr>
          <w:noProof/>
        </w:rPr>
        <w:pict>
          <v:shape id="_x0000_s1041" type="#_x0000_t75" style="position:absolute;margin-left:226pt;margin-top:6.6pt;width:41.9pt;height:35.3pt;z-index:251661312;visibility:visible">
            <v:imagedata r:id="rId8" o:title=""/>
          </v:shape>
        </w:pict>
      </w: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 xml:space="preserve">Otele on tane </w:t>
      </w:r>
      <w:r>
        <w:rPr>
          <w:rStyle w:val="Emphasis"/>
          <w:rFonts w:ascii="Hand writing Mutlu" w:hAnsi="Hand writing Mutlu"/>
          <w:i w:val="0"/>
          <w:sz w:val="64"/>
          <w:szCs w:val="64"/>
        </w:rPr>
        <w:t xml:space="preserve"> </w:t>
      </w:r>
      <w:r w:rsidRPr="00F26EF0">
        <w:rPr>
          <w:rStyle w:val="Emphasis"/>
          <w:rFonts w:ascii="Hand writing Mutlu" w:hAnsi="Hand writing Mutlu"/>
          <w:i w:val="0"/>
          <w:sz w:val="64"/>
          <w:szCs w:val="64"/>
        </w:rPr>
        <w:t xml:space="preserve">   al.</w:t>
      </w:r>
      <w:r w:rsidRPr="00F26EF0">
        <w:rPr>
          <w:noProof/>
          <w:sz w:val="64"/>
          <w:szCs w:val="64"/>
        </w:rPr>
        <w:t xml:space="preserve"> </w:t>
      </w:r>
    </w:p>
    <w:p w:rsidR="00006A12" w:rsidRDefault="00006A12" w:rsidP="00161CDC">
      <w:pPr>
        <w:rPr>
          <w:rFonts w:ascii="Hand writing Mutlu" w:hAnsi="Hand writing Mutlu"/>
          <w:sz w:val="66"/>
          <w:szCs w:val="66"/>
        </w:rPr>
      </w:pPr>
      <w:r>
        <w:rPr>
          <w:noProof/>
        </w:rPr>
        <w:pict>
          <v:rect id="_x0000_s1042" style="position:absolute;margin-left:368.85pt;margin-top:52.35pt;width:114.1pt;height:35.3pt;z-index:251663360" strokecolor="white">
            <v:textbox style="mso-next-textbox:#_x0000_s1042">
              <w:txbxContent>
                <w:p w:rsidR="00006A12" w:rsidRPr="00766803" w:rsidRDefault="00006A12" w:rsidP="00161CDC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İbrahim Bekteş</w:t>
                  </w:r>
                </w:p>
                <w:p w:rsidR="00006A12" w:rsidRPr="00766803" w:rsidRDefault="00006A12" w:rsidP="00161CDC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1/A sınıf öğretmeni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-19.3pt;margin-top:20.85pt;width:484.25pt;height:37.5pt;z-index:251660288" strokecolor="white">
            <v:textbox style="mso-next-textbox:#_x0000_s1043">
              <w:txbxContent>
                <w:p w:rsidR="00006A12" w:rsidRPr="00766803" w:rsidRDefault="00006A12" w:rsidP="00161CDC">
                  <w:pPr>
                    <w:rPr>
                      <w:i/>
                    </w:rPr>
                  </w:pPr>
                  <w:r w:rsidRPr="00766803">
                    <w:rPr>
                      <w:i/>
                    </w:rPr>
                    <w:t xml:space="preserve">        </w:t>
                  </w:r>
                  <w:r w:rsidRPr="00766803">
                    <w:rPr>
                      <w:b/>
                      <w:i/>
                    </w:rPr>
                    <w:t>Sayın Veli</w:t>
                  </w:r>
                  <w:r w:rsidRPr="00766803">
                    <w:rPr>
                      <w:i/>
                    </w:rPr>
                    <w:t>, yukarıdaki  cümleleri çocuğunuz yardımsız okuyana kadar sizin gözetiminizde okusun. Sonunda 5 cümleyi siz söyleyin öğrenciniz bakmadan defterine yaz</w:t>
                  </w:r>
                  <w:r>
                    <w:rPr>
                      <w:i/>
                    </w:rPr>
                    <w:t>maya çalışsın</w:t>
                  </w:r>
                  <w:r w:rsidRPr="00766803">
                    <w:rPr>
                      <w:i/>
                    </w:rPr>
                    <w:t>.</w:t>
                  </w:r>
                </w:p>
              </w:txbxContent>
            </v:textbox>
          </v:rect>
        </w:pict>
      </w:r>
      <w:r w:rsidRPr="00F26EF0">
        <w:rPr>
          <w:rStyle w:val="Emphasis"/>
          <w:rFonts w:ascii="Hand writing Mutlu" w:hAnsi="Hand writing Mutlu"/>
          <w:i w:val="0"/>
          <w:sz w:val="66"/>
          <w:szCs w:val="66"/>
        </w:rPr>
        <w:t xml:space="preserve">       </w:t>
      </w:r>
      <w:r w:rsidRPr="00F26EF0">
        <w:rPr>
          <w:rFonts w:ascii="Hand writing Mutlu" w:hAnsi="Hand writing Mutlu"/>
          <w:sz w:val="66"/>
          <w:szCs w:val="66"/>
        </w:rPr>
        <w:tab/>
      </w:r>
    </w:p>
    <w:p w:rsidR="00006A12" w:rsidRPr="00F26EF0" w:rsidRDefault="00006A12" w:rsidP="00161CDC">
      <w:pPr>
        <w:ind w:left="708" w:firstLine="708"/>
        <w:rPr>
          <w:rFonts w:ascii="Hand writing Mutlu" w:hAnsi="Hand writing Mutlu"/>
          <w:sz w:val="30"/>
          <w:szCs w:val="30"/>
        </w:rPr>
      </w:pPr>
    </w:p>
    <w:p w:rsidR="00006A12" w:rsidRPr="00F26EF0" w:rsidRDefault="00006A12" w:rsidP="00161CDC">
      <w:pPr>
        <w:ind w:left="708" w:firstLine="708"/>
        <w:rPr>
          <w:rFonts w:ascii="Hand writing Mutlu" w:hAnsi="Hand writing Mutlu"/>
          <w:sz w:val="66"/>
          <w:szCs w:val="66"/>
        </w:rPr>
      </w:pPr>
      <w:r>
        <w:rPr>
          <w:noProof/>
        </w:rPr>
        <w:pict>
          <v:rect id="_x0000_s1044" style="position:absolute;left:0;text-align:left;margin-left:600.9pt;margin-top:36.4pt;width:486pt;height:53.15pt;z-index:251652096">
            <v:textbox style="mso-next-textbox:#_x0000_s1044">
              <w:txbxContent>
                <w:p w:rsidR="00006A12" w:rsidRPr="007C7364" w:rsidRDefault="00006A12" w:rsidP="00161CDC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F26EF0">
        <w:rPr>
          <w:rFonts w:ascii="Hand writing Mutlu" w:hAnsi="Hand writing Mutlu"/>
          <w:sz w:val="66"/>
          <w:szCs w:val="66"/>
        </w:rPr>
        <w:t>Nar</w:t>
      </w:r>
    </w:p>
    <w:p w:rsidR="00006A12" w:rsidRPr="00F26EF0" w:rsidRDefault="00006A12" w:rsidP="00161CDC">
      <w:pPr>
        <w:tabs>
          <w:tab w:val="left" w:pos="3615"/>
        </w:tabs>
        <w:rPr>
          <w:rFonts w:ascii="Hand writing Mutlu" w:hAnsi="Hand writing Mutlu"/>
          <w:sz w:val="66"/>
          <w:szCs w:val="66"/>
        </w:rPr>
      </w:pPr>
      <w:r w:rsidRPr="00F26EF0">
        <w:rPr>
          <w:rFonts w:ascii="Hand writing Mutlu" w:hAnsi="Hand writing Mutlu"/>
          <w:sz w:val="66"/>
          <w:szCs w:val="66"/>
        </w:rPr>
        <w:t xml:space="preserve">Taner iri iri nar al.                                                             Altan ile Eren nar 7.                    Narlar iri taneli.              </w:t>
      </w:r>
    </w:p>
    <w:p w:rsidR="00006A12" w:rsidRPr="00F26EF0" w:rsidRDefault="00006A12" w:rsidP="00161CDC">
      <w:pPr>
        <w:tabs>
          <w:tab w:val="left" w:pos="3615"/>
        </w:tabs>
        <w:rPr>
          <w:rFonts w:ascii="Hand writing Mutlu" w:hAnsi="Hand writing Mutlu"/>
          <w:sz w:val="66"/>
          <w:szCs w:val="66"/>
        </w:rPr>
      </w:pPr>
      <w:r w:rsidRPr="00F26EF0">
        <w:rPr>
          <w:rFonts w:ascii="Hand writing Mutlu" w:hAnsi="Hand writing Mutlu"/>
          <w:sz w:val="66"/>
          <w:szCs w:val="66"/>
        </w:rPr>
        <w:t xml:space="preserve">Onar onar nar al.          </w:t>
      </w:r>
    </w:p>
    <w:p w:rsidR="00006A12" w:rsidRPr="00F26EF0" w:rsidRDefault="00006A12" w:rsidP="00161CDC">
      <w:pPr>
        <w:tabs>
          <w:tab w:val="left" w:pos="3615"/>
        </w:tabs>
        <w:rPr>
          <w:rFonts w:ascii="Hand writing Mutlu" w:hAnsi="Hand writing Mutlu"/>
          <w:sz w:val="66"/>
          <w:szCs w:val="66"/>
        </w:rPr>
      </w:pPr>
      <w:r w:rsidRPr="00F26EF0">
        <w:rPr>
          <w:rFonts w:ascii="Hand writing Mutlu" w:hAnsi="Hand writing Mutlu"/>
          <w:sz w:val="66"/>
          <w:szCs w:val="66"/>
        </w:rPr>
        <w:t xml:space="preserve">Tonton nine nar tat.         </w:t>
      </w:r>
    </w:p>
    <w:p w:rsidR="00006A12" w:rsidRPr="00F26EF0" w:rsidRDefault="00006A12" w:rsidP="00161CDC">
      <w:pPr>
        <w:tabs>
          <w:tab w:val="left" w:pos="3615"/>
        </w:tabs>
        <w:rPr>
          <w:rFonts w:ascii="Hand writing Mutlu" w:hAnsi="Hand writing Mutlu"/>
          <w:sz w:val="66"/>
          <w:szCs w:val="66"/>
        </w:rPr>
      </w:pPr>
      <w:r w:rsidRPr="00F26EF0">
        <w:rPr>
          <w:rFonts w:ascii="Hand writing Mutlu" w:hAnsi="Hand writing Mutlu"/>
          <w:sz w:val="66"/>
          <w:szCs w:val="66"/>
        </w:rPr>
        <w:t xml:space="preserve">Rana narla lale al.    </w:t>
      </w:r>
    </w:p>
    <w:p w:rsidR="00006A12" w:rsidRPr="00F26EF0" w:rsidRDefault="00006A12" w:rsidP="00161CDC">
      <w:pPr>
        <w:tabs>
          <w:tab w:val="left" w:pos="3615"/>
        </w:tabs>
        <w:rPr>
          <w:rFonts w:ascii="Hand writing Mutlu" w:hAnsi="Hand writing Mutlu"/>
          <w:sz w:val="66"/>
          <w:szCs w:val="66"/>
        </w:rPr>
      </w:pPr>
      <w:r w:rsidRPr="00F26EF0">
        <w:rPr>
          <w:rFonts w:ascii="Hand writing Mutlu" w:hAnsi="Hand writing Mutlu"/>
          <w:sz w:val="66"/>
          <w:szCs w:val="66"/>
        </w:rPr>
        <w:t xml:space="preserve">Taneli nar on lira.           </w:t>
      </w:r>
    </w:p>
    <w:p w:rsidR="00006A12" w:rsidRPr="00F26EF0" w:rsidRDefault="00006A12" w:rsidP="00161CDC">
      <w:pPr>
        <w:tabs>
          <w:tab w:val="left" w:pos="3615"/>
        </w:tabs>
        <w:rPr>
          <w:rFonts w:ascii="Hand writing Mutlu" w:hAnsi="Hand writing Mutlu"/>
          <w:iCs/>
          <w:sz w:val="66"/>
          <w:szCs w:val="66"/>
        </w:rPr>
      </w:pPr>
      <w:r w:rsidRPr="00F26EF0">
        <w:rPr>
          <w:rFonts w:ascii="Hand writing Mutlu" w:hAnsi="Hand writing Mutlu"/>
          <w:sz w:val="66"/>
          <w:szCs w:val="66"/>
        </w:rPr>
        <w:t>Ata elinle nar</w:t>
      </w:r>
      <w:r w:rsidRPr="00F26EF0">
        <w:rPr>
          <w:rFonts w:ascii="Hand writing Mutlu" w:hAnsi="Hand writing Mutlu"/>
          <w:iCs/>
          <w:sz w:val="66"/>
          <w:szCs w:val="66"/>
        </w:rPr>
        <w:t xml:space="preserve"> al, tat.             </w:t>
      </w:r>
    </w:p>
    <w:p w:rsidR="00006A12" w:rsidRPr="00F26EF0" w:rsidRDefault="00006A12" w:rsidP="00161CDC">
      <w:pPr>
        <w:tabs>
          <w:tab w:val="left" w:pos="3615"/>
        </w:tabs>
        <w:rPr>
          <w:rFonts w:ascii="Hand writing Mutlu" w:hAnsi="Hand writing Mutlu"/>
          <w:iCs/>
          <w:sz w:val="66"/>
          <w:szCs w:val="66"/>
        </w:rPr>
      </w:pPr>
      <w:r w:rsidRPr="00F26EF0">
        <w:rPr>
          <w:rFonts w:ascii="Hand writing Mutlu" w:hAnsi="Hand writing Mutlu"/>
          <w:iCs/>
          <w:sz w:val="66"/>
          <w:szCs w:val="66"/>
        </w:rPr>
        <w:t xml:space="preserve">Eline nar al, tart.               </w:t>
      </w:r>
    </w:p>
    <w:p w:rsidR="00006A12" w:rsidRPr="00F26EF0" w:rsidRDefault="00006A12" w:rsidP="00161CDC">
      <w:pPr>
        <w:tabs>
          <w:tab w:val="left" w:pos="3615"/>
        </w:tabs>
        <w:rPr>
          <w:rFonts w:ascii="Hand writing Mutlu" w:hAnsi="Hand writing Mutlu"/>
          <w:sz w:val="66"/>
          <w:szCs w:val="66"/>
        </w:rPr>
      </w:pPr>
      <w:r w:rsidRPr="00F26EF0">
        <w:rPr>
          <w:rFonts w:ascii="Hand writing Mutlu" w:hAnsi="Hand writing Mutlu"/>
          <w:iCs/>
          <w:sz w:val="66"/>
          <w:szCs w:val="66"/>
        </w:rPr>
        <w:t xml:space="preserve">Eren iri nar 7.    </w:t>
      </w:r>
    </w:p>
    <w:p w:rsidR="00006A12" w:rsidRPr="00F26EF0" w:rsidRDefault="00006A12" w:rsidP="00161CDC">
      <w:pPr>
        <w:tabs>
          <w:tab w:val="left" w:pos="3615"/>
        </w:tabs>
        <w:rPr>
          <w:rFonts w:ascii="Hand writing Mutlu" w:hAnsi="Hand writing Mutlu"/>
          <w:sz w:val="66"/>
          <w:szCs w:val="66"/>
        </w:rPr>
      </w:pPr>
      <w:r w:rsidRPr="00F26EF0">
        <w:rPr>
          <w:rFonts w:ascii="Hand writing Mutlu" w:hAnsi="Hand writing Mutlu"/>
          <w:sz w:val="66"/>
          <w:szCs w:val="66"/>
        </w:rPr>
        <w:t>Oltan taneli nar tart.</w:t>
      </w:r>
    </w:p>
    <w:p w:rsidR="00006A12" w:rsidRDefault="00006A12" w:rsidP="00161CDC">
      <w:pPr>
        <w:tabs>
          <w:tab w:val="left" w:pos="3615"/>
        </w:tabs>
        <w:rPr>
          <w:rFonts w:ascii="Hand writing Mutlu" w:hAnsi="Hand writing Mutlu"/>
          <w:sz w:val="66"/>
          <w:szCs w:val="66"/>
        </w:rPr>
      </w:pPr>
      <w:r w:rsidRPr="00F26EF0">
        <w:rPr>
          <w:rFonts w:ascii="Hand writing Mutlu" w:hAnsi="Hand writing Mutlu"/>
          <w:sz w:val="66"/>
          <w:szCs w:val="66"/>
        </w:rPr>
        <w:t xml:space="preserve">İri iri nar al. </w:t>
      </w:r>
    </w:p>
    <w:p w:rsidR="00006A12" w:rsidRDefault="00006A12" w:rsidP="002276AB">
      <w:pPr>
        <w:tabs>
          <w:tab w:val="left" w:pos="1935"/>
          <w:tab w:val="left" w:pos="3345"/>
        </w:tabs>
        <w:jc w:val="center"/>
        <w:rPr>
          <w:b/>
          <w:bCs/>
          <w:color w:val="808080"/>
          <w:sz w:val="20"/>
          <w:szCs w:val="20"/>
        </w:rPr>
      </w:pPr>
      <w:hyperlink r:id="rId9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b/>
          <w:bCs/>
          <w:color w:val="808080"/>
          <w:sz w:val="20"/>
          <w:szCs w:val="20"/>
        </w:rPr>
        <w:t xml:space="preserve"> </w:t>
      </w:r>
    </w:p>
    <w:p w:rsidR="00006A12" w:rsidRPr="006E7BE7" w:rsidRDefault="00006A12" w:rsidP="00161CDC">
      <w:pPr>
        <w:tabs>
          <w:tab w:val="left" w:pos="3615"/>
        </w:tabs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rect id="_x0000_s1045" style="position:absolute;margin-left:356.85pt;margin-top:67.1pt;width:114.1pt;height:35.3pt;z-index:251662336" strokecolor="white">
            <v:textbox style="mso-next-textbox:#_x0000_s1045">
              <w:txbxContent>
                <w:p w:rsidR="00006A12" w:rsidRPr="00766803" w:rsidRDefault="00006A12" w:rsidP="00161CDC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İbrahim Bekteş</w:t>
                  </w:r>
                </w:p>
                <w:p w:rsidR="00006A12" w:rsidRPr="00766803" w:rsidRDefault="00006A12" w:rsidP="00161CDC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1/A sınıf öğretmeni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-13.3pt;margin-top:29.6pt;width:484.25pt;height:37.5pt;z-index:251659264" strokecolor="white">
            <v:textbox style="mso-next-textbox:#_x0000_s1046">
              <w:txbxContent>
                <w:p w:rsidR="00006A12" w:rsidRPr="00766803" w:rsidRDefault="00006A12" w:rsidP="00161CDC">
                  <w:pPr>
                    <w:rPr>
                      <w:i/>
                    </w:rPr>
                  </w:pPr>
                  <w:r w:rsidRPr="00766803">
                    <w:rPr>
                      <w:i/>
                    </w:rPr>
                    <w:t xml:space="preserve">        </w:t>
                  </w:r>
                  <w:r w:rsidRPr="00766803">
                    <w:rPr>
                      <w:b/>
                      <w:i/>
                    </w:rPr>
                    <w:t>Sayın Veli</w:t>
                  </w:r>
                  <w:r w:rsidRPr="00766803">
                    <w:rPr>
                      <w:i/>
                    </w:rPr>
                    <w:t>, yukarıdaki  cümleleri çocuğunuz yardımsız okuyana kadar sizin gözetiminizde okusun. Sonunda 5 cümleyi siz söyleyin öğrenciniz bakmadan defterine yaz</w:t>
                  </w:r>
                  <w:r>
                    <w:rPr>
                      <w:i/>
                    </w:rPr>
                    <w:t>maya çalışsın</w:t>
                  </w:r>
                  <w:r w:rsidRPr="00766803">
                    <w:rPr>
                      <w:i/>
                    </w:rPr>
                    <w:t>.</w:t>
                  </w:r>
                </w:p>
              </w:txbxContent>
            </v:textbox>
          </v:rect>
        </w:pict>
      </w:r>
    </w:p>
    <w:p w:rsidR="00006A12" w:rsidRDefault="00006A12"/>
    <w:sectPr w:rsidR="00006A12" w:rsidSect="00310A4F">
      <w:pgSz w:w="11906" w:h="16838" w:code="9"/>
      <w:pgMar w:top="426" w:right="720" w:bottom="720" w:left="1276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1CDC"/>
    <w:rsid w:val="00006A12"/>
    <w:rsid w:val="00116884"/>
    <w:rsid w:val="00161CDC"/>
    <w:rsid w:val="002276AB"/>
    <w:rsid w:val="00310A4F"/>
    <w:rsid w:val="00374DC3"/>
    <w:rsid w:val="006E7BE7"/>
    <w:rsid w:val="00766803"/>
    <w:rsid w:val="0079581E"/>
    <w:rsid w:val="007B5910"/>
    <w:rsid w:val="007C7364"/>
    <w:rsid w:val="00C03D77"/>
    <w:rsid w:val="00C63D02"/>
    <w:rsid w:val="00DD2DE4"/>
    <w:rsid w:val="00E03874"/>
    <w:rsid w:val="00F2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CD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161CDC"/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161CDC"/>
    <w:rPr>
      <w:rFonts w:cs="Times New Roman"/>
      <w:i/>
      <w:iCs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161CDC"/>
    <w:rPr>
      <w:rFonts w:ascii="Times New Roman" w:hAnsi="Times New Roman" w:cs="Times New Roman"/>
      <w:sz w:val="24"/>
      <w:szCs w:val="24"/>
      <w:lang w:val="tr-TR" w:eastAsia="tr-TR" w:bidi="ar-SA"/>
    </w:rPr>
  </w:style>
  <w:style w:type="paragraph" w:styleId="BalloonText">
    <w:name w:val="Balloon Text"/>
    <w:basedOn w:val="Normal"/>
    <w:link w:val="BalloonTextChar"/>
    <w:uiPriority w:val="99"/>
    <w:semiHidden/>
    <w:rsid w:val="00161C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1CDC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2276A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39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120</Words>
  <Characters>689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ibrahim</dc:creator>
  <cp:keywords>www.sorubak.com</cp:keywords>
  <dc:description>www.sorubak.com</dc:description>
  <cp:lastModifiedBy>edanur</cp:lastModifiedBy>
  <cp:revision>4</cp:revision>
  <dcterms:created xsi:type="dcterms:W3CDTF">2012-12-11T18:06:00Z</dcterms:created>
  <dcterms:modified xsi:type="dcterms:W3CDTF">2012-12-12T19:22:00Z</dcterms:modified>
  <cp:category>www.sorubak.com</cp:category>
  <cp:version>www.sorubak.com</cp:version>
</cp:coreProperties>
</file>