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657" w:tblpY="38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0"/>
        <w:gridCol w:w="1170"/>
        <w:gridCol w:w="2163"/>
      </w:tblGrid>
      <w:tr w:rsidR="001E4DAC" w:rsidRPr="00B63B67" w:rsidTr="007B4CA2">
        <w:trPr>
          <w:trHeight w:val="732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el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le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78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la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78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</w:t>
            </w:r>
            <w:r>
              <w:rPr>
                <w:rFonts w:ascii="Hand writing Mutlu" w:hAnsi="Hand writing Mutlu"/>
                <w:sz w:val="60"/>
                <w:szCs w:val="60"/>
              </w:rPr>
              <w:t>e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>
              <w:rPr>
                <w:sz w:val="60"/>
                <w:szCs w:val="60"/>
              </w:rPr>
              <w:t>..</w:t>
            </w:r>
          </w:p>
        </w:tc>
      </w:tr>
      <w:tr w:rsidR="001E4DAC" w:rsidRPr="00B63B67" w:rsidTr="007B4CA2">
        <w:trPr>
          <w:trHeight w:val="678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la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  <w:highlight w:val="lightGray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32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li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78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al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ta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78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alt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ta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32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la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le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78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i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le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78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e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te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32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e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</w:t>
            </w:r>
            <w:r w:rsidRPr="00664C07">
              <w:rPr>
                <w:rFonts w:ascii="Hand writing Mutlu" w:hAnsi="Hand writing Mutlu"/>
                <w:sz w:val="60"/>
                <w:szCs w:val="60"/>
              </w:rPr>
              <w:t>i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78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et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ti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78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et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li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78"/>
        </w:trPr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</w:t>
            </w:r>
          </w:p>
        </w:tc>
        <w:tc>
          <w:tcPr>
            <w:tcW w:w="117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ta</w:t>
            </w:r>
          </w:p>
        </w:tc>
        <w:tc>
          <w:tcPr>
            <w:tcW w:w="2163" w:type="dxa"/>
            <w:shd w:val="clear" w:color="auto" w:fill="FFFFFF"/>
          </w:tcPr>
          <w:p w:rsidR="001E4DAC" w:rsidRPr="00664C07" w:rsidRDefault="001E4DAC" w:rsidP="007B4CA2">
            <w:pPr>
              <w:jc w:val="both"/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</w:tbl>
    <w:tbl>
      <w:tblPr>
        <w:tblpPr w:leftFromText="141" w:rightFromText="141" w:vertAnchor="text" w:horzAnchor="page" w:tblpX="6271" w:tblpY="36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8"/>
        <w:gridCol w:w="1399"/>
        <w:gridCol w:w="2273"/>
      </w:tblGrid>
      <w:tr w:rsidR="001E4DAC" w:rsidRPr="00B63B67" w:rsidTr="007B4CA2">
        <w:trPr>
          <w:trHeight w:val="721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at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la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21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at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lat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77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at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let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21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it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ti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77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i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li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21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li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21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el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li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21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i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le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77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i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let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21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ta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til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21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na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77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an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ne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21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an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la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21"/>
        </w:trPr>
        <w:tc>
          <w:tcPr>
            <w:tcW w:w="139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an</w:t>
            </w:r>
          </w:p>
        </w:tc>
        <w:tc>
          <w:tcPr>
            <w:tcW w:w="1399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lat</w:t>
            </w:r>
          </w:p>
        </w:tc>
        <w:tc>
          <w:tcPr>
            <w:tcW w:w="227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</w:tbl>
    <w:p w:rsidR="001E4DAC" w:rsidRPr="00F41092" w:rsidRDefault="001E4DAC" w:rsidP="00F43682">
      <w:pPr>
        <w:rPr>
          <w:sz w:val="60"/>
          <w:szCs w:val="60"/>
        </w:rPr>
      </w:pPr>
      <w:r>
        <w:rPr>
          <w:noProof/>
        </w:rPr>
        <w:pict>
          <v:rect id="_x0000_s1026" style="position:absolute;margin-left:-109.1pt;margin-top:-22.75pt;width:324.75pt;height:28.5pt;z-index:251658752;mso-position-horizontal-relative:text;mso-position-vertical-relative:text" strokecolor="white">
            <v:textbox style="mso-next-textbox:#_x0000_s1026">
              <w:txbxContent>
                <w:p w:rsidR="001E4DAC" w:rsidRPr="00F43682" w:rsidRDefault="001E4DAC" w:rsidP="00F43682">
                  <w:pPr>
                    <w:pStyle w:val="NoSpacing"/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F43682">
                    <w:rPr>
                      <w:b/>
                      <w:i/>
                      <w:sz w:val="28"/>
                      <w:szCs w:val="28"/>
                    </w:rPr>
                    <w:t>HECEDEN KELİME OLUŞTURMA ÇALIŞMALARI</w:t>
                  </w:r>
                </w:p>
              </w:txbxContent>
            </v:textbox>
          </v:rect>
        </w:pict>
      </w: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Pr="00F41092" w:rsidRDefault="001E4DAC" w:rsidP="00F43682">
      <w:pPr>
        <w:rPr>
          <w:sz w:val="60"/>
          <w:szCs w:val="60"/>
        </w:rPr>
      </w:pPr>
    </w:p>
    <w:p w:rsidR="001E4DAC" w:rsidRDefault="001E4DAC" w:rsidP="00F43682">
      <w:pPr>
        <w:rPr>
          <w:sz w:val="60"/>
          <w:szCs w:val="60"/>
        </w:rPr>
      </w:pPr>
    </w:p>
    <w:p w:rsidR="001E4DAC" w:rsidRDefault="001E4DAC" w:rsidP="00F43682">
      <w:pPr>
        <w:rPr>
          <w:sz w:val="60"/>
          <w:szCs w:val="60"/>
        </w:rPr>
      </w:pPr>
    </w:p>
    <w:tbl>
      <w:tblPr>
        <w:tblpPr w:leftFromText="141" w:rightFromText="141" w:vertAnchor="text" w:horzAnchor="margin" w:tblpX="-459" w:tblpY="49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188"/>
        <w:gridCol w:w="2193"/>
      </w:tblGrid>
      <w:tr w:rsidR="001E4DAC" w:rsidRPr="00B63B67" w:rsidTr="007B4CA2">
        <w:trPr>
          <w:trHeight w:val="684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e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ni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38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en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li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84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i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ni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84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na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ne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84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ta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ne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38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ni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ne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84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en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li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  <w:highlight w:val="lightGray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38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ol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ta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84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o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to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84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o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tel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738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ot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lat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84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o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na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84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lo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84"/>
        </w:trPr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no</w:t>
            </w:r>
          </w:p>
        </w:tc>
        <w:tc>
          <w:tcPr>
            <w:tcW w:w="1188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ta</w:t>
            </w:r>
          </w:p>
        </w:tc>
        <w:tc>
          <w:tcPr>
            <w:tcW w:w="2193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</w:tbl>
    <w:tbl>
      <w:tblPr>
        <w:tblpPr w:leftFromText="141" w:rightFromText="141" w:vertAnchor="text" w:horzAnchor="page" w:tblpX="6199" w:tblpY="36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0"/>
        <w:gridCol w:w="1480"/>
        <w:gridCol w:w="2251"/>
        <w:gridCol w:w="1973"/>
      </w:tblGrid>
      <w:tr w:rsidR="001E4DAC" w:rsidRPr="00B63B67" w:rsidTr="007B4CA2">
        <w:trPr>
          <w:gridAfter w:val="1"/>
          <w:wAfter w:w="1973" w:type="dxa"/>
          <w:trHeight w:val="684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a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ra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gridAfter w:val="1"/>
          <w:wAfter w:w="1973" w:type="dxa"/>
          <w:trHeight w:val="738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li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ra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gridAfter w:val="1"/>
          <w:wAfter w:w="1973" w:type="dxa"/>
          <w:trHeight w:val="684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ta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ra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gridAfter w:val="1"/>
          <w:wAfter w:w="1973" w:type="dxa"/>
          <w:trHeight w:val="684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te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re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  <w:highlight w:val="lightGray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gridAfter w:val="1"/>
          <w:wAfter w:w="1973" w:type="dxa"/>
          <w:trHeight w:val="738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ter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li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gridAfter w:val="1"/>
          <w:wAfter w:w="1973" w:type="dxa"/>
          <w:trHeight w:val="684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i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ri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gridAfter w:val="1"/>
          <w:wAfter w:w="1973" w:type="dxa"/>
          <w:trHeight w:val="684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o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ra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gridAfter w:val="1"/>
          <w:wAfter w:w="1973" w:type="dxa"/>
          <w:trHeight w:val="738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or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ta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gridAfter w:val="1"/>
          <w:wAfter w:w="1973" w:type="dxa"/>
          <w:trHeight w:val="684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e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mi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gridAfter w:val="1"/>
          <w:wAfter w:w="1973" w:type="dxa"/>
          <w:trHeight w:val="684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E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mir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gridAfter w:val="1"/>
          <w:wAfter w:w="1973" w:type="dxa"/>
          <w:trHeight w:val="738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ma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m</w:t>
            </w:r>
            <w:r>
              <w:rPr>
                <w:rFonts w:ascii="Hand writing Mutlu" w:hAnsi="Hand writing Mutlu"/>
                <w:sz w:val="60"/>
                <w:szCs w:val="60"/>
              </w:rPr>
              <w:t>a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  <w:tr w:rsidR="001E4DAC" w:rsidRPr="00B63B67" w:rsidTr="007B4CA2">
        <w:trPr>
          <w:trHeight w:val="684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m</w:t>
            </w:r>
            <w:r>
              <w:rPr>
                <w:rFonts w:ascii="Hand writing Mutlu" w:hAnsi="Hand writing Mutlu"/>
                <w:sz w:val="60"/>
                <w:szCs w:val="60"/>
              </w:rPr>
              <w:t>in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  <w:tc>
          <w:tcPr>
            <w:tcW w:w="1973" w:type="dxa"/>
            <w:vMerge w:val="restart"/>
            <w:tcBorders>
              <w:top w:val="nil"/>
              <w:bottom w:val="nil"/>
            </w:tcBorders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</w:p>
        </w:tc>
      </w:tr>
      <w:tr w:rsidR="001E4DAC" w:rsidRPr="00B63B67" w:rsidTr="007B4CA2">
        <w:trPr>
          <w:trHeight w:val="684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el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ma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  <w:tc>
          <w:tcPr>
            <w:tcW w:w="1973" w:type="dxa"/>
            <w:vMerge/>
            <w:tcBorders>
              <w:bottom w:val="nil"/>
            </w:tcBorders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</w:p>
        </w:tc>
      </w:tr>
      <w:tr w:rsidR="001E4DAC" w:rsidRPr="00B63B67" w:rsidTr="007B4CA2">
        <w:trPr>
          <w:gridAfter w:val="1"/>
          <w:wAfter w:w="1973" w:type="dxa"/>
          <w:trHeight w:val="684"/>
        </w:trPr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o</w:t>
            </w:r>
          </w:p>
        </w:tc>
        <w:tc>
          <w:tcPr>
            <w:tcW w:w="1480" w:type="dxa"/>
          </w:tcPr>
          <w:p w:rsidR="001E4DAC" w:rsidRPr="00664C07" w:rsidRDefault="001E4DAC" w:rsidP="007B4CA2">
            <w:pPr>
              <w:jc w:val="center"/>
              <w:rPr>
                <w:rFonts w:ascii="Hand writing Mutlu" w:hAnsi="Hand writing Mutlu"/>
                <w:sz w:val="60"/>
                <w:szCs w:val="60"/>
              </w:rPr>
            </w:pPr>
            <w:r w:rsidRPr="00664C07">
              <w:rPr>
                <w:rFonts w:ascii="Hand writing Mutlu" w:hAnsi="Hand writing Mutlu"/>
                <w:sz w:val="60"/>
                <w:szCs w:val="60"/>
              </w:rPr>
              <w:t>mo</w:t>
            </w:r>
          </w:p>
        </w:tc>
        <w:tc>
          <w:tcPr>
            <w:tcW w:w="2251" w:type="dxa"/>
            <w:shd w:val="clear" w:color="auto" w:fill="FFFFFF"/>
          </w:tcPr>
          <w:p w:rsidR="001E4DAC" w:rsidRPr="00B63B67" w:rsidRDefault="001E4DAC" w:rsidP="007B4CA2">
            <w:pPr>
              <w:rPr>
                <w:rFonts w:ascii="Nurhan Uz" w:hAnsi="Nurhan Uz"/>
                <w:sz w:val="60"/>
                <w:szCs w:val="60"/>
              </w:rPr>
            </w:pPr>
            <w:r w:rsidRPr="00664C07">
              <w:rPr>
                <w:sz w:val="60"/>
                <w:szCs w:val="60"/>
              </w:rPr>
              <w:t>……</w:t>
            </w:r>
            <w:r w:rsidRPr="00664C07">
              <w:rPr>
                <w:rFonts w:ascii="Nurhan Uz" w:hAnsi="Nurhan Uz"/>
                <w:sz w:val="60"/>
                <w:szCs w:val="60"/>
              </w:rPr>
              <w:t>.</w:t>
            </w:r>
            <w:r>
              <w:rPr>
                <w:rFonts w:ascii="Nurhan Uz" w:hAnsi="Nurhan Uz"/>
                <w:sz w:val="60"/>
                <w:szCs w:val="60"/>
              </w:rPr>
              <w:t>.</w:t>
            </w:r>
          </w:p>
        </w:tc>
      </w:tr>
    </w:tbl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Pr="00CF059F" w:rsidRDefault="001E4DAC" w:rsidP="00F43682">
      <w:pPr>
        <w:rPr>
          <w:sz w:val="60"/>
          <w:szCs w:val="60"/>
        </w:rPr>
      </w:pPr>
    </w:p>
    <w:p w:rsidR="001E4DAC" w:rsidRDefault="001E4DAC" w:rsidP="00DE110F">
      <w:hyperlink r:id="rId6" w:history="1">
        <w:r w:rsidRPr="00A756DA">
          <w:rPr>
            <w:rStyle w:val="Hyperlink"/>
          </w:rPr>
          <w:t>www.sorubak.com</w:t>
        </w:r>
      </w:hyperlink>
      <w:r>
        <w:t xml:space="preserve"> </w:t>
      </w:r>
    </w:p>
    <w:p w:rsidR="001E4DAC" w:rsidRPr="00CF059F" w:rsidRDefault="001E4DAC" w:rsidP="00F43682">
      <w:pPr>
        <w:rPr>
          <w:sz w:val="60"/>
          <w:szCs w:val="60"/>
        </w:rPr>
      </w:pPr>
      <w:r>
        <w:rPr>
          <w:noProof/>
        </w:rPr>
        <w:pict>
          <v:rect id="_x0000_s1027" style="position:absolute;margin-left:16.15pt;margin-top:17.45pt;width:465.5pt;height:37.5pt;z-index:-251659776" strokecolor="white">
            <v:textbox style="mso-next-textbox:#_x0000_s1027">
              <w:txbxContent>
                <w:p w:rsidR="001E4DAC" w:rsidRPr="00764B55" w:rsidRDefault="001E4DAC" w:rsidP="00F43682">
                  <w:pPr>
                    <w:rPr>
                      <w:rFonts w:ascii="Calibri" w:hAnsi="Calibri"/>
                      <w:i/>
                    </w:rPr>
                  </w:pPr>
                  <w:r w:rsidRPr="00766803">
                    <w:rPr>
                      <w:i/>
                    </w:rPr>
                    <w:t xml:space="preserve">        </w:t>
                  </w:r>
                  <w:r w:rsidRPr="00764B55">
                    <w:rPr>
                      <w:rFonts w:ascii="Calibri" w:hAnsi="Calibri"/>
                      <w:b/>
                      <w:i/>
                    </w:rPr>
                    <w:t>Sayın Veli</w:t>
                  </w:r>
                  <w:r w:rsidRPr="00764B55">
                    <w:rPr>
                      <w:rFonts w:ascii="Calibri" w:hAnsi="Calibri"/>
                      <w:i/>
                    </w:rPr>
                    <w:t>, yukarıdaki heceleri  çocuğunuz  sizin gözetiminizde okusun. Sonunda karşısına yazsın ve tekrar okusun.</w:t>
                  </w:r>
                </w:p>
              </w:txbxContent>
            </v:textbox>
          </v:rect>
        </w:pict>
      </w:r>
    </w:p>
    <w:p w:rsidR="001E4DAC" w:rsidRPr="00375A0A" w:rsidRDefault="001E4DAC" w:rsidP="00F43682">
      <w:pPr>
        <w:rPr>
          <w:sz w:val="28"/>
          <w:szCs w:val="28"/>
        </w:rPr>
      </w:pPr>
      <w:r>
        <w:rPr>
          <w:noProof/>
        </w:rPr>
        <w:pict>
          <v:rect id="_x0000_s1028" style="position:absolute;margin-left:396.9pt;margin-top:4.7pt;width:114.1pt;height:35.3pt;z-index:251657728" strokecolor="white">
            <v:textbox style="mso-next-textbox:#_x0000_s1028">
              <w:txbxContent>
                <w:p w:rsidR="001E4DAC" w:rsidRPr="00766803" w:rsidRDefault="001E4DAC" w:rsidP="00F43682">
                  <w:pPr>
                    <w:pStyle w:val="NoSpacing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İbrahim Bekteş</w:t>
                  </w:r>
                </w:p>
                <w:p w:rsidR="001E4DAC" w:rsidRPr="00766803" w:rsidRDefault="001E4DAC" w:rsidP="00F43682">
                  <w:pPr>
                    <w:pStyle w:val="NoSpacing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1/A sınıf öğretmeni</w:t>
                  </w:r>
                </w:p>
              </w:txbxContent>
            </v:textbox>
          </v:rect>
        </w:pict>
      </w:r>
    </w:p>
    <w:p w:rsidR="001E4DAC" w:rsidRDefault="001E4DAC"/>
    <w:sectPr w:rsidR="001E4DAC" w:rsidSect="00F43682">
      <w:pgSz w:w="11906" w:h="16838"/>
      <w:pgMar w:top="1100" w:right="386" w:bottom="67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DAC" w:rsidRDefault="001E4DAC" w:rsidP="00F43682">
      <w:r>
        <w:separator/>
      </w:r>
    </w:p>
  </w:endnote>
  <w:endnote w:type="continuationSeparator" w:id="0">
    <w:p w:rsidR="001E4DAC" w:rsidRDefault="001E4DAC" w:rsidP="00F43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DAC" w:rsidRDefault="001E4DAC" w:rsidP="00F43682">
      <w:r>
        <w:separator/>
      </w:r>
    </w:p>
  </w:footnote>
  <w:footnote w:type="continuationSeparator" w:id="0">
    <w:p w:rsidR="001E4DAC" w:rsidRDefault="001E4DAC" w:rsidP="00F436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682"/>
    <w:rsid w:val="001E4DAC"/>
    <w:rsid w:val="0023554C"/>
    <w:rsid w:val="00375A0A"/>
    <w:rsid w:val="003C3C1A"/>
    <w:rsid w:val="00664C07"/>
    <w:rsid w:val="006A1759"/>
    <w:rsid w:val="006C24C1"/>
    <w:rsid w:val="00764B55"/>
    <w:rsid w:val="00766803"/>
    <w:rsid w:val="007B4CA2"/>
    <w:rsid w:val="008357EE"/>
    <w:rsid w:val="008A56B5"/>
    <w:rsid w:val="00A756DA"/>
    <w:rsid w:val="00A84601"/>
    <w:rsid w:val="00B63B67"/>
    <w:rsid w:val="00C30FAD"/>
    <w:rsid w:val="00CF059F"/>
    <w:rsid w:val="00DE110F"/>
    <w:rsid w:val="00F41092"/>
    <w:rsid w:val="00F4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68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436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43682"/>
    <w:rPr>
      <w:rFonts w:ascii="Times New Roman" w:hAnsi="Times New Roman" w:cs="Times New Roman"/>
      <w:sz w:val="24"/>
      <w:szCs w:val="24"/>
      <w:lang w:eastAsia="tr-TR"/>
    </w:rPr>
  </w:style>
  <w:style w:type="paragraph" w:styleId="NoSpacing">
    <w:name w:val="No Spacing"/>
    <w:link w:val="NoSpacingChar"/>
    <w:uiPriority w:val="99"/>
    <w:qFormat/>
    <w:rsid w:val="00F43682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F43682"/>
    <w:rPr>
      <w:rFonts w:cs="Times New Roman"/>
      <w:sz w:val="22"/>
      <w:szCs w:val="22"/>
      <w:lang w:val="tr-TR" w:eastAsia="en-US" w:bidi="ar-SA"/>
    </w:rPr>
  </w:style>
  <w:style w:type="paragraph" w:styleId="Footer">
    <w:name w:val="footer"/>
    <w:basedOn w:val="Normal"/>
    <w:link w:val="FooterChar"/>
    <w:uiPriority w:val="99"/>
    <w:semiHidden/>
    <w:rsid w:val="00F436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43682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DE110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114</Words>
  <Characters>651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ibrahim</dc:creator>
  <cp:keywords>www.sorubak.com</cp:keywords>
  <dc:description>www.sorubak.com</dc:description>
  <cp:lastModifiedBy>edanur</cp:lastModifiedBy>
  <cp:revision>5</cp:revision>
  <dcterms:created xsi:type="dcterms:W3CDTF">2012-12-10T21:13:00Z</dcterms:created>
  <dcterms:modified xsi:type="dcterms:W3CDTF">2012-12-11T20:03:00Z</dcterms:modified>
  <cp:category>www.sorubak.com</cp:category>
  <dc:language>www.sorubak.com</dc:language>
</cp:coreProperties>
</file>