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C3D" w:rsidRDefault="003B7C3D" w:rsidP="00387BF1">
      <w:pPr>
        <w:rPr>
          <w:rFonts w:ascii="Hand writing Mutlu" w:hAnsi="Hand writing Mutlu" w:cs="Hand writing Mutlu"/>
          <w:b/>
          <w:bCs/>
          <w:sz w:val="32"/>
          <w:szCs w:val="32"/>
        </w:rPr>
      </w:pPr>
    </w:p>
    <w:p w:rsidR="003B7C3D" w:rsidRPr="004F0679" w:rsidRDefault="003B7C3D" w:rsidP="00387BF1">
      <w:pPr>
        <w:rPr>
          <w:rFonts w:ascii="Hand writing Mutlu" w:hAnsi="Hand writing Mutlu" w:cs="Hand writing Mutlu"/>
          <w:b/>
          <w:bCs/>
          <w:sz w:val="32"/>
          <w:szCs w:val="32"/>
        </w:rPr>
      </w:pPr>
      <w:r w:rsidRPr="004F0679">
        <w:rPr>
          <w:rFonts w:ascii="Hand writing Mutlu" w:hAnsi="Hand writing Mutlu" w:cs="Hand writing Mutlu"/>
          <w:b/>
          <w:bCs/>
          <w:sz w:val="32"/>
          <w:szCs w:val="32"/>
        </w:rPr>
        <w:t>Sayın veli aşağıdaki hece ve kelimeleri okutup yazdırınız</w:t>
      </w:r>
    </w:p>
    <w:p w:rsidR="003B7C3D" w:rsidRPr="00494F86" w:rsidRDefault="003B7C3D" w:rsidP="00387BF1">
      <w:pPr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group id="_x0000_s1026" style="position:absolute;margin-left:-1pt;margin-top:11.35pt;width:505pt;height:30pt;z-index:25164032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sz w:val="60"/>
          <w:szCs w:val="60"/>
        </w:rPr>
        <w:t xml:space="preserve"> el</w:t>
      </w:r>
      <w:r w:rsidRPr="00494F86">
        <w:rPr>
          <w:rFonts w:ascii="Hand writing Mutlu" w:hAnsi="Hand writing Mutlu" w:cs="Hand writing Mutlu"/>
          <w:sz w:val="60"/>
          <w:szCs w:val="60"/>
        </w:rPr>
        <w:tab/>
        <w:t xml:space="preserve">                </w:t>
      </w:r>
    </w:p>
    <w:p w:rsidR="003B7C3D" w:rsidRPr="00494F86" w:rsidRDefault="003B7C3D" w:rsidP="00387BF1">
      <w:pPr>
        <w:pStyle w:val="Heading1"/>
        <w:jc w:val="left"/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</w:pPr>
      <w:r>
        <w:rPr>
          <w:noProof/>
        </w:rPr>
        <w:pict>
          <v:group id="_x0000_s1033" style="position:absolute;margin-left:-1pt;margin-top:11.35pt;width:505pt;height:30pt;z-index:251641344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  <w:t xml:space="preserve"> ele </w:t>
      </w:r>
    </w:p>
    <w:p w:rsidR="003B7C3D" w:rsidRPr="00494F86" w:rsidRDefault="003B7C3D" w:rsidP="00387BF1">
      <w:pPr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group id="_x0000_s1040" style="position:absolute;margin-left:-1pt;margin-top:11.35pt;width:505pt;height:30pt;z-index:251642368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sz w:val="60"/>
          <w:szCs w:val="60"/>
        </w:rPr>
        <w:t xml:space="preserve"> elle                </w:t>
      </w:r>
    </w:p>
    <w:p w:rsidR="003B7C3D" w:rsidRPr="00494F86" w:rsidRDefault="003B7C3D" w:rsidP="00387BF1">
      <w:pPr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group id="_x0000_s1047" style="position:absolute;margin-left:-1pt;margin-top:11.35pt;width:505pt;height:30pt;z-index:25164339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>
        <w:rPr>
          <w:noProof/>
        </w:rPr>
        <w:pict>
          <v:group id="_x0000_s1054" style="position:absolute;margin-left:-1pt;margin-top:11.35pt;width:505pt;height:30pt;z-index:25164441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sz w:val="60"/>
          <w:szCs w:val="60"/>
        </w:rPr>
        <w:t xml:space="preserve"> le                </w:t>
      </w:r>
    </w:p>
    <w:p w:rsidR="003B7C3D" w:rsidRPr="00494F86" w:rsidRDefault="003B7C3D" w:rsidP="004C379F">
      <w:pPr>
        <w:pStyle w:val="Heading1"/>
        <w:jc w:val="left"/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</w:pPr>
      <w:r>
        <w:rPr>
          <w:noProof/>
        </w:rPr>
        <w:pict>
          <v:group id="_x0000_s1061" style="position:absolute;margin-left:-1pt;margin-top:11.35pt;width:505pt;height:30pt;z-index:25164544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  <w:t xml:space="preserve"> al      </w:t>
      </w:r>
      <w:r>
        <w:rPr>
          <w:noProof/>
        </w:rPr>
        <w:pict>
          <v:group id="_x0000_s1068" style="position:absolute;margin-left:-1pt;margin-top:11.35pt;width:505pt;height:30pt;z-index:251646464;mso-position-horizontal-relative:text;mso-position-vertical-relative:text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color w:val="auto"/>
          <w:sz w:val="60"/>
          <w:szCs w:val="60"/>
        </w:rPr>
        <w:t xml:space="preserve">                  </w:t>
      </w:r>
    </w:p>
    <w:p w:rsidR="003B7C3D" w:rsidRPr="00494F86" w:rsidRDefault="003B7C3D" w:rsidP="00387BF1">
      <w:pPr>
        <w:pStyle w:val="Heading1"/>
        <w:jc w:val="left"/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</w:pPr>
      <w:r>
        <w:rPr>
          <w:noProof/>
        </w:rPr>
        <w:pict>
          <v:group id="_x0000_s1075" style="position:absolute;margin-left:-1pt;margin-top:11.35pt;width:505pt;height:30pt;z-index:251647488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  <w:t xml:space="preserve"> ala  </w:t>
      </w:r>
      <w:r w:rsidRPr="00494F86">
        <w:rPr>
          <w:rFonts w:ascii="Hand writing Mutlu" w:hAnsi="Hand writing Mutlu" w:cs="Hand writing Mutlu"/>
          <w:color w:val="auto"/>
          <w:sz w:val="60"/>
          <w:szCs w:val="60"/>
        </w:rPr>
        <w:t xml:space="preserve">  </w:t>
      </w:r>
      <w:r w:rsidRPr="00494F86"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  <w:t xml:space="preserve">                 </w:t>
      </w:r>
    </w:p>
    <w:p w:rsidR="003B7C3D" w:rsidRPr="00494F86" w:rsidRDefault="003B7C3D" w:rsidP="00387BF1">
      <w:pPr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group id="_x0000_s1082" style="position:absolute;margin-left:-1pt;margin-top:11.35pt;width:505pt;height:30pt;z-index:251648512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sz w:val="60"/>
          <w:szCs w:val="60"/>
        </w:rPr>
        <w:t xml:space="preserve"> la             </w:t>
      </w:r>
    </w:p>
    <w:p w:rsidR="003B7C3D" w:rsidRPr="00494F86" w:rsidRDefault="003B7C3D" w:rsidP="00387BF1">
      <w:pPr>
        <w:pStyle w:val="Heading1"/>
        <w:jc w:val="left"/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</w:pPr>
      <w:r>
        <w:rPr>
          <w:noProof/>
        </w:rPr>
        <w:pict>
          <v:group id="_x0000_s1089" style="position:absolute;margin-left:-1pt;margin-top:11.35pt;width:505pt;height:30pt;z-index:251649536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  <w:t xml:space="preserve"> alla               </w:t>
      </w:r>
    </w:p>
    <w:p w:rsidR="003B7C3D" w:rsidRPr="00494F86" w:rsidRDefault="003B7C3D" w:rsidP="00387BF1">
      <w:pPr>
        <w:rPr>
          <w:rFonts w:ascii="Hand writing Mutlu" w:hAnsi="Hand writing Mutlu" w:cs="Arial"/>
          <w:sz w:val="16"/>
          <w:szCs w:val="16"/>
        </w:rPr>
      </w:pPr>
    </w:p>
    <w:p w:rsidR="003B7C3D" w:rsidRPr="00494F86" w:rsidRDefault="003B7C3D" w:rsidP="00387BF1">
      <w:pPr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group id="_x0000_s1096" style="position:absolute;margin-left:-1pt;margin-top:11.35pt;width:505pt;height:30pt;z-index:251650560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sz w:val="60"/>
          <w:szCs w:val="60"/>
        </w:rPr>
        <w:t xml:space="preserve"> lale                  </w:t>
      </w:r>
    </w:p>
    <w:p w:rsidR="003B7C3D" w:rsidRPr="00494F86" w:rsidRDefault="003B7C3D" w:rsidP="00387BF1">
      <w:pPr>
        <w:rPr>
          <w:rFonts w:ascii="Hand writing Mutlu" w:hAnsi="Hand writing Mutlu" w:cs="Arial"/>
          <w:sz w:val="6"/>
          <w:szCs w:val="6"/>
        </w:rPr>
      </w:pPr>
    </w:p>
    <w:p w:rsidR="003B7C3D" w:rsidRPr="00494F86" w:rsidRDefault="003B7C3D" w:rsidP="00387BF1">
      <w:pPr>
        <w:pStyle w:val="Heading1"/>
        <w:jc w:val="left"/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</w:pPr>
      <w:r>
        <w:rPr>
          <w:noProof/>
        </w:rPr>
        <w:pict>
          <v:group id="_x0000_s1103" style="position:absolute;margin-left:-1pt;margin-top:11.35pt;width:505pt;height:30pt;z-index:251651584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  <w:t xml:space="preserve"> lala                 </w:t>
      </w:r>
    </w:p>
    <w:p w:rsidR="003B7C3D" w:rsidRPr="00494F86" w:rsidRDefault="003B7C3D" w:rsidP="00387BF1">
      <w:pPr>
        <w:rPr>
          <w:rFonts w:ascii="Hand writing Mutlu" w:hAnsi="Hand writing Mutlu" w:cs="Arial"/>
          <w:sz w:val="6"/>
          <w:szCs w:val="6"/>
        </w:rPr>
      </w:pPr>
    </w:p>
    <w:p w:rsidR="003B7C3D" w:rsidRPr="00494F86" w:rsidRDefault="003B7C3D" w:rsidP="00387BF1">
      <w:pPr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group id="_x0000_s1110" style="position:absolute;margin-left:-1pt;margin-top:11.35pt;width:505pt;height:30pt;z-index:251652608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sz w:val="60"/>
          <w:szCs w:val="60"/>
        </w:rPr>
        <w:t xml:space="preserve"> et               </w:t>
      </w:r>
    </w:p>
    <w:p w:rsidR="003B7C3D" w:rsidRPr="00494F86" w:rsidRDefault="003B7C3D" w:rsidP="00387BF1">
      <w:pPr>
        <w:pStyle w:val="Heading1"/>
        <w:jc w:val="left"/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</w:pPr>
      <w:r>
        <w:rPr>
          <w:noProof/>
        </w:rPr>
        <w:pict>
          <v:group id="_x0000_s1117" style="position:absolute;margin-left:-1pt;margin-top:11.35pt;width:505pt;height:30pt;z-index:251653632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  <w:t xml:space="preserve"> </w:t>
      </w:r>
      <w:r w:rsidRPr="00494F86">
        <w:rPr>
          <w:rFonts w:ascii="Hand writing Mutlu" w:hAnsi="Hand writing Mutlu" w:cs="Hand writing Mutlu"/>
          <w:b w:val="0"/>
          <w:bCs w:val="0"/>
          <w:color w:val="auto"/>
          <w:sz w:val="60"/>
          <w:szCs w:val="60"/>
        </w:rPr>
        <w:t xml:space="preserve">at               </w:t>
      </w:r>
    </w:p>
    <w:p w:rsidR="003B7C3D" w:rsidRPr="00494F86" w:rsidRDefault="003B7C3D" w:rsidP="00CC1AE5">
      <w:pPr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group id="_x0000_s1124" style="position:absolute;margin-left:-1.2pt;margin-top:11.8pt;width:505pt;height:30pt;z-index:251656704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sz w:val="60"/>
          <w:szCs w:val="60"/>
        </w:rPr>
        <w:t xml:space="preserve"> </w:t>
      </w:r>
      <w:r w:rsidRPr="00494F86">
        <w:rPr>
          <w:rFonts w:ascii="Hand writing Mutlu" w:hAnsi="Hand writing Mutlu" w:cs="Hand writing Mutlu"/>
          <w:sz w:val="60"/>
          <w:szCs w:val="60"/>
        </w:rPr>
        <w:t>ete</w:t>
      </w:r>
    </w:p>
    <w:p w:rsidR="003B7C3D" w:rsidRPr="00494F86" w:rsidRDefault="003B7C3D" w:rsidP="00CC1AE5">
      <w:pPr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group id="_x0000_s1131" style="position:absolute;margin-left:-1.4pt;margin-top:10pt;width:505pt;height:30pt;z-index:251659776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noProof/>
          <w:sz w:val="60"/>
          <w:szCs w:val="60"/>
        </w:rPr>
        <w:t xml:space="preserve"> </w:t>
      </w:r>
      <w:r w:rsidRPr="00494F86">
        <w:rPr>
          <w:rFonts w:ascii="Hand writing Mutlu" w:hAnsi="Hand writing Mutlu" w:cs="Hand writing Mutlu"/>
          <w:noProof/>
          <w:sz w:val="60"/>
          <w:szCs w:val="60"/>
        </w:rPr>
        <w:t>ata</w:t>
      </w:r>
    </w:p>
    <w:p w:rsidR="003B7C3D" w:rsidRPr="00494F86" w:rsidRDefault="003B7C3D" w:rsidP="00CC1AE5">
      <w:pPr>
        <w:rPr>
          <w:rFonts w:ascii="Hand writing Mutlu" w:hAnsi="Hand writing Mutlu" w:cs="Hand writing Mutlu"/>
          <w:sz w:val="60"/>
          <w:szCs w:val="60"/>
        </w:rPr>
      </w:pPr>
      <w:r>
        <w:rPr>
          <w:noProof/>
        </w:rPr>
        <w:pict>
          <v:group id="_x0000_s1138" style="position:absolute;margin-left:-1.6pt;margin-top:11.9pt;width:505pt;height:30pt;z-index:251660800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  <w:r>
        <w:rPr>
          <w:rFonts w:ascii="Hand writing Mutlu" w:hAnsi="Hand writing Mutlu" w:cs="Hand writing Mutlu"/>
          <w:sz w:val="60"/>
          <w:szCs w:val="60"/>
        </w:rPr>
        <w:t xml:space="preserve"> </w:t>
      </w:r>
      <w:r w:rsidRPr="00494F86">
        <w:rPr>
          <w:rFonts w:ascii="Hand writing Mutlu" w:hAnsi="Hand writing Mutlu" w:cs="Hand writing Mutlu"/>
          <w:sz w:val="60"/>
          <w:szCs w:val="60"/>
        </w:rPr>
        <w:t>ete</w:t>
      </w: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noProof/>
          <w:sz w:val="60"/>
          <w:szCs w:val="60"/>
        </w:rPr>
      </w:pPr>
      <w:r>
        <w:rPr>
          <w:noProof/>
        </w:rPr>
        <w:pict>
          <v:group id="_x0000_s1145" style="position:absolute;margin-left:-1.65pt;margin-top:14pt;width:505pt;height:30pt;z-index:251661824" coordorigin="1413,7777" coordsize="9004,600">
            <v:line id="_x0000_s1146" style="position:absolute" from="1413,7777" to="10413,7777"/>
            <v:line id="_x0000_s1147" style="position:absolute" from="1413,7957" to="10413,7957"/>
            <v:line id="_x0000_s1148" style="position:absolute" from="1417,8197" to="10417,8197"/>
            <v:line id="_x0000_s1149" style="position:absolute" from="1417,8377" to="10417,8377"/>
            <v:line id="_x0000_s1150" style="position:absolute" from="10417,7777" to="10417,8344"/>
            <v:line id="_x0000_s1151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/>
          <w:bCs/>
          <w:noProof/>
          <w:sz w:val="60"/>
          <w:szCs w:val="60"/>
        </w:rPr>
        <w:t xml:space="preserve"> te</w:t>
      </w: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sz w:val="10"/>
          <w:szCs w:val="10"/>
        </w:rPr>
      </w:pP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sz w:val="60"/>
          <w:szCs w:val="60"/>
        </w:rPr>
      </w:pPr>
      <w:r>
        <w:rPr>
          <w:noProof/>
        </w:rPr>
        <w:pict>
          <v:group id="_x0000_s1152" style="position:absolute;margin-left:-1.85pt;margin-top:12.6pt;width:505pt;height:30pt;z-index:251662848" coordorigin="1413,7777" coordsize="9004,600">
            <v:line id="_x0000_s1153" style="position:absolute" from="1413,7777" to="10413,7777"/>
            <v:line id="_x0000_s1154" style="position:absolute" from="1413,7957" to="10413,7957"/>
            <v:line id="_x0000_s1155" style="position:absolute" from="1417,8197" to="10417,8197"/>
            <v:line id="_x0000_s1156" style="position:absolute" from="1417,8377" to="10417,8377"/>
            <v:line id="_x0000_s1157" style="position:absolute" from="10417,7777" to="10417,8344"/>
            <v:line id="_x0000_s1158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/>
          <w:bCs/>
          <w:sz w:val="60"/>
          <w:szCs w:val="60"/>
        </w:rPr>
        <w:t xml:space="preserve"> ta</w:t>
      </w: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sz w:val="10"/>
          <w:szCs w:val="10"/>
        </w:rPr>
      </w:pP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sz w:val="60"/>
          <w:szCs w:val="60"/>
        </w:rPr>
      </w:pPr>
      <w:r>
        <w:rPr>
          <w:noProof/>
        </w:rPr>
        <w:pict>
          <v:group id="_x0000_s1159" style="position:absolute;margin-left:-2.05pt;margin-top:10.6pt;width:505pt;height:33.9pt;z-index:251667968" coordorigin="1413,7777" coordsize="9004,600">
            <v:line id="_x0000_s1160" style="position:absolute" from="1413,7777" to="10413,7777"/>
            <v:line id="_x0000_s1161" style="position:absolute" from="1413,7957" to="10413,7957"/>
            <v:line id="_x0000_s1162" style="position:absolute" from="1417,8197" to="10417,8197"/>
            <v:line id="_x0000_s1163" style="position:absolute" from="1417,8377" to="10417,8377"/>
            <v:line id="_x0000_s1164" style="position:absolute" from="10417,7777" to="10417,8344"/>
            <v:line id="_x0000_s1165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/>
          <w:bCs/>
          <w:sz w:val="60"/>
          <w:szCs w:val="60"/>
        </w:rPr>
        <w:t xml:space="preserve"> tat</w:t>
      </w: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sz w:val="10"/>
          <w:szCs w:val="10"/>
        </w:rPr>
      </w:pP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sz w:val="60"/>
          <w:szCs w:val="60"/>
        </w:rPr>
      </w:pPr>
      <w:r>
        <w:rPr>
          <w:noProof/>
        </w:rPr>
        <w:pict>
          <v:group id="_x0000_s1166" style="position:absolute;margin-left:-1.45pt;margin-top:9.7pt;width:505pt;height:34.45pt;z-index:251668992" coordorigin="1413,7777" coordsize="9004,600">
            <v:line id="_x0000_s1167" style="position:absolute" from="1413,7777" to="10413,7777"/>
            <v:line id="_x0000_s1168" style="position:absolute" from="1413,7957" to="10413,7957"/>
            <v:line id="_x0000_s1169" style="position:absolute" from="1417,8197" to="10417,8197"/>
            <v:line id="_x0000_s1170" style="position:absolute" from="1417,8377" to="10417,8377"/>
            <v:line id="_x0000_s1171" style="position:absolute" from="10417,7777" to="10417,8344"/>
            <v:line id="_x0000_s1172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/>
          <w:bCs/>
          <w:sz w:val="60"/>
          <w:szCs w:val="60"/>
        </w:rPr>
        <w:t xml:space="preserve"> tel</w:t>
      </w: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sz w:val="10"/>
          <w:szCs w:val="10"/>
        </w:rPr>
      </w:pP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noProof/>
          <w:sz w:val="60"/>
          <w:szCs w:val="60"/>
        </w:rPr>
      </w:pPr>
      <w:r>
        <w:rPr>
          <w:noProof/>
        </w:rPr>
        <w:pict>
          <v:group id="_x0000_s1173" style="position:absolute;margin-left:-2.25pt;margin-top:11pt;width:505pt;height:34.35pt;z-index:251666944" coordorigin="1413,7777" coordsize="9004,600">
            <v:line id="_x0000_s1174" style="position:absolute" from="1413,7777" to="10413,7777"/>
            <v:line id="_x0000_s1175" style="position:absolute" from="1413,7957" to="10413,7957"/>
            <v:line id="_x0000_s1176" style="position:absolute" from="1417,8197" to="10417,8197"/>
            <v:line id="_x0000_s1177" style="position:absolute" from="1417,8377" to="10417,8377"/>
            <v:line id="_x0000_s1178" style="position:absolute" from="10417,7777" to="10417,8344"/>
            <v:line id="_x0000_s1179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/>
          <w:bCs/>
          <w:noProof/>
          <w:sz w:val="60"/>
          <w:szCs w:val="60"/>
        </w:rPr>
        <w:t xml:space="preserve"> atla</w:t>
      </w: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sz w:val="10"/>
          <w:szCs w:val="10"/>
        </w:rPr>
      </w:pP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sz w:val="60"/>
          <w:szCs w:val="60"/>
        </w:rPr>
      </w:pPr>
      <w:r>
        <w:rPr>
          <w:noProof/>
        </w:rPr>
        <w:pict>
          <v:group id="_x0000_s1180" style="position:absolute;margin-left:-1.25pt;margin-top:12.9pt;width:505pt;height:33.15pt;z-index:251665920" coordorigin="1413,7777" coordsize="9004,600">
            <v:line id="_x0000_s1181" style="position:absolute" from="1413,7777" to="10413,7777"/>
            <v:line id="_x0000_s1182" style="position:absolute" from="1413,7957" to="10413,7957"/>
            <v:line id="_x0000_s1183" style="position:absolute" from="1417,8197" to="10417,8197"/>
            <v:line id="_x0000_s1184" style="position:absolute" from="1417,8377" to="10417,8377"/>
            <v:line id="_x0000_s1185" style="position:absolute" from="10417,7777" to="10417,8344"/>
            <v:line id="_x0000_s1186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/>
          <w:bCs/>
          <w:sz w:val="60"/>
          <w:szCs w:val="60"/>
        </w:rPr>
        <w:t xml:space="preserve"> lale</w:t>
      </w: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sz w:val="10"/>
          <w:szCs w:val="10"/>
        </w:rPr>
      </w:pP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noProof/>
          <w:sz w:val="60"/>
          <w:szCs w:val="60"/>
        </w:rPr>
      </w:pPr>
      <w:r>
        <w:rPr>
          <w:noProof/>
        </w:rPr>
        <w:pict>
          <v:group id="_x0000_s1187" style="position:absolute;margin-left:-1.05pt;margin-top:10.45pt;width:505pt;height:34.95pt;z-index:251663872" coordorigin="1413,7777" coordsize="9004,600">
            <v:line id="_x0000_s1188" style="position:absolute" from="1413,7777" to="10413,7777"/>
            <v:line id="_x0000_s1189" style="position:absolute" from="1413,7957" to="10413,7957"/>
            <v:line id="_x0000_s1190" style="position:absolute" from="1417,8197" to="10417,8197"/>
            <v:line id="_x0000_s1191" style="position:absolute" from="1417,8377" to="10417,8377"/>
            <v:line id="_x0000_s1192" style="position:absolute" from="10417,7777" to="10417,8344"/>
            <v:line id="_x0000_s1193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/>
          <w:bCs/>
          <w:noProof/>
          <w:sz w:val="60"/>
          <w:szCs w:val="60"/>
        </w:rPr>
        <w:t xml:space="preserve"> alet</w:t>
      </w: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sz w:val="10"/>
          <w:szCs w:val="10"/>
        </w:rPr>
      </w:pP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noProof/>
          <w:sz w:val="60"/>
          <w:szCs w:val="60"/>
        </w:rPr>
      </w:pPr>
      <w:r>
        <w:rPr>
          <w:noProof/>
        </w:rPr>
        <w:pict>
          <v:group id="_x0000_s1194" style="position:absolute;margin-left:-.85pt;margin-top:10.1pt;width:505pt;height:35pt;z-index:251664896" coordorigin="1413,7777" coordsize="9004,600">
            <v:line id="_x0000_s1195" style="position:absolute" from="1413,7777" to="10413,7777"/>
            <v:line id="_x0000_s1196" style="position:absolute" from="1413,7957" to="10413,7957"/>
            <v:line id="_x0000_s1197" style="position:absolute" from="1417,8197" to="10417,8197"/>
            <v:line id="_x0000_s1198" style="position:absolute" from="1417,8377" to="10417,8377"/>
            <v:line id="_x0000_s1199" style="position:absolute" from="10417,7777" to="10417,8344"/>
            <v:line id="_x0000_s1200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/>
          <w:bCs/>
          <w:noProof/>
          <w:sz w:val="60"/>
          <w:szCs w:val="60"/>
        </w:rPr>
        <w:t xml:space="preserve"> lata</w:t>
      </w: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sz w:val="10"/>
          <w:szCs w:val="10"/>
        </w:rPr>
      </w:pPr>
    </w:p>
    <w:p w:rsidR="003B7C3D" w:rsidRPr="00494F86" w:rsidRDefault="003B7C3D" w:rsidP="00CC1AE5">
      <w:pPr>
        <w:rPr>
          <w:rFonts w:ascii="Hand writing Mutlu" w:hAnsi="Hand writing Mutlu" w:cs="Hand writing Mutlu"/>
          <w:b/>
          <w:bCs/>
          <w:sz w:val="60"/>
          <w:szCs w:val="60"/>
        </w:rPr>
      </w:pPr>
      <w:r>
        <w:rPr>
          <w:noProof/>
        </w:rPr>
        <w:pict>
          <v:group id="_x0000_s1201" style="position:absolute;margin-left:-2.65pt;margin-top:8.85pt;width:505pt;height:35.6pt;z-index:251670016" coordorigin="1413,7777" coordsize="9004,600">
            <v:line id="_x0000_s1202" style="position:absolute" from="1413,7777" to="10413,7777"/>
            <v:line id="_x0000_s1203" style="position:absolute" from="1413,7957" to="10413,7957"/>
            <v:line id="_x0000_s1204" style="position:absolute" from="1417,8197" to="10417,8197"/>
            <v:line id="_x0000_s1205" style="position:absolute" from="1417,8377" to="10417,8377"/>
            <v:line id="_x0000_s1206" style="position:absolute" from="10417,7777" to="10417,8344"/>
            <v:line id="_x0000_s1207" style="position:absolute" from="1417,7777" to="1417,8344"/>
            <w10:wrap side="left"/>
          </v:group>
        </w:pict>
      </w:r>
      <w:r w:rsidRPr="00494F86">
        <w:rPr>
          <w:rFonts w:ascii="Hand writing Mutlu" w:hAnsi="Hand writing Mutlu" w:cs="Hand writing Mutlu"/>
          <w:b/>
          <w:bCs/>
          <w:noProof/>
          <w:sz w:val="60"/>
          <w:szCs w:val="60"/>
        </w:rPr>
        <w:t xml:space="preserve"> Talat</w:t>
      </w:r>
    </w:p>
    <w:p w:rsidR="003B7C3D" w:rsidRPr="004F0679" w:rsidRDefault="003B7C3D" w:rsidP="00CC1AE5">
      <w:pPr>
        <w:tabs>
          <w:tab w:val="left" w:pos="7020"/>
        </w:tabs>
        <w:rPr>
          <w:rFonts w:ascii="Hand writing Mutlu" w:hAnsi="Hand writing Mutlu" w:cs="Hand writing Mutlu"/>
          <w:b/>
          <w:bCs/>
          <w:sz w:val="44"/>
          <w:szCs w:val="44"/>
        </w:rPr>
      </w:pPr>
      <w:r w:rsidRPr="004F0679">
        <w:rPr>
          <w:rFonts w:ascii="Hand writing Mutlu" w:hAnsi="Hand writing Mutlu" w:cs="Hand writing Mutlu"/>
          <w:sz w:val="44"/>
          <w:szCs w:val="44"/>
        </w:rPr>
        <w:t xml:space="preserve">                   </w:t>
      </w:r>
      <w:r w:rsidRPr="004F0679">
        <w:rPr>
          <w:rFonts w:ascii="Hand writing Mutlu" w:hAnsi="Hand writing Mutlu" w:cs="Hand writing Mutlu"/>
          <w:b/>
          <w:bCs/>
          <w:sz w:val="44"/>
          <w:szCs w:val="44"/>
        </w:rPr>
        <w:t>Ela Lale</w:t>
      </w:r>
    </w:p>
    <w:p w:rsidR="003B7C3D" w:rsidRPr="004F0679" w:rsidRDefault="003B7C3D" w:rsidP="00CC1AE5">
      <w:pPr>
        <w:tabs>
          <w:tab w:val="left" w:pos="6600"/>
        </w:tabs>
        <w:rPr>
          <w:rFonts w:ascii="Hand writing Mutlu" w:hAnsi="Hand writing Mutlu" w:cs="Hand writing Mutlu"/>
          <w:sz w:val="40"/>
          <w:szCs w:val="4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8" type="#_x0000_t32" style="position:absolute;margin-left:230.1pt;margin-top:8.8pt;width:0;height:156pt;z-index:251671040" o:connectortype="straight" strokeweight="1.5pt">
            <v:stroke startarrow="oval" endarrow="oval"/>
          </v:shape>
        </w:pict>
      </w:r>
      <w:r w:rsidRPr="004F0679">
        <w:rPr>
          <w:rFonts w:ascii="Hand writing Mutlu" w:hAnsi="Hand writing Mutlu" w:cs="Hand writing Mutlu"/>
          <w:sz w:val="44"/>
          <w:szCs w:val="44"/>
        </w:rPr>
        <w:t>Ela et 7.</w:t>
      </w:r>
      <w:r w:rsidRPr="004F0679">
        <w:rPr>
          <w:rFonts w:ascii="Hand writing Mutlu" w:hAnsi="Hand writing Mutlu" w:cs="Hand writing Mutlu"/>
          <w:sz w:val="40"/>
          <w:szCs w:val="40"/>
        </w:rPr>
        <w:t xml:space="preserve">                       </w:t>
      </w:r>
      <w:r>
        <w:rPr>
          <w:rFonts w:ascii="Hand writing Mutlu" w:hAnsi="Hand writing Mutlu" w:cs="Hand writing Mutlu"/>
          <w:sz w:val="40"/>
          <w:szCs w:val="40"/>
        </w:rPr>
        <w:t>Talat</w:t>
      </w:r>
      <w:r w:rsidRPr="004F0679">
        <w:rPr>
          <w:rFonts w:ascii="Hand writing Mutlu" w:hAnsi="Hand writing Mutlu" w:cs="Hand writing Mutlu"/>
          <w:sz w:val="40"/>
          <w:szCs w:val="40"/>
        </w:rPr>
        <w:t xml:space="preserve"> et  al.</w:t>
      </w:r>
    </w:p>
    <w:p w:rsidR="003B7C3D" w:rsidRPr="004F0679" w:rsidRDefault="003B7C3D" w:rsidP="00CC1AE5">
      <w:pPr>
        <w:tabs>
          <w:tab w:val="left" w:pos="6600"/>
          <w:tab w:val="left" w:pos="8790"/>
        </w:tabs>
        <w:rPr>
          <w:rFonts w:ascii="Hand writing Mutlu" w:hAnsi="Hand writing Mutlu" w:cs="Hand writing Mutlu"/>
          <w:sz w:val="40"/>
          <w:szCs w:val="40"/>
        </w:rPr>
      </w:pPr>
      <w:r w:rsidRPr="004F0679">
        <w:rPr>
          <w:rFonts w:ascii="Hand writing Mutlu" w:hAnsi="Hand writing Mutlu" w:cs="Hand writing Mutlu"/>
          <w:sz w:val="40"/>
          <w:szCs w:val="40"/>
        </w:rPr>
        <w:t xml:space="preserve">Ela, ata  </w:t>
      </w:r>
      <w:r w:rsidRPr="009E714A">
        <w:rPr>
          <w:rFonts w:ascii="Hand writing Mutlu" w:hAnsi="Hand writing Mutlu" w:cs="Hand writing Mutlu"/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i1025" type="#_x0000_t75" alt="http://t1.gstatic.com/images?q=tbn:ANd9GcTKIecg9ZReBhtpwY2U3L5Fr6QgCPDQ536HZf98bsFGF9YzzfA4ow" href="http://www.google.com.tr/imgres?q=ot&amp;hl=tr&amp;gbv=2&amp;biw=1366&amp;bih=613&amp;tbm=isch&amp;tbnid=69LVvOAQqUd2OM:&amp;imgrefurl=http://fotogaleri.haberler.com/ot-deyip-gecmeyin/resim-3/&amp;docid=XWkPp20JTZRzUM&amp;imgurl=http://fotogaleri.haberler.com/galeri-resimleri/92/ot-deyip-gecmeyin_40005_b.jpg&amp;w=382&amp;h=420&amp;ei=_0ycTrDlDMugOtuztIkK&amp;zo" style="width:25.5pt;height:27.75pt;visibility:visible" o:button="t">
            <v:fill o:detectmouseclick="t"/>
            <v:imagedata r:id="rId6" o:title=""/>
          </v:shape>
        </w:pict>
      </w:r>
      <w:r w:rsidRPr="004F0679">
        <w:rPr>
          <w:rFonts w:ascii="Hand writing Mutlu" w:hAnsi="Hand writing Mutlu" w:cs="Hand writing Mutlu"/>
          <w:sz w:val="40"/>
          <w:szCs w:val="40"/>
        </w:rPr>
        <w:t xml:space="preserve">  al.               Lale, at  al.</w:t>
      </w:r>
    </w:p>
    <w:p w:rsidR="003B7C3D" w:rsidRPr="004F0679" w:rsidRDefault="003B7C3D" w:rsidP="00CC1AE5">
      <w:pPr>
        <w:tabs>
          <w:tab w:val="left" w:pos="6600"/>
          <w:tab w:val="left" w:pos="8790"/>
        </w:tabs>
        <w:rPr>
          <w:rFonts w:ascii="Hand writing Mutlu" w:hAnsi="Hand writing Mutlu" w:cs="Hand writing Mutlu"/>
          <w:sz w:val="40"/>
          <w:szCs w:val="40"/>
        </w:rPr>
      </w:pPr>
      <w:r>
        <w:rPr>
          <w:noProof/>
        </w:rPr>
        <w:pict>
          <v:shape id="Resim 584" o:spid="_x0000_s1209" type="#_x0000_t75" alt="j0233773" style="position:absolute;margin-left:45pt;margin-top:25.7pt;width:36pt;height:34.3pt;z-index:251654656;visibility:visible">
            <v:imagedata r:id="rId7" o:title=""/>
          </v:shape>
        </w:pict>
      </w:r>
      <w:r w:rsidRPr="004F0679">
        <w:rPr>
          <w:rFonts w:ascii="Hand writing Mutlu" w:hAnsi="Hand writing Mutlu" w:cs="Hand writing Mutlu"/>
          <w:sz w:val="40"/>
          <w:szCs w:val="40"/>
        </w:rPr>
        <w:t>Lale, ete</w:t>
      </w:r>
      <w:r>
        <w:rPr>
          <w:rFonts w:ascii="Hand writing Mutlu" w:hAnsi="Hand writing Mutlu" w:cs="Hand writing Mutlu"/>
          <w:sz w:val="40"/>
          <w:szCs w:val="40"/>
        </w:rPr>
        <w:t xml:space="preserve"> </w:t>
      </w:r>
      <w:r>
        <w:rPr>
          <w:noProof/>
        </w:rPr>
        <w:pict>
          <v:shape id="_x0000_s1210" type="#_x0000_t75" alt="http://t0.gstatic.com/images?q=tbn:ANd9GcS9PQdLeoBFrwDycgzzgGUE7fzSpjjo43xPyG9712-Qsxb8tGYG" style="position:absolute;margin-left:89.85pt;margin-top:.3pt;width:40.5pt;height:37.5pt;z-index:251675136;visibility:visible;mso-position-horizontal-relative:text;mso-position-vertical-relative:text">
            <v:imagedata r:id="rId8" o:title=""/>
          </v:shape>
        </w:pict>
      </w:r>
      <w:r>
        <w:rPr>
          <w:rFonts w:ascii="Hand writing Mutlu" w:hAnsi="Hand writing Mutlu" w:cs="Hand writing Mutlu"/>
          <w:sz w:val="40"/>
          <w:szCs w:val="40"/>
        </w:rPr>
        <w:t xml:space="preserve">     </w:t>
      </w:r>
      <w:r w:rsidRPr="004F0679">
        <w:rPr>
          <w:rFonts w:ascii="Hand writing Mutlu" w:hAnsi="Hand writing Mutlu" w:cs="Hand writing Mutlu"/>
          <w:sz w:val="40"/>
          <w:szCs w:val="40"/>
        </w:rPr>
        <w:t xml:space="preserve">at.             </w:t>
      </w:r>
      <w:r>
        <w:rPr>
          <w:rFonts w:ascii="Hand writing Mutlu" w:hAnsi="Hand writing Mutlu" w:cs="Hand writing Mutlu"/>
          <w:sz w:val="40"/>
          <w:szCs w:val="40"/>
        </w:rPr>
        <w:t xml:space="preserve">  </w:t>
      </w:r>
      <w:r w:rsidRPr="004F0679">
        <w:rPr>
          <w:rFonts w:ascii="Hand writing Mutlu" w:hAnsi="Hand writing Mutlu" w:cs="Hand writing Mutlu"/>
          <w:sz w:val="40"/>
          <w:szCs w:val="40"/>
        </w:rPr>
        <w:t xml:space="preserve">Lale, </w:t>
      </w:r>
      <w:r w:rsidRPr="009E714A">
        <w:rPr>
          <w:rFonts w:ascii="Hand writing Mutlu" w:hAnsi="Hand writing Mutlu" w:cs="Hand writing Mutlu"/>
          <w:noProof/>
          <w:sz w:val="40"/>
          <w:szCs w:val="40"/>
        </w:rPr>
        <w:pict>
          <v:shape id="_x0000_i1026" type="#_x0000_t75" alt="http://t1.gstatic.com/images?q=tbn:ANd9GcRXgptf2akOLDUl6Kp3j-LZwMywx5936vCkHpio7rLP7om5b7rj3A" href="http://www.google.com.tr/imgres?q=ku%C5%9F&amp;hl=tr&amp;gbv=2&amp;biw=1366&amp;bih=613&amp;tbm=isch&amp;tbnid=EgyZEUwpAjLEBM:&amp;imgrefurl=http://www.hayvanlarim.org/quelea-quelea-kus-resimleri-1205/&amp;docid=5tmm0A9n-gC0bM&amp;imgurl=http://www.hayvanlarim.org/resimler/quelea_quelea_kus_resimleri.jpg&amp;w=800&amp;h=679&amp;ei=xkycTqmsJ8LpOd2boIkK&amp;zo" style="width:28.5pt;height:24pt;flip:x;visibility:visible" o:button="t">
            <v:fill o:detectmouseclick="t"/>
            <v:imagedata r:id="rId9" o:title=""/>
          </v:shape>
        </w:pict>
      </w:r>
      <w:r w:rsidRPr="004F0679">
        <w:rPr>
          <w:rFonts w:ascii="Hand writing Mutlu" w:hAnsi="Hand writing Mutlu" w:cs="Hand writing Mutlu"/>
          <w:sz w:val="40"/>
          <w:szCs w:val="40"/>
        </w:rPr>
        <w:t xml:space="preserve">  al.</w:t>
      </w:r>
    </w:p>
    <w:p w:rsidR="003B7C3D" w:rsidRPr="004F0679" w:rsidRDefault="003B7C3D" w:rsidP="00CC1AE5">
      <w:pPr>
        <w:tabs>
          <w:tab w:val="left" w:pos="1935"/>
          <w:tab w:val="left" w:pos="6600"/>
          <w:tab w:val="left" w:pos="9270"/>
        </w:tabs>
        <w:rPr>
          <w:rFonts w:ascii="Hand writing Mutlu" w:hAnsi="Hand writing Mutlu" w:cs="Hand writing Mutlu"/>
          <w:sz w:val="40"/>
          <w:szCs w:val="40"/>
        </w:rPr>
      </w:pPr>
      <w:r>
        <w:rPr>
          <w:noProof/>
        </w:rPr>
        <w:pict>
          <v:shape id="_x0000_s1211" type="#_x0000_t75" style="position:absolute;margin-left:375.4pt;margin-top:1.95pt;width:38.6pt;height:29.25pt;z-index:251658752">
            <v:imagedata r:id="rId10" o:title="" grayscale="t"/>
          </v:shape>
        </w:pict>
      </w:r>
      <w:r>
        <w:rPr>
          <w:noProof/>
        </w:rPr>
        <w:pict>
          <v:shape id="Resim 595" o:spid="_x0000_s1212" type="#_x0000_t75" alt="MC900436357[1]" style="position:absolute;margin-left:670.9pt;margin-top:3.75pt;width:81pt;height:54pt;z-index:251655680;visibility:visible">
            <v:imagedata r:id="rId11" o:title=""/>
          </v:shape>
        </w:pict>
      </w:r>
      <w:r w:rsidRPr="004F0679">
        <w:rPr>
          <w:rFonts w:ascii="Hand writing Mutlu" w:hAnsi="Hand writing Mutlu" w:cs="Hand writing Mutlu"/>
          <w:sz w:val="40"/>
          <w:szCs w:val="40"/>
        </w:rPr>
        <w:t xml:space="preserve">Ela, </w:t>
      </w:r>
      <w:r w:rsidRPr="004F0679">
        <w:rPr>
          <w:rFonts w:ascii="Hand writing Mutlu" w:hAnsi="Hand writing Mutlu" w:cs="Hand writing Mutlu"/>
          <w:sz w:val="40"/>
          <w:szCs w:val="40"/>
        </w:rPr>
        <w:tab/>
        <w:t xml:space="preserve">al.                   </w:t>
      </w:r>
      <w:r w:rsidRPr="004F0679">
        <w:rPr>
          <w:rFonts w:ascii="Hand writing Mutlu" w:hAnsi="Hand writing Mutlu" w:cs="Hand writing Mutlu"/>
          <w:sz w:val="36"/>
          <w:szCs w:val="36"/>
        </w:rPr>
        <w:t xml:space="preserve">Lale, Ela     </w:t>
      </w:r>
      <w:r>
        <w:rPr>
          <w:rFonts w:ascii="Hand writing Mutlu" w:hAnsi="Hand writing Mutlu" w:cs="Hand writing Mutlu"/>
          <w:sz w:val="36"/>
          <w:szCs w:val="36"/>
        </w:rPr>
        <w:t xml:space="preserve"> </w:t>
      </w:r>
      <w:r w:rsidRPr="004F0679">
        <w:rPr>
          <w:rFonts w:ascii="Hand writing Mutlu" w:hAnsi="Hand writing Mutlu" w:cs="Hand writing Mutlu"/>
          <w:sz w:val="36"/>
          <w:szCs w:val="36"/>
        </w:rPr>
        <w:t>at.</w:t>
      </w:r>
    </w:p>
    <w:p w:rsidR="003B7C3D" w:rsidRPr="004F0679" w:rsidRDefault="003B7C3D" w:rsidP="00CC1AE5">
      <w:pPr>
        <w:tabs>
          <w:tab w:val="left" w:pos="1935"/>
          <w:tab w:val="left" w:pos="4590"/>
          <w:tab w:val="left" w:pos="6600"/>
          <w:tab w:val="left" w:pos="9270"/>
        </w:tabs>
        <w:rPr>
          <w:rFonts w:ascii="Hand writing Mutlu" w:hAnsi="Hand writing Mutlu" w:cs="Hand writing Mutlu"/>
          <w:sz w:val="40"/>
          <w:szCs w:val="40"/>
        </w:rPr>
      </w:pPr>
      <w:r>
        <w:rPr>
          <w:noProof/>
        </w:rPr>
        <w:pict>
          <v:shape id="Resim 591" o:spid="_x0000_s1213" type="#_x0000_t75" alt="j0215145" style="position:absolute;margin-left:88.15pt;margin-top:2.4pt;width:36.2pt;height:28.35pt;z-index:251657728;visibility:visible">
            <v:imagedata r:id="rId12" o:title=""/>
          </v:shape>
        </w:pict>
      </w:r>
      <w:r w:rsidRPr="004F0679">
        <w:rPr>
          <w:rFonts w:ascii="Hand writing Mutlu" w:hAnsi="Hand writing Mutlu" w:cs="Hand writing Mutlu"/>
          <w:sz w:val="40"/>
          <w:szCs w:val="40"/>
        </w:rPr>
        <w:t xml:space="preserve">Ela ala        al.            </w:t>
      </w:r>
      <w:r>
        <w:rPr>
          <w:rFonts w:ascii="Hand writing Mutlu" w:hAnsi="Hand writing Mutlu" w:cs="Hand writing Mutlu"/>
          <w:sz w:val="40"/>
          <w:szCs w:val="40"/>
        </w:rPr>
        <w:t xml:space="preserve">  </w:t>
      </w:r>
      <w:r w:rsidRPr="004F0679">
        <w:rPr>
          <w:rFonts w:ascii="Hand writing Mutlu" w:hAnsi="Hand writing Mutlu" w:cs="Hand writing Mutlu"/>
          <w:sz w:val="40"/>
          <w:szCs w:val="40"/>
        </w:rPr>
        <w:t>Lale,</w:t>
      </w:r>
      <w:r>
        <w:rPr>
          <w:rFonts w:ascii="Hand writing Mutlu" w:hAnsi="Hand writing Mutlu" w:cs="Hand writing Mutlu"/>
          <w:sz w:val="40"/>
          <w:szCs w:val="40"/>
        </w:rPr>
        <w:t xml:space="preserve"> ele </w:t>
      </w:r>
      <w:r>
        <w:rPr>
          <w:noProof/>
        </w:rPr>
        <w:pict>
          <v:shape id="Resim 13" o:spid="_x0000_s1214" type="#_x0000_t75" alt="http://t3.gstatic.com/images?q=tbn:ANd9GcQftlb2pXxh_5xL3y86Wy2TB7negBx74-LPZDERm2sldInmb8p-iQ" style="position:absolute;margin-left:380.75pt;margin-top:0;width:38.25pt;height:30.75pt;z-index:251674112;visibility:visible;mso-position-horizontal-relative:text;mso-position-vertical-relative:text">
            <v:imagedata r:id="rId13" o:title=""/>
          </v:shape>
        </w:pict>
      </w:r>
      <w:r>
        <w:rPr>
          <w:rFonts w:ascii="Hand writing Mutlu" w:hAnsi="Hand writing Mutlu" w:cs="Hand writing Mutlu"/>
          <w:sz w:val="40"/>
          <w:szCs w:val="40"/>
        </w:rPr>
        <w:t xml:space="preserve">    </w:t>
      </w:r>
      <w:r w:rsidRPr="004F0679">
        <w:rPr>
          <w:rFonts w:ascii="Hand writing Mutlu" w:hAnsi="Hand writing Mutlu" w:cs="Hand writing Mutlu"/>
          <w:sz w:val="40"/>
          <w:szCs w:val="40"/>
        </w:rPr>
        <w:t xml:space="preserve"> al.</w:t>
      </w:r>
    </w:p>
    <w:p w:rsidR="003B7C3D" w:rsidRDefault="003B7C3D" w:rsidP="0057076E">
      <w:pPr>
        <w:tabs>
          <w:tab w:val="left" w:pos="1935"/>
          <w:tab w:val="left" w:pos="3345"/>
        </w:tabs>
        <w:jc w:val="center"/>
        <w:rPr>
          <w:b/>
          <w:bCs/>
          <w:color w:val="808080"/>
          <w:sz w:val="20"/>
          <w:szCs w:val="20"/>
        </w:rPr>
      </w:pPr>
      <w:r>
        <w:rPr>
          <w:noProof/>
        </w:rPr>
        <w:pict>
          <v:rect id="_x0000_s1215" style="position:absolute;left:0;text-align:left;margin-left:9.85pt;margin-top:30.3pt;width:465.5pt;height:37.5pt;z-index:251672064" strokecolor="white">
            <v:textbox style="mso-next-textbox:#_x0000_s1215">
              <w:txbxContent>
                <w:p w:rsidR="003B7C3D" w:rsidRPr="00494F86" w:rsidRDefault="003B7C3D" w:rsidP="00494F86">
                  <w:pPr>
                    <w:rPr>
                      <w:i/>
                    </w:rPr>
                  </w:pPr>
                  <w:r w:rsidRPr="00494F86">
                    <w:rPr>
                      <w:i/>
                    </w:rPr>
                    <w:t xml:space="preserve">        </w:t>
                  </w:r>
                  <w:r w:rsidRPr="00494F86">
                    <w:rPr>
                      <w:b/>
                      <w:i/>
                    </w:rPr>
                    <w:t>Sayın Veli</w:t>
                  </w:r>
                  <w:r w:rsidRPr="00494F86">
                    <w:rPr>
                      <w:i/>
                    </w:rPr>
                    <w:t>, yukarıdaki  cümleleri çocuğunuz yardımsız okuyana kadar sizin gözetiminizde okusun. Sonunda 5 cümleyi siz söyleyin öğrenciniz bakmadan defterine yazsın.</w:t>
                  </w:r>
                </w:p>
              </w:txbxContent>
            </v:textbox>
          </v:rect>
        </w:pict>
      </w:r>
      <w:r w:rsidRPr="00494F86">
        <w:rPr>
          <w:b/>
          <w:bCs/>
          <w:color w:val="808080"/>
          <w:sz w:val="20"/>
          <w:szCs w:val="20"/>
        </w:rPr>
        <w:t xml:space="preserve">    </w:t>
      </w:r>
    </w:p>
    <w:p w:rsidR="003B7C3D" w:rsidRDefault="003B7C3D" w:rsidP="0057076E">
      <w:pPr>
        <w:tabs>
          <w:tab w:val="left" w:pos="1935"/>
          <w:tab w:val="left" w:pos="3345"/>
        </w:tabs>
        <w:jc w:val="center"/>
        <w:rPr>
          <w:b/>
          <w:bCs/>
          <w:color w:val="808080"/>
          <w:sz w:val="20"/>
          <w:szCs w:val="20"/>
        </w:rPr>
      </w:pPr>
      <w:hyperlink r:id="rId14" w:history="1">
        <w:r w:rsidRPr="006F246D"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b/>
          <w:bCs/>
          <w:color w:val="808080"/>
          <w:sz w:val="20"/>
          <w:szCs w:val="20"/>
        </w:rPr>
        <w:t xml:space="preserve"> </w:t>
      </w:r>
    </w:p>
    <w:p w:rsidR="003B7C3D" w:rsidRDefault="003B7C3D" w:rsidP="0057076E">
      <w:pPr>
        <w:tabs>
          <w:tab w:val="left" w:pos="1935"/>
          <w:tab w:val="left" w:pos="3345"/>
        </w:tabs>
        <w:jc w:val="center"/>
        <w:rPr>
          <w:b/>
          <w:bCs/>
          <w:color w:val="808080"/>
          <w:sz w:val="20"/>
          <w:szCs w:val="20"/>
        </w:rPr>
      </w:pPr>
    </w:p>
    <w:p w:rsidR="003B7C3D" w:rsidRPr="00494F86" w:rsidRDefault="003B7C3D" w:rsidP="0057076E">
      <w:pPr>
        <w:tabs>
          <w:tab w:val="left" w:pos="1935"/>
          <w:tab w:val="left" w:pos="3345"/>
        </w:tabs>
        <w:jc w:val="center"/>
        <w:rPr>
          <w:b/>
          <w:bCs/>
          <w:color w:val="808080"/>
          <w:sz w:val="20"/>
          <w:szCs w:val="20"/>
        </w:rPr>
      </w:pPr>
      <w:r>
        <w:rPr>
          <w:noProof/>
        </w:rPr>
        <w:pict>
          <v:rect id="_x0000_s1216" style="position:absolute;left:0;text-align:left;margin-left:361.25pt;margin-top:33.3pt;width:114.1pt;height:35.3pt;z-index:251673088" strokecolor="white">
            <v:textbox style="mso-next-textbox:#_x0000_s1216">
              <w:txbxContent>
                <w:p w:rsidR="003B7C3D" w:rsidRPr="00494F86" w:rsidRDefault="003B7C3D" w:rsidP="00494F86">
                  <w:pPr>
                    <w:pStyle w:val="NoSpacing"/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494F86">
                    <w:rPr>
                      <w:rFonts w:ascii="Times New Roman" w:hAnsi="Times New Roman"/>
                      <w:i/>
                    </w:rPr>
                    <w:t>İbrahim Bekteş</w:t>
                  </w:r>
                </w:p>
                <w:p w:rsidR="003B7C3D" w:rsidRPr="00494F86" w:rsidRDefault="003B7C3D" w:rsidP="00494F86">
                  <w:pPr>
                    <w:pStyle w:val="NoSpacing"/>
                    <w:jc w:val="center"/>
                    <w:rPr>
                      <w:rFonts w:ascii="Times New Roman" w:hAnsi="Times New Roman"/>
                      <w:i/>
                    </w:rPr>
                  </w:pPr>
                  <w:r w:rsidRPr="00494F86">
                    <w:rPr>
                      <w:rFonts w:ascii="Times New Roman" w:hAnsi="Times New Roman"/>
                      <w:i/>
                    </w:rPr>
                    <w:t>1/A sınıf öğretmeni</w:t>
                  </w:r>
                </w:p>
              </w:txbxContent>
            </v:textbox>
          </v:rect>
        </w:pict>
      </w:r>
      <w:r w:rsidRPr="00494F86">
        <w:rPr>
          <w:b/>
          <w:bCs/>
          <w:color w:val="808080"/>
          <w:sz w:val="20"/>
          <w:szCs w:val="20"/>
        </w:rPr>
        <w:t xml:space="preserve">                                                            </w:t>
      </w:r>
    </w:p>
    <w:sectPr w:rsidR="003B7C3D" w:rsidRPr="00494F86" w:rsidSect="00AD2AFB">
      <w:pgSz w:w="11906" w:h="16838"/>
      <w:pgMar w:top="426" w:right="282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C3D" w:rsidRDefault="003B7C3D" w:rsidP="00A23EF9">
      <w:r>
        <w:separator/>
      </w:r>
    </w:p>
  </w:endnote>
  <w:endnote w:type="continuationSeparator" w:id="0">
    <w:p w:rsidR="003B7C3D" w:rsidRDefault="003B7C3D" w:rsidP="00A23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C3D" w:rsidRDefault="003B7C3D" w:rsidP="00A23EF9">
      <w:r>
        <w:separator/>
      </w:r>
    </w:p>
  </w:footnote>
  <w:footnote w:type="continuationSeparator" w:id="0">
    <w:p w:rsidR="003B7C3D" w:rsidRDefault="003B7C3D" w:rsidP="00A23E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7BF1"/>
    <w:rsid w:val="00055393"/>
    <w:rsid w:val="00060E88"/>
    <w:rsid w:val="000C77ED"/>
    <w:rsid w:val="000D6EC7"/>
    <w:rsid w:val="001105D9"/>
    <w:rsid w:val="0016042A"/>
    <w:rsid w:val="001A48DD"/>
    <w:rsid w:val="00202233"/>
    <w:rsid w:val="002511AA"/>
    <w:rsid w:val="00261E9C"/>
    <w:rsid w:val="00387BF1"/>
    <w:rsid w:val="003B7C3D"/>
    <w:rsid w:val="0046261A"/>
    <w:rsid w:val="00494F86"/>
    <w:rsid w:val="004C379F"/>
    <w:rsid w:val="004D35EE"/>
    <w:rsid w:val="004F0679"/>
    <w:rsid w:val="0057076E"/>
    <w:rsid w:val="005A7C5A"/>
    <w:rsid w:val="005E6144"/>
    <w:rsid w:val="00635100"/>
    <w:rsid w:val="00665C96"/>
    <w:rsid w:val="006F246D"/>
    <w:rsid w:val="00714C96"/>
    <w:rsid w:val="00742198"/>
    <w:rsid w:val="00772491"/>
    <w:rsid w:val="007841C5"/>
    <w:rsid w:val="007B5EDF"/>
    <w:rsid w:val="007E0945"/>
    <w:rsid w:val="007F0FFD"/>
    <w:rsid w:val="00811558"/>
    <w:rsid w:val="00841820"/>
    <w:rsid w:val="00855176"/>
    <w:rsid w:val="00865251"/>
    <w:rsid w:val="0089148B"/>
    <w:rsid w:val="008C1330"/>
    <w:rsid w:val="00903D66"/>
    <w:rsid w:val="009A2A71"/>
    <w:rsid w:val="009A48BE"/>
    <w:rsid w:val="009E714A"/>
    <w:rsid w:val="00A23EF9"/>
    <w:rsid w:val="00AA711D"/>
    <w:rsid w:val="00AD2AFB"/>
    <w:rsid w:val="00AE6E57"/>
    <w:rsid w:val="00B103D6"/>
    <w:rsid w:val="00B30BFA"/>
    <w:rsid w:val="00BD6FD3"/>
    <w:rsid w:val="00BE3C1E"/>
    <w:rsid w:val="00C6106B"/>
    <w:rsid w:val="00C63673"/>
    <w:rsid w:val="00C66C59"/>
    <w:rsid w:val="00C95F41"/>
    <w:rsid w:val="00CC1AE5"/>
    <w:rsid w:val="00CD64CA"/>
    <w:rsid w:val="00CF327B"/>
    <w:rsid w:val="00D140DD"/>
    <w:rsid w:val="00D44D48"/>
    <w:rsid w:val="00D814BE"/>
    <w:rsid w:val="00DB38E5"/>
    <w:rsid w:val="00E039FB"/>
    <w:rsid w:val="00E402AF"/>
    <w:rsid w:val="00EA32B9"/>
    <w:rsid w:val="00EB29D5"/>
    <w:rsid w:val="00EE31E3"/>
    <w:rsid w:val="00F17363"/>
    <w:rsid w:val="00F21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BF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7BF1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87BF1"/>
    <w:rPr>
      <w:rFonts w:ascii="Verdana" w:hAnsi="Verdana" w:cs="Verdana"/>
      <w:b/>
      <w:bCs/>
      <w:color w:val="FF0000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A23EF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3EF9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A23EF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3EF9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E039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39FB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link w:val="NoSpacingChar"/>
    <w:uiPriority w:val="99"/>
    <w:qFormat/>
    <w:rsid w:val="00494F86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94F86"/>
    <w:rPr>
      <w:rFonts w:cs="Times New Roman"/>
      <w:sz w:val="22"/>
      <w:szCs w:val="22"/>
      <w:lang w:val="tr-TR" w:eastAsia="en-US" w:bidi="ar-SA"/>
    </w:rPr>
  </w:style>
  <w:style w:type="character" w:styleId="Hyperlink">
    <w:name w:val="Hyperlink"/>
    <w:basedOn w:val="DefaultParagraphFont"/>
    <w:uiPriority w:val="99"/>
    <w:rsid w:val="00261E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222</TotalTime>
  <Pages>2</Pages>
  <Words>119</Words>
  <Characters>683</Characters>
  <Application>Microsoft Office Outlook</Application>
  <DocSecurity>0</DocSecurity>
  <Lines>0</Lines>
  <Paragraphs>0</Paragraphs>
  <ScaleCrop>false</ScaleCrop>
  <Manager>www.sorubak.com</Manager>
  <Company>MEB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edanur</cp:lastModifiedBy>
  <cp:revision>29</cp:revision>
  <cp:lastPrinted>2012-11-20T10:42:00Z</cp:lastPrinted>
  <dcterms:created xsi:type="dcterms:W3CDTF">2011-10-06T14:14:00Z</dcterms:created>
  <dcterms:modified xsi:type="dcterms:W3CDTF">2012-12-12T19:18:00Z</dcterms:modified>
  <cp:category>www.sorubak.com</cp:category>
  <cp:version>www.sorubak.com</cp:version>
</cp:coreProperties>
</file>