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487" w:rsidRDefault="009B7487" w:rsidP="009C5A32"/>
    <w:tbl>
      <w:tblPr>
        <w:tblW w:w="9708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0A0"/>
      </w:tblPr>
      <w:tblGrid>
        <w:gridCol w:w="9708"/>
      </w:tblGrid>
      <w:tr w:rsidR="009B7487" w:rsidRPr="00B81657" w:rsidTr="00B81657">
        <w:trPr>
          <w:trHeight w:val="3051"/>
        </w:trPr>
        <w:tc>
          <w:tcPr>
            <w:tcW w:w="9708" w:type="dxa"/>
          </w:tcPr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</w:rPr>
            </w:pPr>
            <w:r w:rsidRPr="00B81657">
              <w:rPr>
                <w:b/>
              </w:rPr>
              <w:t>…………………………………………………………………………………………………</w:t>
            </w:r>
          </w:p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81657">
              <w:rPr>
                <w:b/>
                <w:sz w:val="24"/>
                <w:szCs w:val="24"/>
              </w:rPr>
              <w:t xml:space="preserve"> LİSESİ 2012-2013 EĞİTİM-ÖĞRETİM YILI </w:t>
            </w:r>
          </w:p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B81657">
              <w:rPr>
                <w:b/>
                <w:sz w:val="24"/>
                <w:szCs w:val="24"/>
              </w:rPr>
              <w:t>9.SINIFLAR SAĞLIK BİLGİSİ 1.DÖNEM 2.YAZILI</w:t>
            </w:r>
          </w:p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</w:rPr>
            </w:pPr>
          </w:p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</w:rPr>
            </w:pPr>
          </w:p>
          <w:p w:rsidR="009B7487" w:rsidRPr="00B81657" w:rsidRDefault="009B7487" w:rsidP="00B81657">
            <w:pPr>
              <w:spacing w:after="0" w:line="240" w:lineRule="auto"/>
              <w:rPr>
                <w:b/>
              </w:rPr>
            </w:pPr>
            <w:r w:rsidRPr="00B81657">
              <w:rPr>
                <w:b/>
              </w:rPr>
              <w:t>ADI:</w:t>
            </w:r>
          </w:p>
          <w:p w:rsidR="009B7487" w:rsidRPr="00B81657" w:rsidRDefault="009B7487" w:rsidP="00B81657">
            <w:pPr>
              <w:spacing w:after="0" w:line="240" w:lineRule="auto"/>
              <w:rPr>
                <w:b/>
              </w:rPr>
            </w:pPr>
            <w:r w:rsidRPr="00B81657">
              <w:rPr>
                <w:b/>
              </w:rPr>
              <w:t>SOYADI:</w:t>
            </w:r>
          </w:p>
          <w:p w:rsidR="009B7487" w:rsidRPr="00B81657" w:rsidRDefault="009B7487" w:rsidP="00B81657">
            <w:pPr>
              <w:spacing w:after="0" w:line="240" w:lineRule="auto"/>
              <w:rPr>
                <w:b/>
              </w:rPr>
            </w:pPr>
            <w:r w:rsidRPr="00B81657">
              <w:rPr>
                <w:b/>
              </w:rPr>
              <w:t>SINIF/NO:</w:t>
            </w:r>
          </w:p>
          <w:p w:rsidR="009B7487" w:rsidRPr="00B81657" w:rsidRDefault="009B7487" w:rsidP="00B81657">
            <w:pPr>
              <w:spacing w:after="0" w:line="240" w:lineRule="auto"/>
              <w:jc w:val="center"/>
              <w:rPr>
                <w:b/>
              </w:rPr>
            </w:pPr>
            <w:r w:rsidRPr="00B81657">
              <w:rPr>
                <w:b/>
              </w:rPr>
              <w:t>SORULAR</w:t>
            </w:r>
          </w:p>
        </w:tc>
      </w:tr>
    </w:tbl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1)Ruh sağlığı yerinde olan bireylerde hangi özellikler bulunur</w:t>
      </w:r>
      <w:r>
        <w:rPr>
          <w:sz w:val="24"/>
          <w:szCs w:val="24"/>
        </w:rPr>
        <w:t xml:space="preserve"> </w:t>
      </w:r>
      <w:r w:rsidRPr="00FB4A5C">
        <w:rPr>
          <w:sz w:val="24"/>
          <w:szCs w:val="24"/>
        </w:rPr>
        <w:t xml:space="preserve"> 5</w:t>
      </w:r>
      <w:r>
        <w:rPr>
          <w:sz w:val="24"/>
          <w:szCs w:val="24"/>
        </w:rPr>
        <w:t xml:space="preserve">  madde </w:t>
      </w:r>
      <w:r w:rsidRPr="00FB4A5C">
        <w:rPr>
          <w:sz w:val="24"/>
          <w:szCs w:val="24"/>
        </w:rPr>
        <w:t>yazınız?</w:t>
      </w:r>
      <w:r>
        <w:rPr>
          <w:sz w:val="24"/>
          <w:szCs w:val="24"/>
        </w:rPr>
        <w:t>(20P)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>
        <w:rPr>
          <w:sz w:val="24"/>
          <w:szCs w:val="24"/>
        </w:rPr>
        <w:t>2)Alkolün sindirim sistemine</w:t>
      </w:r>
      <w:r w:rsidRPr="00FB4A5C">
        <w:rPr>
          <w:sz w:val="24"/>
          <w:szCs w:val="24"/>
        </w:rPr>
        <w:t xml:space="preserve"> etkileri nelerdir?Yazınız.</w:t>
      </w:r>
      <w:r>
        <w:rPr>
          <w:sz w:val="24"/>
          <w:szCs w:val="24"/>
        </w:rPr>
        <w:t>(20P)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3)</w:t>
      </w:r>
      <w:r>
        <w:rPr>
          <w:sz w:val="24"/>
          <w:szCs w:val="24"/>
        </w:rPr>
        <w:t>Uyuşturucu madde grupları nelerdir</w:t>
      </w:r>
      <w:r w:rsidRPr="00FB4A5C">
        <w:rPr>
          <w:sz w:val="24"/>
          <w:szCs w:val="24"/>
        </w:rPr>
        <w:t>?Yazınız.</w:t>
      </w:r>
      <w:r>
        <w:rPr>
          <w:sz w:val="24"/>
          <w:szCs w:val="24"/>
        </w:rPr>
        <w:t>(20P)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4)</w:t>
      </w:r>
      <w:r>
        <w:rPr>
          <w:sz w:val="24"/>
          <w:szCs w:val="24"/>
        </w:rPr>
        <w:t xml:space="preserve">Bağımlılık nedir,sigarada bulunan sağlığa zararlı maddeler nelerdir </w:t>
      </w:r>
      <w:r w:rsidRPr="00FB4A5C">
        <w:rPr>
          <w:sz w:val="24"/>
          <w:szCs w:val="24"/>
        </w:rPr>
        <w:t>? Yazınız.</w:t>
      </w:r>
      <w:r>
        <w:rPr>
          <w:sz w:val="24"/>
          <w:szCs w:val="24"/>
        </w:rPr>
        <w:t>(20P)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 xml:space="preserve">5)Aşağıdakilerden hangisi ruh sağlığını etkileyen çevresel faktörlerden </w:t>
      </w:r>
      <w:r w:rsidRPr="000E715C">
        <w:rPr>
          <w:b/>
          <w:sz w:val="24"/>
          <w:szCs w:val="24"/>
        </w:rPr>
        <w:t>değildir</w:t>
      </w:r>
      <w:r w:rsidRPr="00FB4A5C">
        <w:rPr>
          <w:sz w:val="24"/>
          <w:szCs w:val="24"/>
        </w:rPr>
        <w:t>?</w:t>
      </w:r>
      <w:r>
        <w:rPr>
          <w:sz w:val="24"/>
          <w:szCs w:val="24"/>
        </w:rPr>
        <w:t>(5P)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A)Aile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B)Özel zorlayıcı durumlar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C)Sosyal,kültürel ve ekonomik durumlar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D)Meslek ve medeni durum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E)Savaş ve terör olayları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6</w:t>
      </w:r>
      <w:r>
        <w:rPr>
          <w:sz w:val="24"/>
          <w:szCs w:val="24"/>
        </w:rPr>
        <w:t>)</w:t>
      </w:r>
      <w:r w:rsidRPr="00FB4A5C">
        <w:rPr>
          <w:sz w:val="24"/>
          <w:szCs w:val="24"/>
        </w:rPr>
        <w:t xml:space="preserve">Aşağıdakilerden hangisi uyuşturucu madde bağımlılığının sebeplerinden biri </w:t>
      </w:r>
      <w:r w:rsidRPr="000E715C">
        <w:rPr>
          <w:b/>
          <w:sz w:val="24"/>
          <w:szCs w:val="24"/>
        </w:rPr>
        <w:t>değildir</w:t>
      </w:r>
      <w:r w:rsidRPr="00FB4A5C">
        <w:rPr>
          <w:sz w:val="24"/>
          <w:szCs w:val="24"/>
        </w:rPr>
        <w:t>?</w:t>
      </w:r>
      <w:r>
        <w:rPr>
          <w:sz w:val="24"/>
          <w:szCs w:val="24"/>
        </w:rPr>
        <w:t>(5P)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A)Kendine aşırı güven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B)Boşluk duygusu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>
        <w:rPr>
          <w:sz w:val="24"/>
          <w:szCs w:val="24"/>
        </w:rPr>
        <w:t>C)S</w:t>
      </w:r>
      <w:r w:rsidRPr="00FB4A5C">
        <w:rPr>
          <w:sz w:val="24"/>
          <w:szCs w:val="24"/>
        </w:rPr>
        <w:t>orumluluk almaktan kaçma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D)Yanlış arkadaşlar edinme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E)Yoksunluk belirtileri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</w:p>
    <w:p w:rsidR="009B7487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7) Ruh ve sinir hastalıklarıyla,kişide görülen önemli uyumsuzlukları,önleme,teşhis ve tedavi etme ile ilgili uzmanlık alanına …………………………………………..denir.</w:t>
      </w:r>
      <w:r>
        <w:rPr>
          <w:sz w:val="24"/>
          <w:szCs w:val="24"/>
        </w:rPr>
        <w:t>(5P)</w:t>
      </w:r>
    </w:p>
    <w:p w:rsidR="009B7487" w:rsidRPr="00FB4A5C" w:rsidRDefault="009B7487" w:rsidP="009C5A32">
      <w:pPr>
        <w:spacing w:after="0"/>
        <w:rPr>
          <w:sz w:val="24"/>
          <w:szCs w:val="24"/>
        </w:rPr>
      </w:pPr>
    </w:p>
    <w:p w:rsidR="009B7487" w:rsidRPr="00FB4A5C" w:rsidRDefault="009B7487" w:rsidP="009C5A32">
      <w:pPr>
        <w:spacing w:after="0"/>
        <w:rPr>
          <w:sz w:val="24"/>
          <w:szCs w:val="24"/>
        </w:rPr>
      </w:pPr>
      <w:r w:rsidRPr="00FB4A5C">
        <w:rPr>
          <w:sz w:val="24"/>
          <w:szCs w:val="24"/>
        </w:rPr>
        <w:t>8)Aşırı alkol tüketimi ……………………………………………vitaminlerin eksikliğine neden olur.</w:t>
      </w:r>
      <w:r>
        <w:rPr>
          <w:sz w:val="24"/>
          <w:szCs w:val="24"/>
        </w:rPr>
        <w:t>(5P)</w:t>
      </w:r>
    </w:p>
    <w:p w:rsidR="009B7487" w:rsidRDefault="009B7487" w:rsidP="009C5A32">
      <w:pPr>
        <w:spacing w:after="0"/>
      </w:pPr>
    </w:p>
    <w:p w:rsidR="009B7487" w:rsidRDefault="009B7487" w:rsidP="009C5A32">
      <w:pPr>
        <w:spacing w:after="0"/>
      </w:pPr>
    </w:p>
    <w:p w:rsidR="009B7487" w:rsidRDefault="009B7487" w:rsidP="009E461C">
      <w:pPr>
        <w:rPr>
          <w:rFonts w:ascii="Arial" w:hAnsi="Arial" w:cs="Arial"/>
        </w:rPr>
      </w:pPr>
      <w:hyperlink r:id="rId4" w:history="1">
        <w:r>
          <w:rPr>
            <w:rStyle w:val="Hyperlink"/>
            <w:rFonts w:ascii="Arial" w:hAnsi="Arial" w:cs="Arial"/>
          </w:rPr>
          <w:t>www.sorubak.com</w:t>
        </w:r>
      </w:hyperlink>
      <w:r>
        <w:rPr>
          <w:rFonts w:ascii="Arial" w:hAnsi="Arial" w:cs="Arial"/>
        </w:rPr>
        <w:t xml:space="preserve"> </w:t>
      </w:r>
    </w:p>
    <w:p w:rsidR="009B7487" w:rsidRDefault="009B7487" w:rsidP="009C5A32">
      <w:pPr>
        <w:spacing w:after="0"/>
      </w:pPr>
    </w:p>
    <w:p w:rsidR="009B7487" w:rsidRDefault="009B7487" w:rsidP="009C5A32">
      <w:pPr>
        <w:spacing w:after="0"/>
      </w:pPr>
      <w:r>
        <w:t>BAŞARILAR.</w:t>
      </w:r>
    </w:p>
    <w:p w:rsidR="009B7487" w:rsidRDefault="009B7487"/>
    <w:sectPr w:rsidR="009B7487" w:rsidSect="00CC10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5A32"/>
    <w:rsid w:val="000E715C"/>
    <w:rsid w:val="00546258"/>
    <w:rsid w:val="008625E3"/>
    <w:rsid w:val="008E798D"/>
    <w:rsid w:val="009B7487"/>
    <w:rsid w:val="009C5A32"/>
    <w:rsid w:val="009E461C"/>
    <w:rsid w:val="00B81657"/>
    <w:rsid w:val="00B94626"/>
    <w:rsid w:val="00CC10D9"/>
    <w:rsid w:val="00FB4A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5A3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5A3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E461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65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1</Pages>
  <Words>174</Words>
  <Characters>996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Zekiye</dc:creator>
  <cp:keywords/>
  <dc:description/>
  <cp:lastModifiedBy>edanur</cp:lastModifiedBy>
  <cp:revision>4</cp:revision>
  <dcterms:created xsi:type="dcterms:W3CDTF">2012-12-19T22:02:00Z</dcterms:created>
  <dcterms:modified xsi:type="dcterms:W3CDTF">2013-01-05T14:02:00Z</dcterms:modified>
</cp:coreProperties>
</file>