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F8" w:rsidRDefault="004F10F8" w:rsidP="001F710C">
      <w:pPr>
        <w:ind w:left="708" w:firstLine="708"/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left:0;text-align:left;margin-left:29.25pt;margin-top:-4.9pt;width:475.5pt;height:57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Q7clwIAAG4FAAAOAAAAZHJzL2Uyb0RvYy54bWysVM1u2zAMvg/YOwi6r7bT1m2DOkXQosOA&#10;oi3WDj0rspRo098kJXb2MOsz7B3a9xolO062BTsMu9ik+JEUP5I6v2iVRCvmvDC6wsVBjhHT1NRC&#10;zyv86fH63SlGPhBdE2k0q/CaeXwxefvmvLFjNjILI2vmEATRftzYCi9CsOMs83TBFPEHxjINRm6c&#10;IgFUN89qRxqIrmQ2yvMya4yrrTOUeQ+nV50RT1J8zhkNd5x7FpCsMNwtpK9L31n8ZpNzMp47YheC&#10;9tcg/3ALRYSGpEOoKxIIWjrxRyglqDPe8HBAjcoM54KyVANUU+S/VfOwIJalWoAcbwea/P8LS29X&#10;9w6JGnqHkSYKWjR9fSYvzy8/0Ot35kRARSSpsX4M2Ad773rNgxgrbrlT8Q+1oDYRux6IZW1AFA7L&#10;/PD09Bj4p2A7GR2e5Yn5bOttnQ/vmVEoChV2YjYzHaNkdeNDorbuL0jqz3BZriR0akUkKsqyPOk7&#10;uYMZ7WLK4vC4jBjI2UcEaZMVjmOBXUlJCmvJYlKpPzIO/EARo9TgNJnsUjoEqStcf0n0QKyEjC5c&#10;SDk4FfucZNg49djoxtK0Do75PsdttgGdMhodBkcltHF/d+YdflN1V2ssO7Sztm/vzNRrmAxnupXx&#10;ll4LaM0N8eGeOGAeugl7H+7gw6VpKmx6CaOFcd/2nUc8jC5YMWpg5yrsvy6JYxjJDxqG+qw4OopL&#10;mpSj45MRKG7XMtu16KW6NNACmAW4XRIjPsiNyJ1RT/A8TGNWMBFNIXeFaXAb5TJ0bwE8MJRNpwkG&#10;i2lJuNEPlsbgkeA4J4/tE3G2n88Ak31rNvvZj1Q3XVts9NRmugyGixCNkeKO116BpQbpl1djV0+o&#10;7TM5+QkAAP//AwBQSwMEFAAGAAgAAAAhAE9xvFbeAAAACgEAAA8AAABkcnMvZG93bnJldi54bWxM&#10;j09PwkAQxe8mfofNmHgxsBVbArVboihnAnrwOHTHtmH/NN0Fqp/e6QlvM/Ne3vxesRqsEWfqQ+ud&#10;gsdpAoJc5XXragWfH5vJAkSI6DQa70jBDwVYlbc3BebaX9yOzvtYCw5xIUcFTYxdLmWoGrIYpr4j&#10;x9q37y1GXvta6h4vHG6NnCXJXFpsHX9osKN1Q9Vxf7IK9Pv8Yfu2/d3Q09r441e6wyx9Ver+bnh5&#10;BhFpiFczjPiMDiUzHfzJ6SCMgmyRsVPBZMkNRj1Jlnw5jFM6A1kW8n+F8g8AAP//AwBQSwECLQAU&#10;AAYACAAAACEAtoM4kv4AAADhAQAAEwAAAAAAAAAAAAAAAAAAAAAAW0NvbnRlbnRfVHlwZXNdLnht&#10;bFBLAQItABQABgAIAAAAIQA4/SH/1gAAAJQBAAALAAAAAAAAAAAAAAAAAC8BAABfcmVscy8ucmVs&#10;c1BLAQItABQABgAIAAAAIQC0nQ7clwIAAG4FAAAOAAAAAAAAAAAAAAAAAC4CAABkcnMvZTJvRG9j&#10;LnhtbFBLAQItABQABgAIAAAAIQBPcbxW3gAAAAoBAAAPAAAAAAAAAAAAAAAAAPEEAABkcnMvZG93&#10;bnJldi54bWxQSwUGAAAAAAQABADzAAAA/AUAAAAA&#10;" adj="4174,3600" strokeweight="2pt">
            <v:textbox>
              <w:txbxContent>
                <w:p w:rsidR="004F10F8" w:rsidRPr="00F82164" w:rsidRDefault="004F10F8" w:rsidP="00F82164">
                  <w:pPr>
                    <w:ind w:left="708"/>
                    <w:rPr>
                      <w:rFonts w:ascii="Vani" w:hAnsi="Vani" w:cs="Vani"/>
                    </w:rPr>
                  </w:pPr>
                  <w:r w:rsidRPr="00F82164">
                    <w:rPr>
                      <w:rFonts w:ascii="Vani" w:hAnsi="Vani" w:cs="Vani"/>
                    </w:rPr>
                    <w:t xml:space="preserve">EYYÜP GÖNCÜ HIGH SCHOOL                                            </w:t>
                  </w:r>
                  <w:r w:rsidRPr="00F82164">
                    <w:rPr>
                      <w:rFonts w:ascii="Vani" w:hAnsi="Vani" w:cs="Vani"/>
                      <w:sz w:val="28"/>
                    </w:rPr>
                    <w:t>1</w:t>
                  </w:r>
                  <w:r>
                    <w:rPr>
                      <w:rFonts w:ascii="Vani" w:hAnsi="Vani" w:cs="Vani"/>
                    </w:rPr>
                    <w:t>s</w:t>
                  </w:r>
                  <w:r w:rsidRPr="00F82164">
                    <w:rPr>
                      <w:rFonts w:ascii="Vani" w:hAnsi="Vani" w:cs="Vani"/>
                    </w:rPr>
                    <w:t xml:space="preserve">t TERM </w:t>
                  </w:r>
                  <w:r w:rsidRPr="00F82164">
                    <w:rPr>
                      <w:rFonts w:ascii="Vani" w:hAnsi="Vani" w:cs="Vani"/>
                      <w:sz w:val="28"/>
                    </w:rPr>
                    <w:t>2</w:t>
                  </w:r>
                  <w:r w:rsidRPr="00F82164">
                    <w:rPr>
                      <w:rFonts w:ascii="Vani" w:hAnsi="Vani" w:cs="Vani"/>
                    </w:rPr>
                    <w:t xml:space="preserve">nd EXAM FOR </w:t>
                  </w:r>
                  <w:r w:rsidRPr="00F82164">
                    <w:rPr>
                      <w:rFonts w:ascii="Vani" w:hAnsi="Vani" w:cs="Vani"/>
                      <w:sz w:val="28"/>
                    </w:rPr>
                    <w:t>9</w:t>
                  </w:r>
                  <w:r w:rsidRPr="00F82164">
                    <w:rPr>
                      <w:rFonts w:ascii="Vani" w:hAnsi="Vani" w:cs="Vani"/>
                    </w:rPr>
                    <w:t>th</w:t>
                  </w:r>
                  <w:r w:rsidRPr="00F82164">
                    <w:rPr>
                      <w:rFonts w:ascii="Vani" w:hAnsi="Vani" w:cs="Vani"/>
                      <w:sz w:val="32"/>
                    </w:rPr>
                    <w:t xml:space="preserve"> </w:t>
                  </w:r>
                  <w:r w:rsidRPr="00F82164">
                    <w:rPr>
                      <w:rFonts w:ascii="Vani" w:hAnsi="Vani" w:cs="Vani"/>
                    </w:rPr>
                    <w:t>GRADES</w:t>
                  </w:r>
                </w:p>
                <w:p w:rsidR="004F10F8" w:rsidRDefault="004F10F8" w:rsidP="00F82164">
                  <w:pPr>
                    <w:jc w:val="center"/>
                  </w:pPr>
                </w:p>
              </w:txbxContent>
            </v:textbox>
          </v:shape>
        </w:pict>
      </w:r>
    </w:p>
    <w:p w:rsidR="004F10F8" w:rsidRDefault="004F10F8" w:rsidP="001F710C">
      <w:pPr>
        <w:ind w:left="708" w:firstLine="708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left:0;text-align:left;margin-left:-12pt;margin-top:18.6pt;width:192.75pt;height:81.35pt;z-index:-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n0egIAAC8FAAAOAAAAZHJzL2Uyb0RvYy54bWysVM1u2zAMvg/YOwi6r47ddF2DOEXQosOw&#10;oi2WDsWOiiwlwmRRk5TYyVvtHfZgo2THKbpih2EXmxT5Ufz5qOllW2uyFc4rMCXNT0aUCMOhUmZV&#10;0q+PN+8+UOIDMxXTYERJd8LTy9nbN9PGTkQBa9CVcASDGD9pbEnXIdhJlnm+FjXzJ2CFQaMEV7OA&#10;qltllWMNRq91VoxG77MGXGUdcOE9nl53RjpL8aUUPNxL6UUguqSYW0hfl77L+M1mUzZZOWbXivdp&#10;sH/IombK4KVDqGsWGNk49UeoWnEHHmQ44VBnIKXiItWA1eSjF9Us1syKVAs2x9uhTf7/heV32wdH&#10;VFXSghLDahzRN8x9Rz6zXfXrJ7adFLFJjfUT9F3YB9drHsVYcStdHf9YC2lTY3dDY0UbCMfDYjw+&#10;vyjOKOFoy0enp/n4LEbNjnDrfPgooCZRwPrAqT2YwPQCG6Z1ai7b3vrQwQ7uGCOm1iWTpLDTIuaj&#10;zRchsbJ4fUInTokr7ciWIRuq73mfQvKMEKm0HkD5ayAdDqDeN8JE4tkAHL0GPN42eKcbscQBWCsD&#10;7u9g2fkfqu5qjWWHdtmmMab84skSqh2O1kHHeW/5jcLW3jIfHphDkuM64OKGe/xIDU1JoZcowe7v&#10;XzuP/mk2e0oaXJqS+h8b5gQl+pNBVl7k43HcsqSMz84LVNxzy/K5xWzqK8BJ5PhEWJ7E6B/0QZQO&#10;6ifc73m8FU3McMyspDy4g3IVumXGF4KL+Ty54WZZFm7NwvIYPPY50uWxfWLO9vwKSM07OCwYm7yg&#10;VucbkQbmmwBSJd4d+9pPALcysbh/QeLaP9eT1/Gdm/0GAAD//wMAUEsDBBQABgAIAAAAIQCmN1UX&#10;4AAAAAoBAAAPAAAAZHJzL2Rvd25yZXYueG1sTI/BTsMwEETvSPyDtUhcUOs0DaEJcSoE4oaQaJG4&#10;OskSh9rrKHbb8PcsJziu9mnmTbWdnRUnnMLgScFqmYBAan03UK/gff+82IAIUVOnrSdU8I0BtvXl&#10;RaXLzp/pDU+72AsOoVBqBSbGsZQytAadDks/IvHv009ORz6nXnaTPnO4szJNklw6PRA3GD3io8H2&#10;sDs6BVJ+5fvwYTcxDI15er3JDvlLptT11fxwDyLiHP9g+NVndajZqfFH6oKwChZpxluigvVdCoKB&#10;db66BdEwWRQFyLqS/yfUPwAAAP//AwBQSwECLQAUAAYACAAAACEAtoM4kv4AAADhAQAAEwAAAAAA&#10;AAAAAAAAAAAAAAAAW0NvbnRlbnRfVHlwZXNdLnhtbFBLAQItABQABgAIAAAAIQA4/SH/1gAAAJQB&#10;AAALAAAAAAAAAAAAAAAAAC8BAABfcmVscy8ucmVsc1BLAQItABQABgAIAAAAIQCfetn0egIAAC8F&#10;AAAOAAAAAAAAAAAAAAAAAC4CAABkcnMvZTJvRG9jLnhtbFBLAQItABQABgAIAAAAIQCmN1UX4AAA&#10;AAoBAAAPAAAAAAAAAAAAAAAAANQEAABkcnMvZG93bnJldi54bWxQSwUGAAAAAAQABADzAAAA4QUA&#10;AAAA&#10;" strokeweight="2pt">
            <v:textbox>
              <w:txbxContent>
                <w:p w:rsidR="004F10F8" w:rsidRPr="00FA4850" w:rsidRDefault="004F10F8" w:rsidP="001F710C">
                  <w:pPr>
                    <w:rPr>
                      <w:b/>
                    </w:rPr>
                  </w:pPr>
                  <w:r w:rsidRPr="00FA4850">
                    <w:rPr>
                      <w:b/>
                    </w:rPr>
                    <w:t>Name/surname</w:t>
                  </w:r>
                  <w:r>
                    <w:t>:</w:t>
                  </w:r>
                </w:p>
                <w:p w:rsidR="004F10F8" w:rsidRPr="00FA4850" w:rsidRDefault="004F10F8" w:rsidP="001F710C">
                  <w:pPr>
                    <w:rPr>
                      <w:b/>
                    </w:rPr>
                  </w:pPr>
                  <w:r w:rsidRPr="00FA4850">
                    <w:rPr>
                      <w:b/>
                    </w:rPr>
                    <w:t>Class/number  :</w:t>
                  </w:r>
                </w:p>
              </w:txbxContent>
            </v:textbox>
          </v:shape>
        </w:pict>
      </w:r>
    </w:p>
    <w:p w:rsidR="004F10F8" w:rsidRDefault="004F10F8" w:rsidP="001F710C">
      <w:pPr>
        <w:ind w:left="708" w:firstLine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453.15pt;margin-top:100.5pt;width:106.4pt;height:33.75pt;z-index:25164902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K7UgIAANsEAAAOAAAAZHJzL2Uyb0RvYy54bWysVMFu1DAQvSPxD5bvNLtpu2yjZqvSAkK0&#10;gCh8gNexN1Ydj7GdTZavZ2ynoQWpB8TFsjPz3sy8mcn5xdhpshfOKzA1XR4tKBGGQ6PMrqbfv717&#10;tabEB2YapsGImh6Epxebly/OB1uJElrQjXAESYyvBlvTNgRbFYXnreiYPwIrDBoluI4FfLpd0Tg2&#10;IHuni3KxWBUDuMY64MJ7/HqdjXST+KUUPHyW0otAdE0xt5BOl85tPIvNOat2jtlW8SkN9g9ZdEwZ&#10;DDpTXbPASO/UX1Sd4g48yHDEoStASsVFqgGrWS7+qOauZVakWlAcb2eZ/P+j5Z/2XxxRTU1XZytK&#10;DOuwSbciKEM+9qH3PSmjRoP1FbreWXQO4xsYsdepXm9vgN97YuCqZWYnLp2DoRWswRyXEVk8gmYe&#10;H0m2wy00GIr1ARLRKF0XBURJCLJjrw5zf8QYCI8hj0+X5RpNHG0n5XpVnqYQrHpAW+fDewEdiZea&#10;Oux/Ymf7Gx9iNqx6cInBtIlnTPetadIoBKZ0vqNrNmP0CRxLidlPdYSDFpnlq5CoIWZYZlHi9Ior&#10;7cie4dw191mJSIieESKV1jNoUvIpSIcH0OQbYSJN9AxcPB9t9k4RwYQZ2CkD7nmwzP5TA32uNQoQ&#10;xu2YBmYejC00B2ypg7xd+DfASwvuJyUDblZN/Y+eOUGJ/mDiWBy/Xq7iLqbX2fLkBB/uiWn72MQM&#10;R7Ka8uAoyY+rkFe4t07tWoyWJTRwieMkVep0zDVnNtWAG5QGYNr2uKKP38nr9z9p8wsAAP//AwBQ&#10;SwMEFAAGAAgAAAAhAFJhp1riAAAADAEAAA8AAABkcnMvZG93bnJldi54bWxMj01PAjEQhu8m/odm&#10;TLxJW9QNLNslhGQ9cDARTJRbacftxn5stgVWf73lhMeZefLO81bL0VlywiF2wQvgEwYEvQq6862A&#10;913zMAMSk/Ra2uBRwA9GWNa3N5UsdTj7NzxtU0tyiI+lFGBS6ktKozLoZJyEHn2+fYXByZTHoaV6&#10;kOcc7iydMlZQJzufPxjZ49qg+t4enYDGFhttXtb4uv9Vq93H5rPp1JMQ93fjagEk4ZiuMFz0szrU&#10;2ekQjl5HYgXMWfGYUQFTxnOpC8H5nAM55FUxewZaV/R/ifoPAAD//wMAUEsBAi0AFAAGAAgAAAAh&#10;ALaDOJL+AAAA4QEAABMAAAAAAAAAAAAAAAAAAAAAAFtDb250ZW50X1R5cGVzXS54bWxQSwECLQAU&#10;AAYACAAAACEAOP0h/9YAAACUAQAACwAAAAAAAAAAAAAAAAAvAQAAX3JlbHMvLnJlbHNQSwECLQAU&#10;AAYACAAAACEA8t0iu1ICAADbBAAADgAAAAAAAAAAAAAAAAAuAgAAZHJzL2Uyb0RvYy54bWxQSwEC&#10;LQAUAAYACAAAACEAUmGnWuIAAAAMAQAADwAAAAAAAAAAAAAAAACsBAAAZHJzL2Rvd25yZXYueG1s&#10;UEsFBgAAAAAEAAQA8wAAALsFAAAAAA==&#10;" o:allowincell="f" strokeweight="2pt">
            <v:textbox inset="10.8pt,7.2pt,10.8pt,7.2pt">
              <w:txbxContent>
                <w:p w:rsidR="004F10F8" w:rsidRPr="00ED6459" w:rsidRDefault="004F10F8" w:rsidP="000369ED">
                  <w:pP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</w:pPr>
                  <w:r w:rsidRPr="00ED645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>GROUP B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9" type="#_x0000_t75" style="position:absolute;left:0;text-align:left;margin-left:187.1pt;margin-top:9.4pt;width:108pt;height:51pt;z-index:-251668480;visibility:visible">
            <v:imagedata r:id="rId7" o:title=""/>
          </v:shape>
        </w:pict>
      </w:r>
    </w:p>
    <w:p w:rsidR="004F10F8" w:rsidRDefault="004F10F8" w:rsidP="001F710C">
      <w:pPr>
        <w:ind w:left="708" w:firstLine="708"/>
      </w:pPr>
    </w:p>
    <w:p w:rsidR="004F10F8" w:rsidRDefault="004F10F8" w:rsidP="001F710C">
      <w:pPr>
        <w:ind w:left="708" w:firstLine="708"/>
      </w:pPr>
    </w:p>
    <w:p w:rsidR="004F10F8" w:rsidRDefault="004F10F8" w:rsidP="00F82164">
      <w:pPr>
        <w:pStyle w:val="NoSpacing"/>
        <w:rPr>
          <w:b/>
          <w:u w:val="single"/>
        </w:rPr>
      </w:pPr>
      <w:r>
        <w:rPr>
          <w:noProof/>
          <w:lang w:eastAsia="tr-TR"/>
        </w:rPr>
        <w:pict>
          <v:shape id="Resim 11" o:spid="_x0000_s1030" type="#_x0000_t75" style="position:absolute;margin-left:417.1pt;margin-top:11.15pt;width:78pt;height:96.75pt;z-index:-251662336;visibility:visible">
            <v:imagedata r:id="rId8" o:title=""/>
          </v:shape>
        </w:pict>
      </w:r>
      <w:r>
        <w:t xml:space="preserve">A. </w:t>
      </w:r>
      <w:r w:rsidRPr="001C1B47">
        <w:rPr>
          <w:b/>
          <w:u w:val="single"/>
        </w:rPr>
        <w:t>ODD ONE OUT</w:t>
      </w:r>
      <w:r>
        <w:rPr>
          <w:b/>
          <w:u w:val="single"/>
        </w:rPr>
        <w:t xml:space="preserve">     (15 PTS)(Alakasız kelimeyi yuvarlak içine alın)</w:t>
      </w:r>
    </w:p>
    <w:p w:rsidR="004F10F8" w:rsidRDefault="004F10F8" w:rsidP="00F82164">
      <w:pPr>
        <w:pStyle w:val="NoSpacing"/>
      </w:pPr>
    </w:p>
    <w:p w:rsidR="004F10F8" w:rsidRDefault="004F10F8" w:rsidP="004C0F59">
      <w:pPr>
        <w:pStyle w:val="NoSpacing"/>
        <w:numPr>
          <w:ilvl w:val="0"/>
          <w:numId w:val="4"/>
        </w:numPr>
      </w:pPr>
      <w:r>
        <w:t>beautiful</w:t>
      </w:r>
      <w:r>
        <w:tab/>
        <w:t>---</w:t>
      </w:r>
      <w:r>
        <w:tab/>
        <w:t>lazy</w:t>
      </w:r>
      <w:r>
        <w:tab/>
      </w:r>
      <w:r>
        <w:tab/>
        <w:t>---</w:t>
      </w:r>
      <w:r>
        <w:tab/>
        <w:t>find</w:t>
      </w:r>
      <w:r>
        <w:tab/>
        <w:t>---</w:t>
      </w:r>
      <w:r>
        <w:tab/>
        <w:t>ugly</w:t>
      </w:r>
    </w:p>
    <w:p w:rsidR="004F10F8" w:rsidRDefault="004F10F8" w:rsidP="004C0F59">
      <w:pPr>
        <w:pStyle w:val="NoSpacing"/>
        <w:numPr>
          <w:ilvl w:val="0"/>
          <w:numId w:val="4"/>
        </w:numPr>
      </w:pPr>
      <w:r>
        <w:t xml:space="preserve">winter </w:t>
      </w:r>
      <w:r>
        <w:tab/>
      </w:r>
      <w:r>
        <w:tab/>
        <w:t xml:space="preserve">--- </w:t>
      </w:r>
      <w:r>
        <w:tab/>
        <w:t>spring</w:t>
      </w:r>
      <w:r>
        <w:tab/>
      </w:r>
      <w:r>
        <w:tab/>
        <w:t>---</w:t>
      </w:r>
      <w:r>
        <w:tab/>
        <w:t>july</w:t>
      </w:r>
      <w:r>
        <w:tab/>
        <w:t>---</w:t>
      </w:r>
      <w:r>
        <w:tab/>
        <w:t>fall</w:t>
      </w:r>
    </w:p>
    <w:p w:rsidR="004F10F8" w:rsidRDefault="004F10F8" w:rsidP="004C0F59">
      <w:pPr>
        <w:pStyle w:val="NoSpacing"/>
        <w:numPr>
          <w:ilvl w:val="0"/>
          <w:numId w:val="4"/>
        </w:numPr>
      </w:pPr>
      <w:r>
        <w:t>teach</w:t>
      </w:r>
      <w:r>
        <w:tab/>
      </w:r>
      <w:r>
        <w:tab/>
        <w:t>---</w:t>
      </w:r>
      <w:r>
        <w:tab/>
        <w:t>study</w:t>
      </w:r>
      <w:r>
        <w:tab/>
      </w:r>
      <w:r>
        <w:tab/>
        <w:t>---</w:t>
      </w:r>
      <w:r>
        <w:tab/>
        <w:t>play</w:t>
      </w:r>
      <w:r>
        <w:tab/>
        <w:t>---</w:t>
      </w:r>
      <w:r>
        <w:tab/>
        <w:t>expensive</w:t>
      </w:r>
    </w:p>
    <w:p w:rsidR="004F10F8" w:rsidRDefault="004F10F8" w:rsidP="004C0F59">
      <w:pPr>
        <w:pStyle w:val="NoSpacing"/>
        <w:numPr>
          <w:ilvl w:val="0"/>
          <w:numId w:val="4"/>
        </w:numPr>
      </w:pPr>
      <w:r>
        <w:t>Irish</w:t>
      </w:r>
      <w:r>
        <w:tab/>
      </w:r>
      <w:r>
        <w:tab/>
        <w:t>---</w:t>
      </w:r>
      <w:r>
        <w:tab/>
        <w:t>English</w:t>
      </w:r>
      <w:r>
        <w:tab/>
      </w:r>
      <w:r>
        <w:tab/>
        <w:t>---</w:t>
      </w:r>
      <w:r>
        <w:tab/>
        <w:t>Italy</w:t>
      </w:r>
      <w:r>
        <w:tab/>
        <w:t>---</w:t>
      </w:r>
      <w:r>
        <w:tab/>
        <w:t>American</w:t>
      </w:r>
    </w:p>
    <w:p w:rsidR="004F10F8" w:rsidRDefault="004F10F8" w:rsidP="004C0F59">
      <w:pPr>
        <w:pStyle w:val="NoSpacing"/>
        <w:numPr>
          <w:ilvl w:val="0"/>
          <w:numId w:val="4"/>
        </w:numPr>
      </w:pPr>
      <w:r>
        <w:t>bread</w:t>
      </w:r>
      <w:r>
        <w:tab/>
      </w:r>
      <w:r>
        <w:tab/>
        <w:t>---</w:t>
      </w:r>
      <w:r>
        <w:tab/>
        <w:t>coke</w:t>
      </w:r>
      <w:r>
        <w:tab/>
      </w:r>
      <w:r>
        <w:tab/>
        <w:t xml:space="preserve">--- </w:t>
      </w:r>
      <w:r>
        <w:tab/>
        <w:t>cheese</w:t>
      </w:r>
      <w:r>
        <w:tab/>
        <w:t>---</w:t>
      </w:r>
      <w:r>
        <w:tab/>
        <w:t>shirt</w:t>
      </w:r>
    </w:p>
    <w:p w:rsidR="004F10F8" w:rsidRDefault="004F10F8" w:rsidP="001C12C9">
      <w:pPr>
        <w:pStyle w:val="NoSpacing"/>
      </w:pPr>
      <w:r>
        <w:tab/>
      </w:r>
    </w:p>
    <w:p w:rsidR="004F10F8" w:rsidRDefault="004F10F8" w:rsidP="001C12C9">
      <w:pPr>
        <w:pStyle w:val="NoSpacing"/>
      </w:pPr>
      <w:r>
        <w:tab/>
      </w:r>
    </w:p>
    <w:p w:rsidR="004F10F8" w:rsidRDefault="004F10F8" w:rsidP="001C1B47">
      <w:pPr>
        <w:pStyle w:val="NoSpacing"/>
      </w:pPr>
      <w:r>
        <w:tab/>
      </w:r>
    </w:p>
    <w:p w:rsidR="004F10F8" w:rsidRDefault="004F10F8" w:rsidP="001C1B47">
      <w:pPr>
        <w:pStyle w:val="NoSpacing"/>
      </w:pPr>
      <w:r>
        <w:t xml:space="preserve">B. Match the pictures with the words </w:t>
      </w:r>
      <w:r>
        <w:rPr>
          <w:b/>
          <w:u w:val="single"/>
        </w:rPr>
        <w:t>(10</w:t>
      </w:r>
      <w:r w:rsidRPr="0067547F">
        <w:rPr>
          <w:b/>
          <w:u w:val="single"/>
        </w:rPr>
        <w:t xml:space="preserve"> PTS)</w:t>
      </w:r>
      <w:r>
        <w:rPr>
          <w:b/>
          <w:u w:val="single"/>
        </w:rPr>
        <w:t>(Resimlerle kelimeleri eşleştirin)</w:t>
      </w:r>
    </w:p>
    <w:tbl>
      <w:tblPr>
        <w:tblpPr w:leftFromText="141" w:rightFromText="141" w:vertAnchor="text" w:horzAnchor="margin" w:tblpY="155"/>
        <w:tblW w:w="1440" w:type="dxa"/>
        <w:tblCellMar>
          <w:left w:w="70" w:type="dxa"/>
          <w:right w:w="70" w:type="dxa"/>
        </w:tblCellMar>
        <w:tblLook w:val="00A0"/>
      </w:tblPr>
      <w:tblGrid>
        <w:gridCol w:w="1440"/>
      </w:tblGrid>
      <w:tr w:rsidR="004F10F8" w:rsidRPr="00ED6459" w:rsidTr="001C1B47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0F8" w:rsidRPr="001C1B47" w:rsidRDefault="004F10F8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Tie</w:t>
            </w:r>
          </w:p>
        </w:tc>
      </w:tr>
      <w:tr w:rsidR="004F10F8" w:rsidRPr="00ED6459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0F8" w:rsidRPr="001C1B47" w:rsidRDefault="004F10F8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Gloves</w:t>
            </w:r>
          </w:p>
        </w:tc>
      </w:tr>
      <w:tr w:rsidR="004F10F8" w:rsidRPr="00ED6459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0F8" w:rsidRPr="001C1B47" w:rsidRDefault="004F10F8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Scarf</w:t>
            </w:r>
          </w:p>
        </w:tc>
      </w:tr>
      <w:tr w:rsidR="004F10F8" w:rsidRPr="00ED6459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0F8" w:rsidRPr="001C1B47" w:rsidRDefault="004F10F8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Shirt</w:t>
            </w:r>
          </w:p>
        </w:tc>
      </w:tr>
      <w:tr w:rsidR="004F10F8" w:rsidRPr="00ED6459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0F8" w:rsidRPr="001C1B47" w:rsidRDefault="004F10F8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Socks</w:t>
            </w:r>
          </w:p>
        </w:tc>
      </w:tr>
    </w:tbl>
    <w:p w:rsidR="004F10F8" w:rsidRDefault="004F10F8" w:rsidP="00F82164">
      <w:r>
        <w:rPr>
          <w:noProof/>
          <w:lang w:eastAsia="tr-TR"/>
        </w:rPr>
        <w:pict>
          <v:shape id="Resim 21" o:spid="_x0000_s1031" type="#_x0000_t75" style="position:absolute;margin-left:384.9pt;margin-top:20.8pt;width:47.15pt;height:51.95pt;z-index:251667456;visibility:visible;mso-position-horizontal-relative:text;mso-position-vertical-relative:text">
            <v:imagedata r:id="rId9" o:title=""/>
          </v:shape>
        </w:pict>
      </w:r>
      <w:r>
        <w:rPr>
          <w:noProof/>
          <w:lang w:eastAsia="tr-TR"/>
        </w:rPr>
        <w:pict>
          <v:shape id="Resim 8" o:spid="_x0000_s1032" type="#_x0000_t75" style="position:absolute;margin-left:294pt;margin-top:14.4pt;width:59.05pt;height:64.3pt;z-index:-251663360;visibility:visible;mso-position-horizontal-relative:text;mso-position-vertical-relative:text" o:gfxdata="UEsDBBQABgAIAAAAIQAbnzmpCwEAABUCAAATAAAAW0NvbnRlbnRfVHlwZXNdLnhtbJSRy07DMBBF&#10;90j8g+Utih26QAgl6YKUJSBUPsCyx4lF/JDHpOnf46RlQQSVWFqjc+fccbWd7EBGiGi8q+ktKykB&#10;J70yrqvp+/6puKcEk3BKDN5BTY+AdNtcX1X7YwAkmXZY0z6l8MA5yh6sQOYDuDzRPlqR8jN2PAj5&#10;ITrgm7K849K7BC4Vac6gTfWSBaJRQF5FTM/C5j1cReSw8a2XLEdR8nhi5rU1FSEMRoqUpfnoFLNY&#10;eK2NBNZG3C3UzUzxpmpBi88hkd2UV55aHqxe5Rk7u03FPPmdiTDgClpL/GxdnBuzTC6i2JuAF6wu&#10;tzy3+etSyh9chPG/p2oz9gbjtxVfPrX5Ag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wZlcu4kDAAAPBwAADgAAAGRycy9lMm9Eb2MueG1spFXNbuM2GLwX6DsQ&#10;ujuWbSn+QZyFqySLFMnWSLK7h6oHmqIsohTJkrSVoOi7d0gpWQdYoMDWgBOKpIbzzQw/X3x4biU5&#10;cuuEVutkcpYmhCumK6H26+Tz081okRDnqaqo1Iqvkxfukg+XP/900ZkVn+pGy4pbAhDlVp1ZJ433&#10;ZjUeO9bwlrozbbjCYq1tSz0e7X5cWdoBvZXjaZqejzttK2M1485h9qpfTC4jfl1z5n+ra8c9kWCX&#10;zs5n04T4dTKfTXKM7DpZzvPzPCE7jBbTPEvGlxd0tbfUNIINvOgP0GqpUGDxBnVFPSUHK34Aygjm&#10;D5YDDaMVvgMtjP43mjpuBdvaHpp9Om4tEdU6gYuKtrALq+FsAoUq7hj0KlblZwe/yw3jttwYEyor&#10;7zSjsrwXzGqna19+FarSnSufeGu0pfaF3CrPrYIRN0JyVxYaz8qf3V7n5a93H79sHydFeV8s03Q6&#10;W2bL+e+TP866tg52oM5VoNYTpUEBHPenI0oXDVV7vnEGPsNfsH6dslZ3DaeVC9MAGb9HiY/vit9J&#10;YUBNBs/CeBAZFf93JHVdC8avNDu0qKnPpeWSelwK1wjjkLQVb3cc0trbCjwZ7oSHvsYK5WNO+LO/&#10;cz6cjlGflL+ni02aLqe/jIo8LUZZOr8ebZbZfDRPr+dZmi0mxaT4J1YX34rvj3v6AchZ9gBhYqKd&#10;t9yzJkzXqHKYx+a3hSjJNxWCXs4gD7vuXlegSg9eR6bPtW0DDqomzzErL+FvPCZwZ5jMsyyf4IIx&#10;LJ1n6fksH2i+vmys8x+5bkkYQBXwjOD0iCqCX/B52BJL0VJUr/Y4u98V0pIjxaW+iZ/4rmtoxfvZ&#10;RZ6mkVKosN8eMd0pjlSkWyeLBUIHphTdx/3VA53u+t5pPcF3YK1AvokULRBx9tvpUgX+PLaiwWB9&#10;wNbHpurITh7sA0Uq8siXVCKIMQkAuHAC4cuzHoxQuUeD9RJR0v6r8M1jQw1sSXvGp5LEN/p5Kk1D&#10;e0ki0ODCqSRvbKJA74g6xhWfVaEAhnZg6eCWtr7RQ4+8sbjJvflS7Bv/IPbECjR/3+mtH6rovQVx&#10;gksRI4Nfg/jf8iO6MTo5PgO5V5jesG8UnOmp7PiRy6dgHfp1EKqBZMs0HyLIwEcfLAISg3MqzJCV&#10;3r3TfSElET1eghB7HB5uAL6RxlBs6HWnzxif/o5d/gsAAP//AwBQSwMEFAAGAAgAAAAhAE+hrsW6&#10;AAAAIQEAABkAAABkcnMvX3JlbHMvZTJvRG9jLnhtbC5yZWxzhI/LCsIwEEX3gv8QZm/TuhCRpt2I&#10;0K3UDxiSaRtsHiTx0b834EZBcDn3cs9h6vZpZnanELWzAqqiBEZWOqXtKODSnzZ7YDGhVTg7SwIW&#10;itA261V9phlTHsVJ+8gyxUYBU0r+wHmUExmMhfNkczO4YDDlM4zco7ziSHxbljsePhnQfDFZpwSE&#10;TlXA+sVn83+2GwYt6ejkzZBNPxRcm+zOQAwjJQGGlMZ3WBUPMwBvav71WPMCAAD//wMAUEsDBBQA&#10;BgAIAAAAIQBuFcZb3QAAAAoBAAAPAAAAZHJzL2Rvd25yZXYueG1sTI9NT8MwDIbvSPyHyEjcWNqJ&#10;bVVpOjE+rkh0XLh5rWlKG6dqsq38e8yJHS0/fv28xXZ2gzrRFDrPBtJFAoq49k3HrYGP/etdBipE&#10;5AYHz2TghwJsy+urAvPGn/mdTlVslYRwyNGAjXHMtQ61JYdh4Udi2X35yWGUcWp1M+FZwt2gl0my&#10;1g47lg8WR3qyVPfV0YlGutvV7rnvPX7iPozfL/at6o25vZkfH0BFmuM/DH/6cgOlOB38kZugBgOr&#10;LJMu0cAykwoCbJJ1Cuog5GpzD7os9GWF8hcAAP//AwBQSwMEFAAGAAgAAAAhAIYUCoa7GQAAjCgA&#10;ABQAAABkcnMvbWVkaWEvaW1hZ2UxLndtZpSaBXhWx9LHZ96DFNfiUgLFtUWKpdBSJFDcgyS4S7mU&#10;UrRYKcXd3T1YgOJWpFCKS3oJUlyD03fn//3zttzb795PcvM8v5w5u3t29+zZnZ2Zfc8fPzRTpIur&#10;5S/te+rd9oR/KeurJBLxyqYVSSBVfbFp8UkSlujiYqWkvmavjsdLSMnvU/6P/YtHCvGGT8qbwDOx&#10;qSJBf+Zo4BpPk/1ZIrYeEQD/KOGTP2oMZPDfHzV6gWsCVanK2nN5C+W8rMVBOYPN4pPlUlLmSFeZ&#10;LEtktFyWEZJcv5EyOlDqa3/pqH2ln/aR7/QLma2dZI2Gyw5tKEc0RM5osPxdi8lNfV/u60qc9qbg&#10;ojeJjMclbxSivKH41euLK143RHutcM2rj+teJdzwPiTvkaTkpV3zoi3aO2JR3nq74E2xU15/+8lr&#10;awe92rbLK2eRXn5b72Wy5V5SW+DBzfSeusneXTfWu+a+86LccO+8G+KdcYO8026gt8d19yrYJC1q&#10;AzSvddNc1lRzWgXNbdm1gL2U4nZIKthoqWlVpa59II0sq4RaQgmzGLSxv6O9HUVn24Juthg9bTR6&#10;2ZckDF9YdXS3UuhkOVkuJZqZWV27b1XskpWxw1bAIi2TLbWENsVi3DC77HrZj661bXS1bYEraxNc&#10;ThvmElk/99B96X5xfdxG18/Nd0PcaDfGfeVmu9YuwtVyx1xZd9/lc+9aBpfH0rgyltJ9TsIo/83S&#10;u5GWzc223C7CirpDVs5FWTX3xBq5hGjnsuJLVxwjXAimuXAsd12w3n2Jre4b7HGjcdhNw0m3ABfc&#10;akS7SNxye/HI/YQX7hz8Lhqe3UUie4YUZkjLEcloGSTI8kkBKysl7HP52FpKiPWQhjZEWtsk6WGL&#10;ZKBtlDG2T+bYz7LGLstu+01+sYdy3Z7LS3sjyeAkJymD36UOnksHPJRBuCFTETsH387W2Dn8drbG&#10;+3PW+v7l+kd67CxuyLK5vHxS2Fq6rNbOJbFu7g1H8C7HMsqNcyc5lj+61W6/2+n2uZ/cAXfZHWHu&#10;SffKXXAJ7JpLYw/ce/baFbB4/G4pLJ9lsdz8/56Vsoz2mSW3eqYWbo9dd37HvnbYDbbN/KaL3Qib&#10;TEa44dbXDWW7fayj62xtXEsLd/WthQuxZq4CKWXNXWz//liB//5O/3zzQf948/j/XKdc/bm8IL2J&#10;5nYZjewk6thBVLftqGTrUJ4zs6RNR2Ebgzw2BNmtD9JZZyTnLE1gDeD4/Z+7YNx3XGcuB8655Pz2&#10;v9t2d9vWuHM23+23SZw/I908G+Dm2yhep7s5tszNtEg3mW872i65IRyj3ibWkaPR3DJbHXufI1PY&#10;SlsJK8QZn8OCLZ1VtCLWwCpbBwu1/tbNJthAroEx9oPNtJO2xG7ZWnO22d7FdiuEXVYZu60l+Ro7&#10;bQq2WQQibRc22U/YYJewzu5gC2fhLruPg/YQP9ljnLanuGQvcNVe45b5cc+AB+aTB5yh9y2J3LEU&#10;8pullqskylLJOUsuJy2pHLVEsp9ldlp8iTRP1vOZlaay1NLJAivIGVtBZlgDmWwdZbwNkNE2QUba&#10;Es7m5TLRVslUWyuzLELmcYYvss2y3LbIahJhkbLZtstW2yXbbD+vh2WL/SQbAivgpCyzk6z/Z5lt&#10;x2WaHWNdR2Qsdc4oOyAjbK8MJ8NsjwwlQ2y39LVH8oVl1m4WrN2tvk60YZre6nhZrL4XZI28fNbU&#10;K2otvDU2VdfZBN1gYzXSxugOstfG6QHquoM2nczRKtbRq2GdqTe7eg2su9fEenqXbJFG2Vy9YrP0&#10;hs3UO+ShzdYnNl9jbDFZoT2tr/el9fP6WX9vkA30htkgLz5WaEIs1iRYoCkxX98lmbBQs2KpZsMq&#10;sl5n2whvgX3rLbXvvFU2ivr7e68YNuqHWKulWKYcVmpFUhmrtRrLh2AT2aZHbLx3wiZ4p22id55E&#10;2SQvFDu1ObZqODZrW5brRLpji36B7doLu8kBfW5TvTc2zRNMY/+meYkx3RvNvLEsMxGROpXlZ5H5&#10;rGcRduhi7CWHAuTCDC8fKUw+JB/x2a34QbfzOc5A3Y8Nepgcp3ySz//C/vyCfVqP7TTFVC+MtMMU&#10;rwsme7dYzs93Mr6jJys0sSzR1MLxkRkaJBM0r4zQgvK1FpZu3B+b64dSTUtKMS0tqbS8PJJP5KhU&#10;kUWSU1ZJNpJRVsq7skzSyEIyh/J0ySBTJKtMkhAZKdX/hTrSXhqxhhaSR9rKO9JN7qCPHMcQ2YAx&#10;MgODZAJ6yLcIl69RXzqhijRAsASjtAThI1GUkWgLlgNWiTM6RKbbxzLBinOG5uWMzCL9uKJ6cbV0&#10;4V7QxmJ10F+12GP9Q08V0v9dQwcHNHRWWUP9v4ImyiJ5ZrPklk2UyzZSTlh/2WvduIpaclWFchU1&#10;Ylo9uWl1xIe6kg0NpRRaSHV0lGb4G/v/jfTmew3AdBmK+dILy6Q1Vkt9rJfPEMGyEZKPcmbEtvfX&#10;vv57H/9pC30U6GMmyYGjATJgt6TGRkmOpZKELSXBJEmKcZIC30tafCcZSTbKOTCWO9okyY25bHW5&#10;FGLrH2CrlMAOKYm9vB7i/VEpjOOSHyfkfV5j24hrv2oE+pVLHqO2PEQDuYfGchNN5eqfXEAT+YVp&#10;xzhKB8lultlONpF1ZAXTFpN5lGdzNGfic1JVZuFTmYsKsogzYSXKcaaUk20oK3t4/ZGcQHk5i48l&#10;imV+Q0W5y/IPUZn9qB7oS1z7nz/Q/zSsR/Uq+Q0+vYP4eg+JNQYFSFF9ghL6EB8xvYzeIFdQWqOY&#10;dgnF9BRSkiR6Bgn0PDymq8a17ZBA2zmltHTmXO+MYtID+Tl3cko/ZJFv8K6MQHIZjXdkEpTrxGE2&#10;XmMOnvH6GDPwAJPJODzE93iCbwO8xGAYvkZ8zruk0hVppD0ySzjrDEVBrqtinIclSRlpyJFtyhFs&#10;SVpzNDsE+hDXvr8dt2NogmNogSNojUNoj73oiB0kkvImtMEGtMRKlCElsApFsRaFsBEFsJXspLyH&#10;aftQnHU0ifNaqBwYtxxSAC8sD15ZEMmKl5YRzywDYiwdHnMHf2hpcd9S446lwm1awLcsBW5aYtyw&#10;hNydEyCKnLd3cMqS4mfmn+AzJ1jPL6zvrOXmLp4PVyw/oq0ArllBXKdFcMOKsK6i3NELs53Y9uM6&#10;Xm/X72msseO0Hg7TkthPq2I3DtgPOGyROGobyBrKK2lNLMdesoNyZIB1tDY2Y6ntxDw7hOl2DFNp&#10;Z021M5TPY7ZdxAKylPJKi20jrv2qGxjLPFIL01AD01GN8+ozzEJFzEVZLORXW8qvtAK5+AVjyU45&#10;M9MyMC8952IGPpOZ8zA7JjB/fIA8vBbgvCyMMfgAo1jHSHyEESiHYfgYQ/Ap52gVDEJ1DERt0oBy&#10;E6aHskwzzuVQPt+YddbHVMT2K67v8nZOzkUz7qfNdDla6CqE6xq0040YRIZpBEbqWozWFRjLfXYs&#10;997ROhvf6UzmTUFn0o77ciudwWdj64lr2+0C41hMKqCGfow6Wh4NtDQaa3E01SII1QKsKzeaaxBa&#10;0iYJ14xorWnRlrZKB02KTvoOuqiH7grrqW+sF22H3vrYvtR79pXeJFcp/8r0y/QRL1tHym002sL1&#10;N2tJG6mFPrBmtJFC+VwTfW2N1W8NVVBf46GuJkItTc5+pUE1tltFs+MzfR+fsk+f6AeoSNunopZF&#10;JQ1mXmz/4/rOtQPvnJs6fLOswiZZgw30kiKo19cF2IhVEomVsoPspXyQ6Ye4Zx3i/nMQO2Uf9nA/&#10;2M/8Q9wTDlO/H5Gt3HsicUy24Kd/4TjvT8lmnJMIXGJbUbKcLKI8n97ZXObNYR3zWecSbA/06T99&#10;j3EWZt9ZKxtqbegdtLPe1p4+Qgf+72gtSSNKda2t1aKvVZNeRk1rbLXpe9Xj/8ZMbf4n4bxvSzry&#10;vivpyZJ/s8+tr9WwAVbdBlsI2wixEVbNRllVG0cmUZ7G/Bn0XGZYQ8qhNtlaMC8szmu5ZOB7ZKQf&#10;4dlBe4cktf2WynZbWttO72cziaC8xlLaCvqSy+lTLrdH5Ca56lZYlFttF+lrnXdbyA+UdzFtj0W7&#10;vXaXPCOO/pgX5z5VDfQpiNZRI6tC2+xTtLZgdLCS6GbF0IM6tQf1bDd7PxCpaMtoRRjlZkxrzLyG&#10;1LX17APUsuL0J0ugGiMaVewj+pWl8UmA8gi2ivQxK5PqlGsxvTYqk+qUa1tN1LXPWUcNNGB+ozj3&#10;u36g33nF4RH33Uf0/WO4F79EaqakFY82bzxJx2hZOsaw0tOmzSjJSGrawemYl0lSShZJQos4oWRm&#10;6QwBlDnCMkAKMe7ODklIIvFzh/+dLfxPvOBOHgMfbRpjL95wj3/O/T8Gr/7sV1zn+Ns9cxjr+wbJ&#10;aJ2mlT7IJF8gO62EXLRa89ICKECK0GIoLm1oeYfR3gqlrdWQ1KV1UAslpCaKSm2Wb8BnQ2ldhLOu&#10;tnyHDkjAOjxaMcL6/OhJS+VLvEQ/MojyUI7iMFoxse3Htc9v43+Jfe/glRbGbXpcl3Q8ftYf6SUB&#10;u7SEbNX2slEnyXpdI2t1v6zSs/RwrstifcEIYEKdpOl0pObUAVpYe+hH2kYraGOtrJelkPejfOgd&#10;JPukuEdr2NskpbxVUtqbL2W8yVLOGy7lvS8l2GtL6hL6JIzjlPPSMP93lPSu4wPvMAp665Dbm47s&#10;jB9m8Lojldccib3P4fOC8buvGJ75cuOhLwtu+9Liui85rvgSIcqXABd98XHBF2NHfF/ggbSiDmtK&#10;/dWQerQBZkpj9JXmqCPt8B6/0S3umIswnPvpd/gKY9EKE/E5d8ePMJM77lykxAIY4yw3bSlOku22&#10;BEtsISbYHAywaVxb47iehnNd9EVx64Iga45UXBPCNfTI5cLfXTIcd69tp7tpK91pm+IOMNYSaa3d&#10;GqtKvVDArbRkbq298W+ym/7ddsr/s+30X7cVfrMp/uwY6q+CL/xN0NXfBZ38g8hEykvR078dX/lP&#10;YLD/Okb5X2GqP5ks8ueUCH9p2eOvJSf9bSXa30+e+CeKz82RxG6ZpHYbJJPbKUHusOR3p+QD96uU&#10;cbeloouRas5JbZdQG7pU2txl0dYut3Z0RbSbK629XIj2d6E63HXVcW6QznATdLFbqOvdJt3pDupR&#10;d04vuN/0lnumL536ElpyH2OGvgKWw1fe8vrqWCFfeyvqG0AmU17FtH3Mu2jpfY8tdg7+3/P23yN+&#10;4djmr4U9/mAc9hfEKX8WRPmT447fhxf+N5bAPWd89Dljoy+thPNbJeehrkuCMPcuurr38LUriOGu&#10;FPkEQ10tDHbNmNYRvVwfdHDDEeomIYTx0RJuFYLcBqRwkTD/Njwk0f6tOO3fwnZXYJ9/Dnbxe2z3&#10;f4ut/gHY4u9FOiHSH9u//+2d4hbxS6+RLqlGONVV7oUscfdkrouWae6sjHdHZaTbLd+4jdLXLZce&#10;/Lod3AQJcyOkkesntVx3qezaSLCrK0Xdx/zaBSWtyyQJXUJ543+OB5wx1/yncN5/Gjd4jfGfhDL6&#10;m8r9yLfdjeJuE6q4ZWjqZnE0xqG3G4pBHJmRrjPGuTBMdvUx3VXDLNcK61xf7HNjGVmcj3sugrN+&#10;D96lFZ7fLqCiXeWucBvd7QG+ZfxuPuPq28gZyo8Y10uCu7RxbyE3btBLuUrb9TYq0fuqTL1WhTo5&#10;hLOiBvV4Le4MdZGBazeLNEE2rt3s1I3ZuH4zUy+mp05MTZJJF+r6jtTn7akj2+AFV/JjhOEOPajr&#10;aI4o2r8XqDtP0xL+mVb4MayjV7WfHtIF7MJ9bKd23c2nD1CLHmZNx9nyL6z1HHeUS0gpV8gNpJLb&#10;1O7sN73xrCSI97mZno/5+eUiOUP5BPLIEbxPSywnver3aIVlo/WVmdZXLJlobWWitZVRVqMaLare&#10;soBRhoVYy/K/SjWs8tXEWl99RPhCscnXClt9V/CYXv89euO32fYteUSe4o68oHZ7hRjyUvpiv28g&#10;DvqG4EfftzjiG41jPu6B3DtfSSp5zr3zGffLZ5JdXvCU6A0jTkY8WuqnfStw1rcG53wbqDUjqT1L&#10;Mb0088vL71KRZSuT6uKXmiJaS+KTxPozon1ncNV3Edd8v1L7XsMNX2tJpoxCaUeW6SbxtBfpIwn0&#10;a5bvx9OkfpJGf8ddxrTv+eLJfV8iklwe+EZLeh0rqXWipNBpLDebzJeUukjS6hLJQLJqHnnsKyhP&#10;fMVISVJWYnw7JaPuZpn9jKYdZvnj5BTrOSvp9JxkItkDNJCnvqakJWlDOvLZu/Ku3udzj9nWM0mq&#10;r4lRVk2tPk1PsugwtvM9251Ipssj3xx56MugSbWQJtAiGl9LqKflFFJJ30gNfcpzsnsSqtHSUs9I&#10;OHvUWiOlLd+ig34vnbWz9NBq8jfNxXig0YeJL7VJdfoEVXmWUVkdKusrVNWnqK6P6Vc8xAC9/t8Y&#10;yPthug+jlPuPfoPp2oox2UqMq+ZhrDIp459PLYJ+zUL6NJP1jI1gTPhrxop76nTrrP2tk4ZaVy3D&#10;+2z0eRJYf41xPfWea6c3XFONcjX1rKuox11xPUTtv8vF6qC/arH/JOJ3RdvbZW1qZ7WmHdeKdkCL&#10;23bNY2s1sy3Q5DZRfYxbp7HveDY3Qisw1t3MhutXvB/P2PYSxqi32DLdbxv1hO3W83aMftlpPW6X&#10;dKdd0bV2TefZDZ1AhlLuzbT29te+xiXiV1dySSzVaF9+ypXyMW3IclxZ5RjvCuZKq8h4W2Wu7uqk&#10;FuV6jK42YF4jec0YnMeoaxJpTauzHVdXB66u9vKetGF9YYzGhkpenk/lCdQf1369jfjloG+dXdcj&#10;C/3qDLoZaf4kEe99ugF++mkvZD21wnpqhfX4jUSTS0w/S36hfJx+3DH6ccfoxx2nD3eScb+zjHRF&#10;yTSeuk3DXZ68PeH1FYFMZ4xtJpIxZp6ePnsW+ufZdQFy6FKy6v/Znf8ZSX0bJUimoVyFoVzVzbgK&#10;W0oW5ajocDJKgnQcV+VEpk/mCpzMFTiJWmOcJOEaicdz5XjUIAk0TBJpc6aHxtmiDQl4FTmlC88/&#10;YmmjR+m3/2wN9KzVpF9fhT59Rfr7ZejPF+c6KaIvLL++tNz064N49pGdZyHZ6O9np98fxPUTSz69&#10;ZEW5jkpx3gXrj1aZ5yw19Qf6/5sZG1jHNtZaB9JV11sP3Whf6Fayk/LeQB/i+t3fjptfNpqf50hv&#10;eFb1UvZYjOyzB+SO7OVp6i67zgj5ZZ5TXZZx9iuj9NHyLdOH213ykHIM057xjCm2nri2/dZ7aS70&#10;tHkOXo/UkjpWnefiIVKDZ+MhVkWq2mdSmacEn9qn8ol9IhWtIs/Oy0mwlZayVkpKkmKUC1p5ycf8&#10;vHwmr9XkiXF9KcJ6izO6X9qaSRlrLuWshZRnxD/YwllXuFSxMLYT235c+/w24hdPE5pJUnstqXjK&#10;nN4eSzaOVxDHK5fdIFcoX5bsdlEyk3SUUwWIlkR2U4Rj9tq9lBjnl8e0sx67+NSHifSFS6y/E7F3&#10;NJ7FthHXfr2N+H0jT2ygxNjX8tT6yHPrJa94Wv7GuoqfZ4xm7XgS0oonHC3Eox6JR53yB7V5Tx2A&#10;EJarxlPzENbxuTzkacg9ayh3AzThtRnPOsN4itJGblgnnuD04HnnV3LRvpELNoLXUbwfw/Sx8huv&#10;d3n/kOmPmf8kzu/ydk6elC1yllyUrfKr/CBXZI/ckAvkV7ku1yRabvK3IrflHPmF8gmm/iR/l0Ny&#10;kOyRw7JDjvHZ2HriOo4cH556F5OespSsku6yTjrLBurZTRIum6UZ62oskVJPtkkt9ilEdtJG2U1b&#10;ZR9tlgOM+h+S4nJEirLlAnKcWvhnycEeZJFTjCjQQqCcgunJ2Ltksp/yLqb9QC2+jfGFrbSRttBG&#10;2iy5ZaPkZ7uFZb0Uk7VSQlZLGVkhFdivz3hqV10WSG2ZxxO4OdJcZlP3z5KOpKvMlR7Mi+1/XN+5&#10;duCdc3MsU3Bkk3MEk3Jsk8hV/sYnlhv83dBt1vaAxFB+wbRXAesuNeX0tOwyyRNGRR5yD7rP3t+j&#10;dcd1wGfeJ7n/BwrwaxXl1yrOtkry+5bkdy7Ob1iMo1WQBHGkMvG7pg306T99j33Y7nZgh9uCXW4d&#10;f3XCqDs9qn1uJva7iWQU74djtxuCH9xgRJINlNe4EVjpvscKN/5PJvN+OpnF+3lkEX/NsgzL6Jkt&#10;Zb1L6J0tZhuL3DYsZHsL+EuWBe4Q748w/xhWkfXuKDYzbauL7VNc36Nk4HtklOdo7l6iFWnnnqOz&#10;e4Ju7j56uFvkOuVodHJRaOEuoZ67jGq8ViBlmVbSXcGH7gaKuTvkAeUnTHuKMu4ZKpGalBuxzuZx&#10;7tPbiF9/iXB9JdL1lp309fa5DnLYtZajrgVpSrmhHHANZDfZ7hrJFhcqG5i33oXLGpZb4drRn2wv&#10;i/jcAteJfmVnmR2gm0x3X8hU14f0pzyY6UOEv0xi+cGy0g2S1W4g6xgg65gfEed+1w+MZV4pwrP/&#10;WEprDVTQOoyLN2ZcvAVpSbs3nLRiHL017d8OjJV3RYj2ZF5vxtP7IFi/4nNf8mywV4APtQfPCLvy&#10;DLET62yPwtqOtEEhPl+I9fyVgryPJY+GIRcjXTm0CamPIK2F99mX/H/2K65zo3LgfXJQQ4QxLt+B&#10;nlt3nm73xmKess/jr5pm83R6Jk8YZ8goenbjMFUmYSLtrTG0tUbyOkwm8yR7PAbL97wOwgg+O5o+&#10;7ET6rlMZH5xB/3a2tMAcxq3m0e9dSP93GX81tZpESD3GsRrxXCCUhP2bbRb42aH8lwAAAAD//wMA&#10;UEsBAi0AFAAGAAgAAAAhABufOakLAQAAFQIAABMAAAAAAAAAAAAAAAAAAAAAAFtDb250ZW50X1R5&#10;cGVzXS54bWxQSwECLQAUAAYACAAAACEAOP0h/9YAAACUAQAACwAAAAAAAAAAAAAAAAA8AQAAX3Jl&#10;bHMvLnJlbHNQSwECLQAUAAYACAAAACEAwZlcu4kDAAAPBwAADgAAAAAAAAAAAAAAAAA7AgAAZHJz&#10;L2Uyb0RvYy54bWxQSwECLQAUAAYACAAAACEAT6GuxboAAAAhAQAAGQAAAAAAAAAAAAAAAADwBQAA&#10;ZHJzL19yZWxzL2Uyb0RvYy54bWwucmVsc1BLAQItABQABgAIAAAAIQBuFcZb3QAAAAoBAAAPAAAA&#10;AAAAAAAAAAAAAOEGAABkcnMvZG93bnJldi54bWxQSwECLQAUAAYACAAAACEAhhQKhrsZAACMKAAA&#10;FAAAAAAAAAAAAAAAAADrBwAAZHJzL21lZGlhL2ltYWdlMS53bWZQSwUGAAAAAAYABgB8AQAA2CEA&#10;AAAA&#10;">
            <v:imagedata r:id="rId10" o:title=""/>
            <o:lock v:ext="edit" aspectratio="f"/>
          </v:shape>
        </w:pict>
      </w:r>
      <w:r>
        <w:rPr>
          <w:noProof/>
          <w:lang w:eastAsia="tr-TR"/>
        </w:rPr>
        <w:pict>
          <v:shape id="Resim 24" o:spid="_x0000_s1033" type="#_x0000_t75" style="position:absolute;margin-left:121.15pt;margin-top:20.2pt;width:69.55pt;height:52.85pt;z-index:-251648000;visibility:visible;mso-position-horizontal-relative:text;mso-position-vertical-relative:text">
            <v:imagedata r:id="rId11" o:title=""/>
          </v:shape>
        </w:pict>
      </w:r>
      <w:r>
        <w:rPr>
          <w:noProof/>
          <w:lang w:eastAsia="tr-TR"/>
        </w:rPr>
        <w:pict>
          <v:shape id="Resim 6" o:spid="_x0000_s1034" type="#_x0000_t75" style="position:absolute;margin-left:208.25pt;margin-top:18.55pt;width:64.75pt;height:53.5pt;z-index:-251664384;visibility:visible;mso-position-horizontal-relative:text;mso-position-vertical-relative:text">
            <v:imagedata r:id="rId12" o:title=""/>
          </v:shape>
        </w:pict>
      </w:r>
      <w:r>
        <w:tab/>
      </w:r>
      <w:r>
        <w:tab/>
      </w:r>
      <w:r>
        <w:tab/>
      </w:r>
    </w:p>
    <w:p w:rsidR="004F10F8" w:rsidRDefault="004F10F8" w:rsidP="00F82164">
      <w:r>
        <w:rPr>
          <w:noProof/>
          <w:lang w:eastAsia="tr-TR"/>
        </w:rPr>
        <w:pict>
          <v:shape id="Resim 3" o:spid="_x0000_s1035" type="#_x0000_t75" style="position:absolute;margin-left:19.8pt;margin-top:-4.15pt;width:89.3pt;height:52.3pt;z-index:251651072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4bmYewMAAAAHAAAOAAAAZHJzL2Uyb0RvYy54bWykVdFu4zYQfC/QfyD0&#10;7lh2pbNsxDm4TlwEuLRuLgc/1H2gKUpiS5EsSVsJiv57h5ScOMABBa4G7KxIanZ2Z7i5/vjcSnLi&#10;1gmtlsnkKk0IV0yXQtXL5MvTZlQkxHmqSiq14svkhbvk48333113ZsGnutGy5JYARLlFZ5ZJ471Z&#10;jMeONbyl7kobrrBZadtSj0dbj0tLO6C3cjxN0w/jTtvSWM24c1i97TeTm4hfVZz5X6rKcU8k2E0n&#10;8ykIeoSTvJhmCbExnOeThBwQptkkS5PxzTVd1JaaRrCBGv0GZi0VCkReoW6pp+RoxTdAGcH80XKg&#10;IVrgO9BC9L/R1Gkr2Nb20Ozn09YSUS4T9EnRFophN+QmaFHJHUPH1ov9FwfJ9yvG7X5lTKhs/0kz&#10;KvcPglntdOX3O6FK3bn9E2+NttS+kHvluVXQYiMkd/u1xrPyV/d3+b7Y/bopdrvZ/mE7T9MszbPi&#10;w2+T36/+MHWQA3UuArWeKA0dQLo/HVF63VBV85UzkBoKgvV5yVrdNZyWLiwDZPweJT6+K/4ghQE1&#10;GTQL8dBkVPzfrtRVJRi/1ezYoqbempZL6nEvXCOMg9cWvD1wtNbel+DJcC08+musUD76hD/7T86H&#10;7Ih6p/w9LVZpOp/+OFrn6XqUpbO70WqezUaz9G6WpVkxWU/W/8Tq4lvx/XFPPwA5yx7RmOho5y33&#10;rAnLFaoc1nH4dSO25K0LoV/OwA+H7kGXoEqPXkemz5VtAw6qJs/RKy/hN6YJ3BkWi3k+L3LUia0s&#10;y/I07iPd+WVjnf+J65aEYJk4Jcz0VtA6EItZ6AnlBOEg+HA21qSlKM86OVsf1tKSE8UF38RPfNc1&#10;tOT9aoHU59zD8YjpLnGkIh04F3AfKFNMIvdXD3R56mvZeoLvwFoBoxMpWiAi92t2qQJ/HsfSoLQ+&#10;4ujnpuzIQR7tI4U9BhJU1pioXsI42u+Ebz431ECEtKd1WXfM0a9TaRra1x1a/rW6X1PGLrxj4xhX&#10;/IcysGS4/JYO2mjrGz1MxI3Fve2llqJu/KOoiRWY9r7TW48hIXBhegFBnOAKRINg/Me/lp+WyQyj&#10;+43cGaZX5Y2CMz2VAz9x+RT0meZZ0KfBjZ6n+WA4Bj76aOGC6I7LxgyG6CW6PBdcH9Gj5YPJkTz4&#10;Hd9IYyg2TLbLZ8SX/7hu/gU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wG5553gAA&#10;AAgBAAAPAAAAZHJzL2Rvd25yZXYueG1sTI9BT4NAFITvJv6HzTPx1i6FSCjyaNoaoya9iF68bdkn&#10;ENm3hN0C/nvXkx4nM5n5ptgtphcTja6zjLBZRyCIa6s7bhDe3x5XGQjnFWvVWyaEb3KwK6+vCpVr&#10;O/MrTZVvRChhlyuE1vshl9LVLRnl1nYgDt6nHY3yQY6N1KOaQ7npZRxFqTSq47DQqoGOLdVf1cUg&#10;NB8v6byvjifXP8vJPTwdaLo7IN7eLPt7EJ4W/xeGX/yADmVgOtsLayd6hGSbhiTCKktABD/eZDGI&#10;M8I2TUCWhfx/oPwBAAD//wMAUEsDBAoAAAAAAAAAIQAnFuE1/B8AAPwfAAAVAAAAZHJzL21lZGlh&#10;L2ltYWdlMS5qcGVn/9j/4AAQSkZJRgABAQEA3ADcAAD/2wBDAAIBAQIBAQICAgICAgICAwUDAwMD&#10;AwYEBAMFBwYHBwcGBwcICQsJCAgKCAcHCg0KCgsMDAwMBwkODw0MDgsMDAz/2wBDAQICAgMDAwYD&#10;AwYMCAcIDAwMDAwMDAwMDAwMDAwMDAwMDAwMDAwMDAwMDAwMDAwMDAwMDAwMDAwMDAwMDAwMDAz/&#10;wAARCABrANg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gk9hmi4BRQD6jBpCcGi4XFooz9aM0CuFFJv9OtG&#10;/nHFK4xaKFORmimAUUUUAFFBOBRuGcZ5oAKKAc0UAFFFFABRRRQAUUUUAFFFFABRkdMjNIxxz2pp&#10;YNkdxSbAfRWX4t8W6b4G8NX2savfW+naXpsLXF1czuEjgjUZZiT2AFfJOm/8FtvhF4l+JieGNKi8&#10;QTeazrFq15HBZadIVGch5JfMAPQZjGc1xYnM8Lh5xhXqKLlsm9zpoYOvWi5UoNpb2PsonIPIprMq&#10;qCSBivh79qr/AILG6X8AvB9rfaNo2meLNS1FmS1sLDWIJpQQPvSbWxGv15J7V+aXxw/4KSX37ZXj&#10;CS0+Ifjvx/8ACyC5YhdPvGDeHiCeED2nIUDjMoYnjJ6mvEzDirD0HKnRi6k10TS/W7+SPWwPD1as&#10;lOrLki+rT/y/No/czx3+1p8L/hhdyW/iH4heDNHuYjh7e51eBJlPoU3bv0rgtV/4KlfATSxhviXo&#10;VwTwPs4lmDfQqhFfjd4X/YZg13QX1LTNcsvEGkSD5L7S71Z4M9eq7lH0JzWnpH7IWt6VdRNb6jYl&#10;EOUEzFgvbjaor4HGeJmLhJwVGMX53/4B9nhfD+jOKl7VyXla36n6yaz/AMFbfgxpVm01vrGraoV+&#10;6lrpcoL/AEMgVf1rw34r/wDBeew06Z7fwd8P9RvGxxdaxdpAi+/lxb8/99ivlzw1+zvrV7Asc95o&#10;iADAbMmGOOnQ4rkfip+zB8QvCE0kklrYxWDvgzwRtcME/vLt4zj1WvKj4gZri5+zjUhTT62/V3Ou&#10;XBeBwseepCU/K/6Kx654q/4LE/Gnx7BNdWWs6N4WtIm2mKw02ORiP9+bzDn6Yr78/wCCdHxl+IXx&#10;d+Asep/Eq0kttWe6ZbKWe0FpPe221SsrxAAKSSwB2jIAOOefzb/Zh1v4P/BrxFbarr2ratrWv2rA&#10;xvLpbCK2k/vKnQN79uwB5r7F8H/8FUvg/oZAudc1lCnDZ0uY4I+gr67h7FUsNVeJx+Yqba+Hm938&#10;f0SPm85w8q1NUcHgnBJ78up9xRSKwGCMmn18VeKv+C2Xwu8NxgaVpHjHXyR8ksNnFBC31MsgYD/g&#10;FcHrX/BeKOQsuk/De4IH3Wu9VAHtkLGcfnX01fjLJ6Wjrp+l3+SPCpcN5lU+Gk/nZfmfojRuHqK/&#10;Kbxd/wAFsfinrJdrHS/B/h62YnZtt5bqYfVncL/44K8O+J//AAVw+MGvq6XPxPbSo3BKxaZDbW0g&#10;A9NieYfzNeVV8RMuWlGE5vyjuelT4MxzV6jjFeb/AMj9yJZVijZnZVVRkknAFcXqX7R/w+0fUhZX&#10;fjrwfa3jNsEEusW6SFvTaXzmv52fGn/BSt/HerzWXiTxl428TSxsVIKXU6bh/ssMZ+grT+E+t6/8&#10;eNet9P8ABnhfXtR1G4YiJbq1FrGSBnLM7DaMdzxXNV4zzCUkqGBlbu9P0NqfC+ESftsVG/l/w5/S&#10;LaXMd5bJLDIk0Ug3K6EMrA9CCOoqTNfK3/BMP4U+LfgD8BF0jxr4hXVdRvLk3MVjC/mW+joRjyUk&#10;PLZ6n+EHOO5P1GlwsiA8HPevu8DiJ1qEKlWPLJrVb28j5PFUY0qsoU5cyWz7k2aKYrZbOSMU9c46&#10;5rqTOcKKKKYBRRSMCfTFAAzBetJv44FNPyAk5AFcprfxl0LRo5c3Zmki/gjjJLH0Bxj9aAHfF74s&#10;2Hwj8LnUL4tJJK/lW0CDLTyYJx7DAJJ9B3OAfkL9rj9v74naV8NrWLwH4WC6jdyyRX2owAzyWaAZ&#10;UwxMvzlhkFuSpxhTnK6f7Z3xR8T+P7eyu/Dj6bbppYkD2N2rMbpWKkusin5ZFC8AqQc9R1rH+HNz&#10;N4t+G2nSlVdZYhIJSfmyf4QOox+NfmHGec5pha3JRfLBqyt1769Gfb8NZdgMRTvWXNJP7u2nU/J/&#10;9rr4y+MfjXrn2PxnrPiW8uYH8xRqVzKJLdh3VW4QZzjAxXlUKeIbaxkkj17Tmht13GfULPO0e7q6&#10;9PWv1E/4KA/smr8aPgjql/Y6E+qeKfDFnPqGii1wt1fOibnsgejCULhVOcOEx1Ofwv8AE3hfxt8b&#10;tdeXxfetp2n27ER6RbsUEeM/KQONw7k5P0r43LsP9djz1KiSW/Nq7+Sf/DH1lep9VajShdtaW0Vv&#10;NnV/E79tG68MzS6fpur6brV5FkEaRYEIrehlkZ1P1VW+tfPPj/8AaY+IHxAEsd7r19bxzApJHbt5&#10;IdT1B24J+nSvYLrwvYeDbdbewsYbKLOHMaDe/uSeSfqaoXPgTT/FV1HDFYiaZuDmMMT9O4r63L6u&#10;X4P3oUr/AN5pX/I8TG08bitJVLeSvb/gnjXwT/aD+IX7NnilNb8EeLte8N34YeY1ldukdwP7kqZ2&#10;Sqe6uCD6V+zv/BMb/grh4S/br1vSPh/4t0aLwp8VJrZhBNAMaTr8saFmZc8wSsoZthBU4bDdEr82&#10;j+xzDf27SNFdWjEdhlQewOf8Qa+4/wDgk5/wQ68ceD/iv4a+M/i5m8L2fh25GpaPp5Qm6v2Gdskg&#10;JHlxEHOCNzA4IUHNZZ7jsmzLCy+sL3orRpa36W7jyrD5ll2Ii6EtJbpvT5/5n6ZeGPBtlqf2ix1D&#10;Snsb62bB/dBCRwO3DcnqK838aXHi74F/FWye+FrqXgG+bEkksf77SztwGDdGjJxkEZUEnOBXVftE&#10;/tj+Ff2RNCi8QeJdatzbWkW0wh1866bgBEQ8lz1z7EngGuN+Df7fXhD9uX4Z3dzb+GdQt9Gv5pLK&#10;eK+2rIV2rllIOOjYDA8EH0r8opZfWp0vbzg/Z3tdo/QquYxnW9mpLmtff+tDqfi14H8F+ItEa+vv&#10;CseqytHvW5sVBlcYz8rp19gTivjzXPE3wWvfGIsLjUfH3hrUw5U6ffaXPEU5wPmkt8Yz33mvmj9o&#10;D9jH9p79i7xXqdx8LfG3ivW/hqZ2l0+WPU5JLjToTyIpolbHyjguq7TjPy5wI/B/7Q/7WHiXw3bS&#10;r488P6k1qNoS/s7eaeIjqu9o93619LTyDCwp+0p14yi1pq4teqszwqmcVnPkq0ZRkn2TT/FH3jpX&#10;7EOh+K4YrrSvFuuRxXC7o2lhhcqDjGAQM/lTtO/4JbDU5Lg33xD8Qqsi4XZarGF9/kkA/lXxBp37&#10;Q37YwuBFBq/hZIyc7/sloFTHflePyrd1H4sftCanowTxd8WrmRLhdrad4cUq5U8EP9mQHHbBGK86&#10;eS1KWscRD5O7/I645tSmrOlK/mrL8xnx2+HXgP4M/F/V/C+sa7a6pe6TN5b3AuHcNkAjudrYIyM8&#10;HIqhpXhj4falKG0+Oxv5Mgl47OW6cj6IrVhaT8KNamnac6XrLwyZLPNGI2f3+dg2T7gV2OjrfeDt&#10;q6X4V1yV1XD7pLZA5PcbpBVVk4JKnNt/4kl93QKcoTXvRSX+FsnfRvCejhUQ3li56CTSLiNRz7oM&#10;U23+Mul/D4SLY+N76w3HEkdtNPahl9+R+tc34v8AiprFlcq2ofD/AMTK5BAaK6tXzz6CQ03wt8Vz&#10;q0phk8AeJ7ZTj97I1vgfXe4z+da04YlR5pt28qi/zMpypN2ilfzg/wDJHYaT+2DqdjMBpPxC8SO7&#10;dDbavLG4/ESjmvff2av2kP2kfHfiu2j8D+JfiJqskbIf9Lv2vrRQTgeaZHZFU9847185W3iHTILl&#10;WuNGuLTeT5ckmnK4Y+haPeM+2a9i/Z18VfFPTtTDfDUeJmulZZZLfTrOaSJucL5sZXZt7ZbjryK9&#10;TASXNGcYV7X3jK/3NK34nBi17rg5Ur/3lb79bn7t/DvxDe6j4S0v+1zbnWDaRfbTb58nz9g8zZn+&#10;HdnHtiunRtwrzH9ni/1u9+FHhyfxZbWtp4pk0+FtUhtm3RR3Gwbwp6dewJAOQCRyfS4GG0Y6Gv3y&#10;hLmpxeuy33+fmfj1WNptflt8iSiiitTMKKKRzhfrQBHKSVPAOa8e+M3wmFppVxqOlLKXRi8sOdwC&#10;9yvHGPSvYZCOM8CqtxbmQEAdetAH5+fFrUbmyjdgSV614bF+0Tr/AMHdbj8mJ9S8NzzE3dnH8txb&#10;ZPzSRHPzDqSnB7j0r9Evjf8Ass6Z8R45JrMrp163XC5ikPuOx9x+Rr44+OP7ImteEPPe8sHNuv8A&#10;y8RDfEffI6fjivMzPLKGNpOjXV108jtwONqYap7Sk9fwPQvg98evD3xhsLa60G7ivrWFtrqhy9o6&#10;8FXU4KN6gjOa8I/bn/4JZ+Hv2k7vUPFfg+G28N+N2/eTLs8uy1dvVwoPlykf8tADuP3gSSw8i8Qf&#10;D7W/hp4mXXPD95daTqcJBW4tzgsB0DKQVdfZgRX0j+z5+3bpXj2WPRPGgj8N65IRGt1krY3h6ZBJ&#10;PlMeuG49D2r8gznhHHZdKWIwnvw623Xqv8j9Dy7iPC4pKlW9ya+4/Mjx5/wTt+KHh7UxZ3/gbUbk&#10;lghltTHNHjOMhlbGPr613fwn/wCCZfxEvHhaDw9pehWuRumvrhWbGe6x72J9sV+veq/CqLU7OOdL&#10;dJFblXYZVuPve/8AKvBvix+1D4G+DPxZtfh5qfxG8NaT4z1LyhBos9zEt2/mnEYVexb+EE5ORgc1&#10;8jPH4up+7jTbtq7Xenex9LSpYV2k6iv56Hm/wH/YX8PfCXXLHVPENzFruqWxDWzXkKw2lu/95YQW&#10;LuOgLng8gA8j1v8Aaos/FfxI/Z717SPDXjDUNF1XULOS3tLqzRoDayH7pDg7lBIwSOQCcc1VPhGf&#10;xJYapaQ6rNY67qFvLb2l+yCZrKZ0ISbaeCUchsHg7cdK+WP2Nf2U/wBqL9l/9qkX3xN+N1p8S/h0&#10;YJ0n04Tzz3Fy7A+U22WILCVbDZSQ9McgmssH+9jLEe2jF09VF397rZWVvvOjEwVOUaPsnLm0bVtP&#10;PX8LHzxrX/BJfw/8APhZdfGH9qb4j+JLvRdOuYw1lpaz35Z5XwiNIfmYsevCAetfbf8AwTA/aP8A&#10;2ev2o9OvvDvwiuJ45PC1uks2malpwspo4S20Oq5Ksu7glWJ55HNfTus694d+I3w5vvDWu6Jbahoe&#10;qRGG5tNQgE8MyZBwykYOCAc9iBXnn7PfwN+EPwAv9Vb4Y+DPCmkahKfK1GbTIo/tJHDBZH5cDoQC&#10;cdD7134nO44/DOniuZ1F8NrKKXpb9TzaWV18LWcqKUYve+sn8zh/AP8AwSv8efDX9t1Pivpvxx8R&#10;+IPCWoXFzLqnhPVYzcWzRyq+yCMBxEiIzKVIjBUJjnmuw/aO/wCCbPhn4tXT6rptkfCmukEm70wb&#10;Vl95EGFb8gcfxYr0268S6hcWDS21tewOzZURT+WwIPBBz/PI+tYMv7S/jT4a6javrPhyfxN4eLiO&#10;5uLHaNVtB/z0aAHy7hR38so2OiNzXlzxU8U1zytJKy2V1+CfzN/q1fDJzgudbvd/hd/gfC3xG/Y3&#10;+IHwVuLi7v8ATT4m0e0yWuNJtnnuNg/ia3A3k+u3dXkKftT+AtPE62Ntr1/dLlCkWnNGQemDvZcY&#10;NfshpXjPwt8X9Fa70HVLK8hBKTBCBLC+MlHU/Mjj+6wBHpXl3iP4X+A9N8Yy3Y8O6JfajId0sslr&#10;F5kp6fM2Ovv1rqy9YFVuTM4y5e8Xb71Z/gZ4iria1O+CspdpJ/npqflFqP7Umszw7NI8I6pMW4/0&#10;lki3DPqC5qPSfjf4neWN5fB05AJLJ9rJHXp/q+lftT4C0fwLqdrHHdWFlpMgH+quLdVj/BgNuPrg&#10;16RonwI8Ga/bCS10/Qb6H+9DFHIv5gV+qYDhLh3FU1LDy5k/72v9fI+JxfEOc4afLWjyv/Dofz9+&#10;IfEnirxRc7h4TcKPug3Tk9T/ANMq1/C+i+JNYWKCfwpqAKggNFMuf1AFf0AJ+y54RkAJ8P6OQf8A&#10;pzj/AMK0dL/Zx8NaY4a30XTIGXoUtkUj9K9B+HmVNWSkvmc0eNMxXVP5H5Q/sm/8E1fF3xcvPDup&#10;a7pq6D4WklW4vFuJwbu5jVs7UWPIG/AGSwwpJ5OAf0p+C37JXhf4VWflaDpMOmrJ99kBaR8dAzsS&#10;x+hOBXsOmeB7awCqkaqF9BWza6akAAUAZr6LJ8hwuW03Swydm7u7ueJmmb4jHzVSu9UraKxl6D4Y&#10;XTY1AyQO9bkUOxQBnFPEYFLXspHlhRRRTAKGG4YoooAj9QRSFAenFSkA9RTSh7HigCvNbBlIwcGs&#10;jWfDsGpW8kUsSyRyja6sMhh7it0jg5qN4+vGc0Bc+PP2mf2OI7aK41TRLcyWbZaW3A3ND6keq/qP&#10;cV8WfFX4FrEZGEGBz0Ga/Yu7tVaMghWHevm79pn9lsa/HPqWh2w3MC09qg+//tKPX/Z/KocSoysf&#10;CPwK/bT8VfszLHot+LnxD4UU7Ws5HIktB/0yY9B/snj6GvoT4YaT8I/2n9Zl+IcHhzwpqnjDSmWO&#10;DULnToG1WxTB2jzGTzExkgYOBk4614v8TfgkitLHJbNHIuQVZcMvsc9PxryHw/H4i+AfjePXfDs8&#10;ttcR5SSPrHcp3Rx0IP5g9MGviuIeEqWLhKrhfcqW6aJ+T9T6HKM6lhpqNXWH5H3x4h8M6ddorW8c&#10;UFwvBdQGrlfH3xKufhjpVrd6vosWp6PbyYvLq1Be4slJ/wBYYQMsgH3tp3DrgjOLX7NP7QnhL4/A&#10;RJIdO8QQxlptMuZQr+7xnjeme45GeQK0/FI0jVNcuBFqkBuIXMb7AXVCO2e9fhWIy+vgardWNmtG&#10;mfreHzChi4KnCV09U/6/ImW4tfFPhu11XRLm01DTb+ITQ3EEilZYyONpFeUfEn9nObxfePrGhaxe&#10;+G/FFum221Syb95GAchJUI2zR5zlHBHJwVPIyNZ8F+JPgTfXes/Dt11XSbqZ7jWPC/3Bdk8tNZ7z&#10;tinJ5Mf3JD/dY5Or8Pv2oNO+LfhI3nhe8hunVjFc2LD7PfWEinDR3EL4aFlOQQ49cZrB0pxaxOFv&#10;b8vVf0mdtKouV4fEW/z9P60PP7b9vvW/gf42sPCPxy0mDw/9pKwWHizTg50XU2z/ABnkwSHujdOx&#10;Iwa+lYbi38UeH7d7W8tdUgnUyRXUT+ZE6nkEN3GO4rg7z4OaB8ffAk+n+Mr2y1K31VWibTBbpNFI&#10;evzbsjjGcjHYjBxXkOifs2eKf2Mb9Y/hdrMmqeH3cvc+E9VvGltZBjn7NcEFoJMdm3qeAcda7qlX&#10;CYimnP3Kn/kr/wDkfy9DjpYfEUajVJ80V30kv8/zPafFvwjS0Z9ZS6jsL+eMwi8tpGguAOoXcvLA&#10;dcNlfavH7tvin8M3ub/SLPRfifZxtkQPeLpeqP0+XMn7iQ89cxA4re8B/tN6T8V9audGvLO90jxD&#10;YnbdaNqjeVdQD+8g6TIeokjLKc9a9PtZNH07TilnE8EifNJmRSXPr7/TiuSMquHfLON12ez9H/wT&#10;plCFZc17PutH81/wDw3w/wDtlTa1cnT/AB3pniP4X3ExEaHXdPZLLeeNouYt8J+u4Zr6/wD2ffgv&#10;pE/hyDVk1lbwyR+ZFc2UgRRkZGHHUfSvHfFd4fFmhRWFpbiVT+6l88Axyocgq6nIIIOMHINct8M/&#10;Afif9mTVJR4C1eK20S9PmTeFdRlMmk7upFs4BktCSe2+Mf8APKvQUsLKmqkE4S7Xuvk918/vPHxd&#10;DGy5qUZJrvaz/wCD8j7X0Dx5q3gC4Vbm7OqaauAfOLGUD1Vz1+h/TrXqPhjxfYeKrBbiyuI5kbGQ&#10;GG5DjoR2NfFVp8dr77BbxeK/CPjTw+J/l329odYtEbuTLZ+YyL7ypH71r6F8TrOy8Y6fF4X1XVLn&#10;Wbhlhht7OyuJd+T0l2oUSMdSZCqgDOa+24f4kzbA1I4fFUpVKcrWe7V9rPqv6ufK5jkeBxNN1Y1Y&#10;xqL5J27pbP5H2tHJk4HWpVbPI4JrI02+aSBN5UuQN23pnvitCKXdzyMV+0xd0mfnTVnYtg5oqNX7&#10;55p6tmqELRRRQAUUUUAFFFFAAQD1phBHBp9BGRigCF4gwxjmqN5p4kzkA1ongkelNkAI5FAHl3xQ&#10;+AuhfEe2cahYoZ+ds8fySr+I6j2Oa+Pv2jf2Sn+H0wlVlu9PuGIhlxhgcZ2sPXHev0HuYA4Iwa83&#10;+P8A8KpfiR4TMFsVFzbOZY0PAk4wRnsaloaZ+UPjr4ZTaFqCXVjJPZ3Vu2+KaBjHJEw7gjnNe3fs&#10;Y/E3TfGOn3Ph/wAQER+LoC0kTcgarEOd65/jH8S8nuMjONP4rfDG40+5ngmt5I5omKsjLgg14nrf&#10;gi90nVoryzea1urVxLDNExSSJh0Kkcg18xxHw3RzSg4vSa2f6Puj3MmzmrgKynHWPVf5dmfV+p+H&#10;H0u8CRLIPtBztcA4I/Wvjz/gph+xdrQ00/G74XNc6N458NAPrUFoxA1izUcyPGOHeMdSeWQHnKrX&#10;vHws/alWTTVsPGDRW2oWoHl30ihLe6H96R8YRx3zhTnIPUCr48/aE0Fnc3/i3w3p9jccYfVYSrA8&#10;YChstn0A56V+FQwePyfH2lTemjVtJL/Jn63LF4XM8HbnSvs76p/pY8Q/Yj/a/wBC/aH8L2ya1q8O&#10;g+JtNjButP3sjzkcb4SB86scZA5XPI6E+t+KPiFa6lLNHZwSMkZAZ5J2I5Hp0zivgv4o/A/TT8Ud&#10;W1LwrFPa6U920tkyK0LIOu5AcMq7skDggY6duk8A/E7x18PbmLfdf21bwsCIb9S+4DsXGGxx619n&#10;j+A5YimsVglZSV+WWjV+lz53CcZewqPD4qV3F25ls7dT6j8beANJ+MWlR2up6M093aNutL+0le2v&#10;bF+oeGZCGVvx5HByOK4mw+Nnjf8AZw8ULY+NrSXxn4P3BI9YCCHUbQdhcADY5HTedoOckg8HQ8I/&#10;t8W0MVvHrHhvUNIeIj95ZRm5gB9cD5/0r03RP2rfgn8TNJEeo6vGNWEZWaD7HMZJh15QLnOOuQBX&#10;yMMuzDA1PZV6DnDtZ6ejWz/qx9PPH4HGUva06qjPurfiuq/E9K+F+reGfjFoi3vhvVo7pYQPPgIK&#10;T2pIBAeM8jPbsRyCa6qPwYsF5E0jK5Ixv3YHpyK+K/DXirTtJ+Kt1Lp2m31n4WuZAkCxTNb3dkOh&#10;kidCCuTklMlT0INfWvh74JfEOSKGTRviLCbOZAUfU9CiuZ1Ujg7keME49Vr6HFcAY6cI1sGtJJPl&#10;k7SXkz57D8YYaEpUsS9YtpNap+nVHtWgwJYXdlbLIWlmty+MnOYyoJ59nX8q9A8NiSNlwTx9K80+&#10;BX7Psnw/vrjVNT13VfE+v3sYhkvLwJFHDHnd5cMKAJGhbk9WJAyxwMe06JoxRVJHTnpX6tw1gMRg&#10;8vp4bEu8o/PTor+R+c51iqWIxc6tDZ/K772NnR2bYM8dK2bdjgZAqjYWZRQMHFaEKEAHnFfQpHkl&#10;iMnipQcHNRIp4A5NSUwJKKB0FFABRRRQAUUUUAFFFFACMu72IqN1JGOQalpHAwTjmgCtIuecVBLB&#10;uB75q5KAMYGM1GyjBOOaAPLPjh8CYPiPa/aLZYodSjGNzD5Zh6H396+WfH/wHvtLu5IbnT54XB7x&#10;nB+h7196SKOOBVG8iUoSVBIqXG5Skfnv4P8A2Xde8ReKbSSztLi1jhlWRrp0KLEAevPU+wr2jx5+&#10;xz4U8eaRLazaHptnM58xLq2tI45on/vBgv5jvX0hcwJkfKKr/ZYmzlFOf8KykoX1X4IfPKOidj4C&#10;8Z/8E4NY0lnfT1ttXgzwFIjl/Jjj8jXn2qfsVa1bS7JNA1FG7gW7H9QK/T9rCEDiNeahltIyoygN&#10;VZPUlSZ+fPwM/wCCf9xqXiA3fiDS/I0lEYGGcFXuCRgYA5GDznjpXe3X/BNDw9Ldl7PUdStIic+W&#10;ypKB7A4HH1r7ClsolGQiilW0iByEUc0+S41Jnzd8Pf2A/CnhO6Se4iutWmjOQLggRj/gKgZ/HIr3&#10;HRvAqWiIqxqFUAAAYArrba1jByEUEGr1rAn90cU1ETbMnTfD4gAwgBFbNnYhMYX9KsxxKCAAADVm&#10;ONRnAHFUoiEggCqOKnVAPShQABgVKFHJx0pgIi4GcEGnqvc0i/eHvT6ACiiigD//2VBLAQItABQA&#10;BgAIAAAAIQA+WqknCgEAABUCAAATAAAAAAAAAAAAAAAAAAAAAABbQ29udGVudF9UeXBlc10ueG1s&#10;UEsBAi0AFAAGAAgAAAAhADj9If/WAAAAlAEAAAsAAAAAAAAAAAAAAAAAOwEAAF9yZWxzLy5yZWxz&#10;UEsBAi0AFAAGAAgAAAAhAO/huZh7AwAAAAcAAA4AAAAAAAAAAAAAAAAAOgIAAGRycy9lMm9Eb2Mu&#10;eG1sUEsBAi0AFAAGAAgAAAAhAFhgsxu6AAAAIgEAABkAAAAAAAAAAAAAAAAA4QUAAGRycy9fcmVs&#10;cy9lMm9Eb2MueG1sLnJlbHNQSwECLQAUAAYACAAAACEA8Bueed4AAAAIAQAADwAAAAAAAAAAAAAA&#10;AADSBgAAZHJzL2Rvd25yZXYueG1sUEsBAi0ACgAAAAAAAAAhACcW4TX8HwAA/B8AABUAAAAAAAAA&#10;AAAAAAAA3QcAAGRycy9tZWRpYS9pbWFnZTEuanBlZ1BLBQYAAAAABgAGAH0BAAAMKAAAAAA=&#10;">
            <v:imagedata r:id="rId13" o:title=""/>
            <o:lock v:ext="edit" aspectratio="f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10F8" w:rsidRDefault="004F10F8" w:rsidP="001F710C">
      <w:pPr>
        <w:ind w:left="708" w:firstLine="708"/>
      </w:pPr>
      <w:r>
        <w:tab/>
      </w:r>
    </w:p>
    <w:p w:rsidR="004F10F8" w:rsidRDefault="004F10F8" w:rsidP="001C1B47">
      <w:pPr>
        <w:ind w:left="708" w:firstLine="708"/>
      </w:pPr>
      <w:r>
        <w:t>____________      _______________     ___________</w:t>
      </w:r>
      <w:r>
        <w:tab/>
        <w:t xml:space="preserve">      ____________</w:t>
      </w:r>
      <w:r>
        <w:tab/>
        <w:t>_________</w:t>
      </w:r>
      <w:r>
        <w:tab/>
      </w:r>
      <w:r>
        <w:tab/>
      </w:r>
      <w:r>
        <w:tab/>
      </w:r>
    </w:p>
    <w:p w:rsidR="004F10F8" w:rsidRDefault="004F10F8" w:rsidP="00FA4850">
      <w:r>
        <w:t xml:space="preserve">C. </w:t>
      </w:r>
      <w:r>
        <w:tab/>
        <w:t xml:space="preserve">Complete the blanks with </w:t>
      </w:r>
      <w:r w:rsidRPr="0067547F">
        <w:rPr>
          <w:b/>
        </w:rPr>
        <w:t>‘’ a’’</w:t>
      </w:r>
      <w:r>
        <w:t xml:space="preserve"> or </w:t>
      </w:r>
      <w:r>
        <w:rPr>
          <w:b/>
        </w:rPr>
        <w:t>‘’ an’’.(15</w:t>
      </w:r>
      <w:r w:rsidRPr="0067547F">
        <w:rPr>
          <w:b/>
        </w:rPr>
        <w:t xml:space="preserve"> PTS)</w:t>
      </w:r>
      <w:r>
        <w:rPr>
          <w:b/>
        </w:rPr>
        <w:t>( Boşlukları ‘a’ ya da ‘an ‘ ile doldurun)</w:t>
      </w:r>
    </w:p>
    <w:tbl>
      <w:tblPr>
        <w:tblW w:w="6900" w:type="dxa"/>
        <w:tblInd w:w="599" w:type="dxa"/>
        <w:tblCellMar>
          <w:left w:w="70" w:type="dxa"/>
          <w:right w:w="70" w:type="dxa"/>
        </w:tblCellMar>
        <w:tblLook w:val="00A0"/>
      </w:tblPr>
      <w:tblGrid>
        <w:gridCol w:w="6900"/>
      </w:tblGrid>
      <w:tr w:rsidR="004F10F8" w:rsidRPr="00ED6459" w:rsidTr="00541D7A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F10F8" w:rsidRPr="0067547F" w:rsidRDefault="004F10F8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1.She is …….. ugly girl. She is not beautiful.</w:t>
            </w:r>
          </w:p>
        </w:tc>
      </w:tr>
      <w:tr w:rsidR="004F10F8" w:rsidRPr="00ED6459" w:rsidTr="00541D7A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F10F8" w:rsidRPr="0067547F" w:rsidRDefault="004F10F8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2. …… FBI agent investigates the crime around the World.</w:t>
            </w:r>
          </w:p>
        </w:tc>
      </w:tr>
      <w:tr w:rsidR="004F10F8" w:rsidRPr="00ED6459" w:rsidTr="00541D7A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F10F8" w:rsidRPr="0067547F" w:rsidRDefault="004F10F8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3. My daughter is in ……….. university called Atatürk university  in Erzurum.</w:t>
            </w:r>
          </w:p>
        </w:tc>
      </w:tr>
      <w:tr w:rsidR="004F10F8" w:rsidRPr="00ED6459" w:rsidTr="00541D7A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F10F8" w:rsidRPr="0067547F" w:rsidRDefault="004F10F8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4. He is …….. Egytpian but he lives in Turkey.</w:t>
            </w:r>
            <w:r w:rsidRPr="0067547F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4F10F8" w:rsidRPr="00ED6459" w:rsidTr="00541D7A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F10F8" w:rsidRPr="0067547F" w:rsidRDefault="004F10F8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5. ……. Sister is a female child of your parents.</w:t>
            </w:r>
            <w:r w:rsidRPr="0067547F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4F10F8" w:rsidRDefault="004F10F8" w:rsidP="00FA485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10F8" w:rsidRDefault="004F10F8" w:rsidP="00FA4850">
      <w:pPr>
        <w:rPr>
          <w:b/>
        </w:rPr>
      </w:pPr>
      <w:r>
        <w:rPr>
          <w:noProof/>
          <w:lang w:eastAsia="tr-TR"/>
        </w:rPr>
        <w:pict>
          <v:shape id="_x0000_s1036" type="#_x0000_t202" style="position:absolute;margin-left:222.95pt;margin-top:23.9pt;width:296.25pt;height:81.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75LQIAAFIEAAAOAAAAZHJzL2Uyb0RvYy54bWysVNuO0zAQfUfiHyy/06TpbRs1XS1dihC7&#10;gLTwAY7jNBa2J9huk+7XM3baUi3wgsiD5fGMj2fOmcnqtteKHIR1EkxBx6OUEmE4VNLsCvrt6/bN&#10;DSXOM1MxBUYU9CgcvV2/frXq2lxk0ICqhCUIYlzetQVtvG/zJHG8EZq5EbTCoLMGq5lH0+6SyrIO&#10;0bVKsjSdJx3YqrXAhXN4ej846Tri17Xg/nNdO+GJKijm5uNq41qGNVmvWL6zrG0kP6XB/iELzaTB&#10;Ry9Q98wzsrfyNygtuQUHtR9x0AnUteQi1oDVjNMX1Tw1rBWxFiTHtRea3P+D5Z8OXyyRVUEn6YIS&#10;wzSK9Ci8NOTj3u/dnmSBo651OYY+tRjs+7fQo9axXtc+AP/uiIFNw8xO3FkLXSNYhTmOw83k6uqA&#10;4wJI2T1ChU+xvYcI1NdWBwKREoLoqNXxoo/oPeF4OFnMs8liRglH3zjNlvP58AbLz9db6/x7AZqE&#10;TUEtNkCEZ4cH50M6LD+HhNccKFltpVLRsLtyoyw5MGyWbfxiBS/ClCFdQZezbDYw8FeINH5/gtDS&#10;Y9crqQt6cwlieeDtnaliT3om1bDHlJU5ERm4G1j0fdkPup31KaE6IrMWhibHocRNA/aZkg4bvKDu&#10;x55ZQYn6YFCd5Xg6DRMRjelskaFhrz3ltYcZjlAF9ZQM242PUxR4M3CHKtYy8hvkHjI5pYyNG2k/&#10;DVmYjGs7Rv36Fax/AgAA//8DAFBLAwQUAAYACAAAACEAkjXxlOEAAAALAQAADwAAAGRycy9kb3du&#10;cmV2LnhtbEyPy07DMBBF90j8gzVIbBC124Y2DXEqhASCHbQVbN14mkT4EWw3DX/PdAW7Gc3RnXPL&#10;9WgNGzDEzjsJ04kAhq72unONhN326TYHFpNyWhnvUMIPRlhXlxelKrQ/uXccNqlhFOJioSS0KfUF&#10;57Fu0ao48T06uh18sCrRGhqugzpRuDV8JsSCW9U5+tCqHh9brL82Ryshz16Gz/g6f/uoFwezSjfL&#10;4fk7SHl9NT7cA0s4pj8YzvqkDhU57f3R6ciMhCy7WxFKw5IqnAExzzNgewmzqRDAq5L/71D9AgAA&#10;//8DAFBLAQItABQABgAIAAAAIQC2gziS/gAAAOEBAAATAAAAAAAAAAAAAAAAAAAAAABbQ29udGVu&#10;dF9UeXBlc10ueG1sUEsBAi0AFAAGAAgAAAAhADj9If/WAAAAlAEAAAsAAAAAAAAAAAAAAAAALwEA&#10;AF9yZWxzLy5yZWxzUEsBAi0AFAAGAAgAAAAhAGOlXvktAgAAUgQAAA4AAAAAAAAAAAAAAAAALgIA&#10;AGRycy9lMm9Eb2MueG1sUEsBAi0AFAAGAAgAAAAhAJI18ZThAAAACwEAAA8AAAAAAAAAAAAAAAAA&#10;hwQAAGRycy9kb3ducmV2LnhtbFBLBQYAAAAABAAEAPMAAACVBQAAAAA=&#10;">
            <v:textbox>
              <w:txbxContent>
                <w:p w:rsidR="004F10F8" w:rsidRDefault="004F10F8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10.45 :_____________________________________________</w:t>
                  </w:r>
                </w:p>
                <w:p w:rsidR="004F10F8" w:rsidRDefault="004F10F8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11.10 :_____________________________________________</w:t>
                  </w:r>
                </w:p>
                <w:p w:rsidR="004F10F8" w:rsidRDefault="004F10F8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08.30 :_____________________________________________</w:t>
                  </w:r>
                </w:p>
                <w:p w:rsidR="004F10F8" w:rsidRDefault="004F10F8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05.15 :_____________________________________________</w:t>
                  </w:r>
                </w:p>
                <w:p w:rsidR="004F10F8" w:rsidRPr="00070B30" w:rsidRDefault="004F10F8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12.00 :_____________________________________________</w:t>
                  </w:r>
                </w:p>
              </w:txbxContent>
            </v:textbox>
          </v:shape>
        </w:pict>
      </w:r>
      <w:r>
        <w:t xml:space="preserve">D. </w:t>
      </w:r>
      <w:r w:rsidRPr="0067547F">
        <w:rPr>
          <w:b/>
        </w:rPr>
        <w:t>English alphabet.</w:t>
      </w:r>
      <w:r>
        <w:rPr>
          <w:b/>
        </w:rPr>
        <w:tab/>
        <w:t>(10 pts)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E. Write the ‘time’(Saatleri yazınız)(10 pts)</w:t>
      </w:r>
    </w:p>
    <w:p w:rsidR="004F10F8" w:rsidRDefault="004F10F8" w:rsidP="005D57C9">
      <w:pPr>
        <w:pStyle w:val="NoSpacing"/>
        <w:numPr>
          <w:ilvl w:val="0"/>
          <w:numId w:val="3"/>
        </w:numPr>
        <w:rPr>
          <w:b/>
        </w:rPr>
      </w:pPr>
      <w:r w:rsidRPr="0067547F">
        <w:rPr>
          <w:b/>
        </w:rPr>
        <w:t>GTYU:__________</w:t>
      </w:r>
      <w:r>
        <w:rPr>
          <w:b/>
        </w:rPr>
        <w:t>________</w:t>
      </w:r>
      <w:r>
        <w:rPr>
          <w:b/>
        </w:rPr>
        <w:tab/>
      </w:r>
    </w:p>
    <w:p w:rsidR="004F10F8" w:rsidRDefault="004F10F8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AFRE:___________________</w:t>
      </w:r>
    </w:p>
    <w:p w:rsidR="004F10F8" w:rsidRDefault="004F10F8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MOPI:__________________</w:t>
      </w:r>
    </w:p>
    <w:p w:rsidR="004F10F8" w:rsidRDefault="004F10F8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WLKB:__________________</w:t>
      </w:r>
    </w:p>
    <w:p w:rsidR="004F10F8" w:rsidRPr="0067547F" w:rsidRDefault="004F10F8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CSSD:__________________</w:t>
      </w:r>
    </w:p>
    <w:p w:rsidR="004F10F8" w:rsidRDefault="004F10F8" w:rsidP="0067547F">
      <w:pPr>
        <w:pStyle w:val="NoSpacing"/>
      </w:pPr>
    </w:p>
    <w:p w:rsidR="004F10F8" w:rsidRDefault="004F10F8" w:rsidP="0067547F">
      <w:pPr>
        <w:pStyle w:val="NoSpacing"/>
      </w:pPr>
    </w:p>
    <w:p w:rsidR="004F10F8" w:rsidRDefault="004F10F8" w:rsidP="0067547F">
      <w:pPr>
        <w:pStyle w:val="NoSpacing"/>
      </w:pPr>
    </w:p>
    <w:p w:rsidR="004F10F8" w:rsidRDefault="004F10F8" w:rsidP="0067547F">
      <w:pPr>
        <w:pStyle w:val="NoSpacing"/>
        <w:rPr>
          <w:b/>
        </w:rPr>
      </w:pPr>
      <w:r>
        <w:t xml:space="preserve">F. Write </w:t>
      </w:r>
      <w:r>
        <w:rPr>
          <w:b/>
        </w:rPr>
        <w:t>‘’in-on-between-over-in front of-behind-under-next to ‘’.  (16 pts)(Şekillerin altına uygun edatı yazınız)</w:t>
      </w:r>
    </w:p>
    <w:p w:rsidR="004F10F8" w:rsidRDefault="004F10F8" w:rsidP="0067547F">
      <w:pPr>
        <w:pStyle w:val="NoSpacing"/>
      </w:pPr>
      <w:r>
        <w:rPr>
          <w:noProof/>
          <w:lang w:eastAsia="tr-TR"/>
        </w:rPr>
        <w:pict>
          <v:shape id="Resim 4" o:spid="_x0000_s1037" type="#_x0000_t75" style="position:absolute;margin-left:-1.5pt;margin-top:11.15pt;width:235.5pt;height:50.25pt;z-index:-251659264;visibility:visible">
            <v:imagedata r:id="rId14" o:title=""/>
          </v:shape>
        </w:pict>
      </w:r>
    </w:p>
    <w:p w:rsidR="004F10F8" w:rsidRDefault="004F10F8" w:rsidP="003027E3">
      <w:pPr>
        <w:tabs>
          <w:tab w:val="left" w:pos="8430"/>
        </w:tabs>
      </w:pPr>
      <w:r>
        <w:rPr>
          <w:noProof/>
          <w:lang w:eastAsia="tr-TR"/>
        </w:rPr>
        <w:pict>
          <v:shape id="Resim 12" o:spid="_x0000_s1038" type="#_x0000_t75" style="position:absolute;margin-left:380.25pt;margin-top:5.25pt;width:40.5pt;height:42.75pt;z-index:-251658240;visibility:visible">
            <v:imagedata r:id="rId15" o:title=""/>
          </v:shape>
        </w:pict>
      </w:r>
      <w:r>
        <w:rPr>
          <w:noProof/>
          <w:lang w:eastAsia="tr-TR"/>
        </w:rPr>
        <w:pict>
          <v:shape id="Resim 7" o:spid="_x0000_s1039" type="#_x0000_t75" style="position:absolute;margin-left:246.75pt;margin-top:6pt;width:105.75pt;height:42pt;z-index:-251660288;visibility:visible">
            <v:imagedata r:id="rId16" o:title=""/>
          </v:shape>
        </w:pict>
      </w:r>
      <w:r>
        <w:tab/>
      </w:r>
    </w:p>
    <w:p w:rsidR="004F10F8" w:rsidRDefault="004F10F8" w:rsidP="003027E3">
      <w:pPr>
        <w:tabs>
          <w:tab w:val="left" w:pos="8430"/>
        </w:tabs>
      </w:pPr>
    </w:p>
    <w:p w:rsidR="004F10F8" w:rsidRDefault="004F10F8" w:rsidP="003027E3">
      <w:pPr>
        <w:tabs>
          <w:tab w:val="left" w:pos="8430"/>
        </w:tabs>
      </w:pPr>
      <w:r>
        <w:t>………….   ……………  ………………  ………………  ………………     ……………….      …………………..   ……………………….</w:t>
      </w:r>
    </w:p>
    <w:p w:rsidR="004F10F8" w:rsidRDefault="004F10F8" w:rsidP="003027E3">
      <w:pPr>
        <w:tabs>
          <w:tab w:val="left" w:pos="8430"/>
        </w:tabs>
      </w:pPr>
      <w:r>
        <w:t xml:space="preserve">G. Choose the right answer. ( Each correct answer </w:t>
      </w:r>
      <w:r>
        <w:rPr>
          <w:b/>
        </w:rPr>
        <w:t>4</w:t>
      </w:r>
      <w:r w:rsidRPr="0007111E">
        <w:rPr>
          <w:b/>
        </w:rPr>
        <w:t xml:space="preserve"> pts</w:t>
      </w:r>
      <w:r>
        <w:t>)</w:t>
      </w:r>
    </w:p>
    <w:p w:rsidR="004F10F8" w:rsidRDefault="004F10F8" w:rsidP="003027E3">
      <w:pPr>
        <w:tabs>
          <w:tab w:val="left" w:pos="8430"/>
        </w:tabs>
      </w:pPr>
    </w:p>
    <w:p w:rsidR="004F10F8" w:rsidRDefault="004F10F8" w:rsidP="003027E3">
      <w:pPr>
        <w:tabs>
          <w:tab w:val="left" w:pos="8430"/>
        </w:tabs>
      </w:pPr>
      <w:r>
        <w:t>1. My mother __________  her room at the moment.</w:t>
      </w:r>
    </w:p>
    <w:p w:rsidR="004F10F8" w:rsidRDefault="004F10F8" w:rsidP="00184F06">
      <w:pPr>
        <w:pStyle w:val="NoSpacing"/>
        <w:numPr>
          <w:ilvl w:val="0"/>
          <w:numId w:val="5"/>
        </w:numPr>
      </w:pPr>
      <w:r>
        <w:t>are cleaning</w:t>
      </w:r>
    </w:p>
    <w:p w:rsidR="004F10F8" w:rsidRDefault="004F10F8" w:rsidP="00184F06">
      <w:pPr>
        <w:pStyle w:val="NoSpacing"/>
        <w:numPr>
          <w:ilvl w:val="0"/>
          <w:numId w:val="5"/>
        </w:numPr>
      </w:pPr>
      <w:r>
        <w:t xml:space="preserve"> clean</w:t>
      </w:r>
    </w:p>
    <w:p w:rsidR="004F10F8" w:rsidRDefault="004F10F8" w:rsidP="00184F06">
      <w:pPr>
        <w:pStyle w:val="NoSpacing"/>
        <w:numPr>
          <w:ilvl w:val="0"/>
          <w:numId w:val="5"/>
        </w:numPr>
      </w:pPr>
      <w:r>
        <w:t>cleans</w:t>
      </w:r>
    </w:p>
    <w:p w:rsidR="004F10F8" w:rsidRDefault="004F10F8" w:rsidP="00184F06">
      <w:pPr>
        <w:pStyle w:val="NoSpacing"/>
        <w:numPr>
          <w:ilvl w:val="0"/>
          <w:numId w:val="5"/>
        </w:numPr>
      </w:pPr>
      <w:r>
        <w:t>is cleaning</w:t>
      </w:r>
    </w:p>
    <w:p w:rsidR="004F10F8" w:rsidRDefault="004F10F8" w:rsidP="00184F06">
      <w:pPr>
        <w:pStyle w:val="NoSpacing"/>
      </w:pPr>
    </w:p>
    <w:p w:rsidR="004F10F8" w:rsidRDefault="004F10F8" w:rsidP="00184F06">
      <w:pPr>
        <w:pStyle w:val="NoSpacing"/>
      </w:pPr>
      <w:r>
        <w:t>2. ___ people ______  about their new school , now ?</w:t>
      </w:r>
    </w:p>
    <w:p w:rsidR="004F10F8" w:rsidRDefault="004F10F8" w:rsidP="00184F06">
      <w:pPr>
        <w:pStyle w:val="NoSpacing"/>
      </w:pPr>
    </w:p>
    <w:p w:rsidR="004F10F8" w:rsidRDefault="004F10F8" w:rsidP="00184F06">
      <w:pPr>
        <w:pStyle w:val="NoSpacing"/>
        <w:numPr>
          <w:ilvl w:val="0"/>
          <w:numId w:val="8"/>
        </w:numPr>
      </w:pPr>
      <w:r>
        <w:t>do / talking</w:t>
      </w:r>
    </w:p>
    <w:p w:rsidR="004F10F8" w:rsidRDefault="004F10F8" w:rsidP="00184F06">
      <w:pPr>
        <w:pStyle w:val="NoSpacing"/>
        <w:numPr>
          <w:ilvl w:val="0"/>
          <w:numId w:val="8"/>
        </w:numPr>
      </w:pPr>
      <w:r>
        <w:t>are/talking</w:t>
      </w:r>
    </w:p>
    <w:p w:rsidR="004F10F8" w:rsidRDefault="004F10F8" w:rsidP="00184F06">
      <w:pPr>
        <w:pStyle w:val="NoSpacing"/>
        <w:numPr>
          <w:ilvl w:val="0"/>
          <w:numId w:val="8"/>
        </w:numPr>
      </w:pPr>
      <w:r>
        <w:t>does/talk</w:t>
      </w:r>
    </w:p>
    <w:p w:rsidR="004F10F8" w:rsidRDefault="004F10F8" w:rsidP="00184F06">
      <w:pPr>
        <w:pStyle w:val="NoSpacing"/>
        <w:numPr>
          <w:ilvl w:val="0"/>
          <w:numId w:val="8"/>
        </w:numPr>
      </w:pPr>
      <w:r>
        <w:t>is/talking</w:t>
      </w:r>
    </w:p>
    <w:p w:rsidR="004F10F8" w:rsidRDefault="004F10F8" w:rsidP="000009D8">
      <w:pPr>
        <w:pStyle w:val="NoSpacing"/>
        <w:ind w:left="720"/>
      </w:pPr>
    </w:p>
    <w:p w:rsidR="004F10F8" w:rsidRDefault="004F10F8" w:rsidP="00184F06">
      <w:pPr>
        <w:pStyle w:val="NoSpacing"/>
      </w:pPr>
      <w:r>
        <w:t>3.  what is his job?</w:t>
      </w:r>
      <w:r w:rsidRPr="00184F06">
        <w:t xml:space="preserve"> </w:t>
      </w:r>
    </w:p>
    <w:p w:rsidR="004F10F8" w:rsidRDefault="004F10F8" w:rsidP="00184F06">
      <w:pPr>
        <w:pStyle w:val="NoSpacing"/>
      </w:pPr>
      <w:r>
        <w:rPr>
          <w:noProof/>
          <w:lang w:eastAsia="tr-TR"/>
        </w:rPr>
        <w:pict>
          <v:shape id="Resim 13" o:spid="_x0000_s1040" type="#_x0000_t75" style="position:absolute;margin-left:127.35pt;margin-top:1.1pt;width:81.1pt;height:1in;z-index:-251657216;visibility:visible">
            <v:imagedata r:id="rId17" o:title=""/>
          </v:shape>
        </w:pict>
      </w:r>
    </w:p>
    <w:p w:rsidR="004F10F8" w:rsidRDefault="004F10F8" w:rsidP="00184F06">
      <w:pPr>
        <w:pStyle w:val="NoSpacing"/>
        <w:numPr>
          <w:ilvl w:val="0"/>
          <w:numId w:val="9"/>
        </w:numPr>
      </w:pPr>
      <w:r>
        <w:t>Principal</w:t>
      </w:r>
    </w:p>
    <w:p w:rsidR="004F10F8" w:rsidRDefault="004F10F8" w:rsidP="00184F06">
      <w:pPr>
        <w:pStyle w:val="NoSpacing"/>
        <w:numPr>
          <w:ilvl w:val="0"/>
          <w:numId w:val="9"/>
        </w:numPr>
      </w:pPr>
      <w:r>
        <w:t>Gardener</w:t>
      </w:r>
    </w:p>
    <w:p w:rsidR="004F10F8" w:rsidRDefault="004F10F8" w:rsidP="00184F06">
      <w:pPr>
        <w:pStyle w:val="NoSpacing"/>
        <w:numPr>
          <w:ilvl w:val="0"/>
          <w:numId w:val="9"/>
        </w:numPr>
      </w:pPr>
      <w:r>
        <w:t>Carpenter</w:t>
      </w:r>
    </w:p>
    <w:p w:rsidR="004F10F8" w:rsidRDefault="004F10F8" w:rsidP="00184F06">
      <w:pPr>
        <w:pStyle w:val="NoSpacing"/>
        <w:numPr>
          <w:ilvl w:val="0"/>
          <w:numId w:val="9"/>
        </w:numPr>
      </w:pPr>
      <w:r>
        <w:t>Police officer</w:t>
      </w:r>
    </w:p>
    <w:p w:rsidR="004F10F8" w:rsidRDefault="004F10F8" w:rsidP="00184F06">
      <w:pPr>
        <w:pStyle w:val="NoSpacing"/>
      </w:pPr>
    </w:p>
    <w:p w:rsidR="004F10F8" w:rsidRDefault="004F10F8" w:rsidP="00184F06">
      <w:pPr>
        <w:pStyle w:val="NoSpacing"/>
      </w:pPr>
    </w:p>
    <w:p w:rsidR="004F10F8" w:rsidRDefault="004F10F8" w:rsidP="00184F06">
      <w:pPr>
        <w:pStyle w:val="NoSpacing"/>
      </w:pPr>
      <w:r>
        <w:t>4. A police officer _______pull out teeth but ______ stop the cars .</w:t>
      </w:r>
    </w:p>
    <w:p w:rsidR="004F10F8" w:rsidRDefault="004F10F8" w:rsidP="000457FB">
      <w:pPr>
        <w:pStyle w:val="NoSpacing"/>
        <w:ind w:left="720"/>
      </w:pPr>
    </w:p>
    <w:p w:rsidR="004F10F8" w:rsidRDefault="004F10F8" w:rsidP="000457FB">
      <w:pPr>
        <w:pStyle w:val="NoSpacing"/>
        <w:numPr>
          <w:ilvl w:val="0"/>
          <w:numId w:val="12"/>
        </w:numPr>
      </w:pPr>
      <w:r>
        <w:t>Can/can’t</w:t>
      </w:r>
    </w:p>
    <w:p w:rsidR="004F10F8" w:rsidRDefault="004F10F8" w:rsidP="000457FB">
      <w:pPr>
        <w:pStyle w:val="NoSpacing"/>
        <w:numPr>
          <w:ilvl w:val="0"/>
          <w:numId w:val="12"/>
        </w:numPr>
      </w:pPr>
      <w:r>
        <w:t xml:space="preserve">Can’t / can </w:t>
      </w:r>
    </w:p>
    <w:p w:rsidR="004F10F8" w:rsidRDefault="004F10F8" w:rsidP="000457FB">
      <w:pPr>
        <w:pStyle w:val="NoSpacing"/>
        <w:numPr>
          <w:ilvl w:val="0"/>
          <w:numId w:val="12"/>
        </w:numPr>
      </w:pPr>
      <w:r>
        <w:rPr>
          <w:noProof/>
          <w:lang w:eastAsia="tr-TR"/>
        </w:rPr>
        <w:pict>
          <v:shape id="Resim 20" o:spid="_x0000_s1041" type="#_x0000_t75" style="position:absolute;left:0;text-align:left;margin-left:378.2pt;margin-top:8.2pt;width:107.45pt;height:79.85pt;z-index:-251653120;visibility:visible">
            <v:imagedata r:id="rId18" o:title=""/>
          </v:shape>
        </w:pict>
      </w:r>
      <w:r>
        <w:t>Can/can</w:t>
      </w:r>
    </w:p>
    <w:p w:rsidR="004F10F8" w:rsidRDefault="004F10F8" w:rsidP="00070B30">
      <w:pPr>
        <w:pStyle w:val="NoSpacing"/>
        <w:numPr>
          <w:ilvl w:val="0"/>
          <w:numId w:val="12"/>
        </w:numPr>
      </w:pPr>
      <w:r>
        <w:rPr>
          <w:noProof/>
          <w:lang w:eastAsia="tr-TR"/>
        </w:rPr>
        <w:pict>
          <v:shape id="Resim 14" o:spid="_x0000_s1042" type="#_x0000_t75" style="position:absolute;left:0;text-align:left;margin-left:276.2pt;margin-top:-.25pt;width:86.5pt;height:68.35pt;z-index:-251652096;visibility:visible">
            <v:imagedata r:id="rId19" o:title=""/>
          </v:shape>
        </w:pict>
      </w:r>
      <w:r>
        <w:t>Can’t / Can’t</w:t>
      </w:r>
    </w:p>
    <w:p w:rsidR="004F10F8" w:rsidRDefault="004F10F8" w:rsidP="00184F06">
      <w:pPr>
        <w:pStyle w:val="NoSpacing"/>
        <w:ind w:left="720"/>
      </w:pPr>
    </w:p>
    <w:p w:rsidR="004F10F8" w:rsidRDefault="004F10F8" w:rsidP="00070B30">
      <w:pPr>
        <w:pStyle w:val="NoSpacing"/>
      </w:pPr>
      <w:r>
        <w:t>5.  The weather is ______ in İzmir and ________ in Kars.</w:t>
      </w:r>
    </w:p>
    <w:p w:rsidR="004F10F8" w:rsidRDefault="004F10F8" w:rsidP="00070B30">
      <w:pPr>
        <w:pStyle w:val="NoSpacing"/>
      </w:pPr>
    </w:p>
    <w:p w:rsidR="004F10F8" w:rsidRDefault="004F10F8" w:rsidP="00070B30">
      <w:pPr>
        <w:pStyle w:val="NoSpacing"/>
        <w:numPr>
          <w:ilvl w:val="0"/>
          <w:numId w:val="16"/>
        </w:numPr>
      </w:pPr>
      <w:r>
        <w:t>Sunny /</w:t>
      </w:r>
      <w:r w:rsidRPr="00070B30">
        <w:t xml:space="preserve"> </w:t>
      </w:r>
      <w:r>
        <w:t>Foggy</w:t>
      </w:r>
    </w:p>
    <w:p w:rsidR="004F10F8" w:rsidRDefault="004F10F8" w:rsidP="00070B30">
      <w:pPr>
        <w:pStyle w:val="NoSpacing"/>
        <w:numPr>
          <w:ilvl w:val="0"/>
          <w:numId w:val="16"/>
        </w:numPr>
      </w:pPr>
      <w:r>
        <w:rPr>
          <w:noProof/>
          <w:lang w:eastAsia="tr-TR"/>
        </w:rPr>
        <w:pict>
          <v:shape id="_x0000_s1043" type="#_x0000_t202" style="position:absolute;left:0;text-align:left;margin-left:394.75pt;margin-top:3.55pt;width:85.3pt;height:21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iPdKgIAAFAEAAAOAAAAZHJzL2Uyb0RvYy54bWysVMGO0zAQvSPxD5bvNGna0m7UdLV0KULs&#10;AtLCBziO01jYnmA7TcrXM3baUi1wQfhgeTLj55n3ZrK+HbQiB2GdBFPQ6SSlRBgOlTT7gn79snu1&#10;osR5ZiqmwIiCHoWjt5uXL9Z9m4sMGlCVsARBjMv7tqCN922eJI43QjM3gVYYdNZgNfNo2n1SWdYj&#10;ulZJlqavkx5s1Vrgwjn8ej866Sbi17Xg/lNdO+GJKijm5uNu416GPdmsWb63rG0kP6XB/iELzaTB&#10;Ry9Q98wz0ln5G5SW3IKD2k846ATqWnIRa8Bqpumzap4a1opYC5Lj2gtN7v/B8o+Hz5bICrVbUmKY&#10;Ro0ehZeGfOh85zqSBYr61uUY+dRirB/ewIDhsVzXPgD/5oiBbcPMXtxZC30jWIUpTsPN5OrqiOMC&#10;SNk/QoVPsc5DBBpqqwN/yAhBdJTqeJFHDJ7w8GS6ms2m6OLoy5bzWRb1S1h+vt1a598J0CQcCmpR&#10;/ojODg/Oh2xYfg4JjzlQstpJpaJh9+VWWXJg2Cq7uGIBz8KUIX1BbxbZYiTgrxBpXH+C0NJjzyup&#10;C7q6BLE80PbWVLEjPZNqPGPKypx4DNSNJPqhHKJq87M8JVRHJNbC2OI4knhowP6gpMf2Lqj73jEr&#10;KFHvDYpzM53PwzxEY75YIpXEXnvKaw8zHKEK6ikZj1sfZyjwZuAORaxl5DeoPWZyShnbNtJ+GrEw&#10;F9d2jPr1I9j8BAAA//8DAFBLAwQUAAYACAAAACEANwFq+94AAAAIAQAADwAAAGRycy9kb3ducmV2&#10;LnhtbEyPwU7DMBBE70j8g7VIXBC1S2mahDgVQgLBDdoKrm7sJhH2OthuGv6e5QS3Wc1o9k21npxl&#10;owmx9yhhPhPADDZe99hK2G0fr3NgMSnUyno0Er5NhHV9flapUvsTvplxk1pGJRhLJaFLaSg5j01n&#10;nIozPxgk7+CDU4nO0HId1InKneU3QmTcqR7pQ6cG89CZ5nNzdBLy2+fxI74sXt+b7GCLdLUan76C&#10;lJcX0/0dsGSm9BeGX3xCh5qY9v6IOjIrYZUXS4qSmAMjv8gEib2EpVgAryv+f0D9AwAA//8DAFBL&#10;AQItABQABgAIAAAAIQC2gziS/gAAAOEBAAATAAAAAAAAAAAAAAAAAAAAAABbQ29udGVudF9UeXBl&#10;c10ueG1sUEsBAi0AFAAGAAgAAAAhADj9If/WAAAAlAEAAAsAAAAAAAAAAAAAAAAALwEAAF9yZWxz&#10;Ly5yZWxzUEsBAi0AFAAGAAgAAAAhAPXaI90qAgAAUAQAAA4AAAAAAAAAAAAAAAAALgIAAGRycy9l&#10;Mm9Eb2MueG1sUEsBAi0AFAAGAAgAAAAhADcBavveAAAACAEAAA8AAAAAAAAAAAAAAAAAhAQAAGRy&#10;cy9kb3ducmV2LnhtbFBLBQYAAAAABAAEAPMAAACPBQAAAAA=&#10;">
            <v:textbox>
              <w:txbxContent>
                <w:p w:rsidR="004F10F8" w:rsidRDefault="004F10F8" w:rsidP="0007111E">
                  <w:pPr>
                    <w:jc w:val="center"/>
                  </w:pPr>
                  <w:r>
                    <w:t>İZMİR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280.45pt;margin-top:6.35pt;width:67.75pt;height:18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aJ9JwIAAE8EAAAOAAAAZHJzL2Uyb0RvYy54bWysVMGO0zAQvSPxD5bvNGloy27UdLV0KULs&#10;AtLCBziO01jYHmO7Tbpfz9hpS7UgDogcLI9n/Dzz3kyWN4NWZC+cl2AqOp3klAjDoZFmW9FvXzev&#10;rijxgZmGKTCiogfh6c3q5Ytlb0tRQAeqEY4giPFlbyvahWDLLPO8E5r5CVhh0NmC0yyg6bZZ41iP&#10;6FplRZ4vsh5cYx1w4T2e3o1Oukr4bSt4+Ny2XgSiKoq5hbS6tNZxzVZLVm4ds53kxzTYP2ShmTT4&#10;6BnqjgVGdk7+BqUld+ChDRMOOoO2lVykGrCaaf6smseOWZFqQXK8PdPk/x8s/7T/4ohsULsFJYZp&#10;1OhBBGnIx13Y+R0pIkW99SVGPlqMDcNbGDA8levtPfDvnhhYd8xsxa1z0HeCNZjiNN7MLq6OOD6C&#10;1P0DNPgU2wVIQEPrdOQPGSGIjlIdzvKIIRCOh1eLfFbMKeHoKl7n82J8gZWny9b58F6AJnFTUYfq&#10;J3C2v/chJsPKU0h8y4OSzUYqlQy3rdfKkT3DTtmkL+X/LEwZ0lf0eo55/B0iT9+fILQM2PJKaqzo&#10;HMTKyNo706SGDEyqcY8pK3OkMTI3chiGekiizU/q1NAckFcHY4fjROKmA/dESY/dXVH/Y8ecoER9&#10;MKjN9XQ2i+OQjNn8TYGGu/TUlx5mOEJVNFAybtchjVBkwMAtatjKxG8Ue8zkmDJ2baL9OGFxLC7t&#10;FPXrP7D6CQAA//8DAFBLAwQUAAYACAAAACEAI/s9798AAAAJAQAADwAAAGRycy9kb3ducmV2Lnht&#10;bEyPwU7DMBBE70j8g7VIXFBrU4LbhDgVQgLRG7QIrm68TSJiO9huGv6e5QTH1TzNvC3Xk+3ZiCF2&#10;3im4ngtg6GpvOtcoeNs9zlbAYtLO6N47VPCNEdbV+VmpC+NP7hXHbWoYlbhYaAVtSkPBeaxbtDrO&#10;/YCOsoMPVic6Q8NN0Ccqtz1fCCG51Z2jhVYP+NBi/bk9WgWr7Hn8iJubl/daHvo8XS3Hp6+g1OXF&#10;dH8HLOGU/mD41Sd1qMhp74/ORNYruJUiJ5SCxRIYATKXGbC9giwXwKuS//+g+gEAAP//AwBQSwEC&#10;LQAUAAYACAAAACEAtoM4kv4AAADhAQAAEwAAAAAAAAAAAAAAAAAAAAAAW0NvbnRlbnRfVHlwZXNd&#10;LnhtbFBLAQItABQABgAIAAAAIQA4/SH/1gAAAJQBAAALAAAAAAAAAAAAAAAAAC8BAABfcmVscy8u&#10;cmVsc1BLAQItABQABgAIAAAAIQA9WaJ9JwIAAE8EAAAOAAAAAAAAAAAAAAAAAC4CAABkcnMvZTJv&#10;RG9jLnhtbFBLAQItABQABgAIAAAAIQAj+z3v3wAAAAkBAAAPAAAAAAAAAAAAAAAAAIEEAABkcnMv&#10;ZG93bnJldi54bWxQSwUGAAAAAAQABADzAAAAjQUAAAAA&#10;">
            <v:textbox>
              <w:txbxContent>
                <w:p w:rsidR="004F10F8" w:rsidRDefault="004F10F8" w:rsidP="0007111E">
                  <w:pPr>
                    <w:jc w:val="center"/>
                  </w:pPr>
                  <w:r>
                    <w:t>KARS</w:t>
                  </w:r>
                </w:p>
              </w:txbxContent>
            </v:textbox>
          </v:shape>
        </w:pict>
      </w:r>
      <w:r>
        <w:t>Stormy/Cloudy</w:t>
      </w:r>
    </w:p>
    <w:p w:rsidR="004F10F8" w:rsidRDefault="004F10F8" w:rsidP="00070B30">
      <w:pPr>
        <w:pStyle w:val="NoSpacing"/>
        <w:numPr>
          <w:ilvl w:val="0"/>
          <w:numId w:val="16"/>
        </w:numPr>
      </w:pPr>
      <w:r>
        <w:t>Cloudy/Rainy</w:t>
      </w:r>
    </w:p>
    <w:p w:rsidR="004F10F8" w:rsidRDefault="004F10F8" w:rsidP="00070B30">
      <w:pPr>
        <w:pStyle w:val="NoSpacing"/>
        <w:numPr>
          <w:ilvl w:val="0"/>
          <w:numId w:val="16"/>
        </w:numPr>
      </w:pPr>
      <w:r>
        <w:t>Sunny/Cloudy</w:t>
      </w:r>
    </w:p>
    <w:p w:rsidR="004F10F8" w:rsidRDefault="004F10F8" w:rsidP="002E5994">
      <w:pPr>
        <w:pStyle w:val="NoSpacing"/>
      </w:pPr>
      <w:r>
        <w:rPr>
          <w:noProof/>
          <w:lang w:eastAsia="tr-TR"/>
        </w:rPr>
        <w:pict>
          <v:shape id="Eksi 19" o:spid="_x0000_s1045" style="position:absolute;margin-left:72.25pt;margin-top:11.8pt;width:21.15pt;height:1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860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5LiwIAAG4FAAAOAAAAZHJzL2Uyb0RvYy54bWysVEtv2zAMvg/YfxB0X+0EfQZ1iqBdhwFd&#10;W6wdelZkKRYqi5qkxMl+/SjJdoKuuwzLQRHNjx8fInl5tW012QjnFZiKTo5KSoThUCuzquiP59tP&#10;55T4wEzNNBhR0Z3w9Gr+8cNlZ2diCg3oWjiCJMbPOlvRJgQ7KwrPG9EyfwRWGFRKcC0LKLpVUTvW&#10;IXuri2lZnhYduNo64MJ7/HqTlXSe+KUUPDxI6UUguqIYW0inS+cynsX8ks1WjtlG8T4M9g9RtEwZ&#10;dDpS3bDAyNqpP6haxR14kOGIQ1uAlIqLlANmMynfZPPUMCtSLlgcb8cy+f9Hy+83j46oGt/ughLD&#10;Wnyjz69eERSxNp31M4Q82UfXSx6vMdGtdG38xxTINtVzN9ZTbAPh+HF6en5anlDCUTUtzzDByFns&#10;ja3z4YuAlsRLRfGNm2/KrH0qJdvc+ZDxAy461CaeHrSqb5XWSYjdIq61IxuG77xcTXo/Byj0Gi2L&#10;mFHOId3CTovM+l1IrEOMOnlPHbjnrF8n+XPDapHdnJT4GxwNEaT0tEGyyCoxwJG3JxiQmSTy5hx7&#10;bDQTqXFHw/JvAWXDEZ08ggmjYasMuPeMdRi9ZvxQmFyOWJkl1DvsDAd5ZLzltwof6Y758MgczghO&#10;E859eMBDaugqCv2Nkgbcr/e+Rzy2Lmop6XDmKup/rpkTlOivBpv6YnJ8HIc0CccnZ1MU3KFmeagx&#10;6/Ya8LknuGEsT9eID3q4SgftC66HRfSKKmY4+q4oD24QrkPeBbhguFgsEgwH07JwZ54sj+SxqrH/&#10;nrcvzNm+UwO2+D0M88lmb3o1Y6OlgcU6gFSpkfd17euNQ50apl9AcWscygm1X5Pz3wAAAP//AwBQ&#10;SwMEFAAGAAgAAAAhAFe78CzfAAAACQEAAA8AAABkcnMvZG93bnJldi54bWxMj0FLw0AQhe+C/2EZ&#10;wYu0G2MTS8ymiNCDCIVWDz1us2M2mJ1Ns9s0/fdOT3p8zMeb75WryXVixCG0nhQ8zhMQSLU3LTUK&#10;vj7XsyWIEDUZ3XlCBRcMsKpub0pdGH+mLY672AguoVBoBTbGvpAy1BadDnPfI/Ht2w9OR45DI82g&#10;z1zuOpkmSS6dbok/WN3jm8X6Z3dyCsbjh7lkm3dtt8/d+rifjNs8GKXu76bXFxARp/gHw1Wf1aFi&#10;p4M/kQmi47xYZIwqSJ9yEFdgmfOWg4IsT0FWpfy/oPoFAAD//wMAUEsBAi0AFAAGAAgAAAAhALaD&#10;OJL+AAAA4QEAABMAAAAAAAAAAAAAAAAAAAAAAFtDb250ZW50X1R5cGVzXS54bWxQSwECLQAUAAYA&#10;CAAAACEAOP0h/9YAAACUAQAACwAAAAAAAAAAAAAAAAAvAQAAX3JlbHMvLnJlbHNQSwECLQAUAAYA&#10;CAAAACEA0jZOS4sCAABuBQAADgAAAAAAAAAAAAAAAAAuAgAAZHJzL2Uyb0RvYy54bWxQSwECLQAU&#10;AAYACAAAACEAV7vwLN8AAAAJAQAADwAAAAAAAAAAAAAAAADlBAAAZHJzL2Rvd25yZXYueG1sUEsF&#10;BgAAAAAEAAQA8wAAAPEFAAAAAA==&#10;" path="m35604,79161r197397,l233001,127849r-197397,l35604,79161xe" fillcolor="black" strokecolor="white" strokeweight="2pt">
            <v:path arrowok="t" o:connecttype="custom" o:connectlocs="35604,79161;233001,79161;233001,127849;35604,127849;35604,79161" o:connectangles="0,0,0,0,0"/>
          </v:shape>
        </w:pict>
      </w:r>
      <w:r>
        <w:rPr>
          <w:noProof/>
          <w:lang w:eastAsia="tr-TR"/>
        </w:rPr>
        <w:pict>
          <v:shape id="Artı 18" o:spid="_x0000_s1046" style="position:absolute;margin-left:169.65pt;margin-top:12.3pt;width:12.7pt;height:15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290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ixkwIAAG4FAAAOAAAAZHJzL2Uyb0RvYy54bWysVM1u2zAMvg/YOwi6r46D/qxBnSJo0WFA&#10;0QZrh54VWYqNSaImKXGyt9o77MFGSbYTdN1lWA6KaJEfyY8/V9c7rchWON+CqWh5MqFEGA51a9YV&#10;/fp89+EjJT4wUzMFRlR0Lzy9nr9/d9XZmZhCA6oWjiCI8bPOVrQJwc6KwvNGaOZPwAqDjxKcZgFF&#10;ty5qxzpE16qYTibnRQeutg648B6/3uZHOk/4UgoeHqX0IhBVUYwtpNOlcxXPYn7FZmvHbNPyPgz2&#10;D1Fo1hp0OkLdssDIxrV/QOmWO/AgwwkHXYCULRcpB8ymnLzK5qlhVqRckBxvR5r8/4PlD9ulI22N&#10;tcNKGaaxRgsXfv0kKCM5nfUz1HmyS9dLHq8x0510Ov5jDmSXCN2PhIpdIBw/lufl9BJp5/hUXpYX&#10;F4nw4mBsnQ+fBGgSLxXFIjdLtfGJSra99wGdovqgFv0pE08Pqq3vWqWSELtF3ChHtgzrvFqXMXS0&#10;O9JCKVoWMaGcQrqFvRIZ9YuQyAMGPU3eUwceMOtvZf7csFpkN2cT/A2OhgiSW2UQLKJKDHDE7QEG&#10;zQwScXOsvW40E6lxR8PJ3wLKhqN28ggmjIa6NeDeMlZh9Jr1B2IyHZGZFdR77AwHeWS85Xct1uie&#10;+bBkDmcEy4pzHx7xkAq6ikJ/o6QB9+Ot71EfWxdfKelw5irqv2+YE5Sozwab+rI8PY1DmoTTs4sp&#10;Cu74ZXX8Yjb6BrDcJW4Yy9M16gc1XKUD/YLrAfs5hcsMR98V5cFRkoWbkHcBLhguFoukhoNpWbg3&#10;T5ZH8Mhq7L/n3Qtztm/UgB3+AMN8stmrXs260dLAYhNAtqmRD7z2fONQp4bpF1DcGsdy0jqsyflv&#10;AAAA//8DAFBLAwQUAAYACAAAACEA1W47Ed8AAAAJAQAADwAAAGRycy9kb3ducmV2LnhtbEyPQU+D&#10;QBCF7yb+h82YeDF2aUFakaFpTExNPbXW+wIjkO7OEnZL6b93Pelx8r68902+nowWIw2us4wwn0Ug&#10;iCtbd9wgHD/fHlcgnFdcK22ZEK7kYF3c3uQqq+2F9zQefCNCCbtMIbTe95mUrmrJKDezPXHIvu1g&#10;lA/n0Mh6UJdQbrRcRFEqjeo4LLSqp9eWqtPhbBBs+dBcP+baOvvOm6+92p524xbx/m7avIDwNPk/&#10;GH71gzoUwam0Z66d0Ahx/BwHFGGRpCACEKfJEkSJ8JSsQBa5/P9B8QMAAP//AwBQSwECLQAUAAYA&#10;CAAAACEAtoM4kv4AAADhAQAAEwAAAAAAAAAAAAAAAAAAAAAAW0NvbnRlbnRfVHlwZXNdLnhtbFBL&#10;AQItABQABgAIAAAAIQA4/SH/1gAAAJQBAAALAAAAAAAAAAAAAAAAAC8BAABfcmVscy8ucmVsc1BL&#10;AQItABQABgAIAAAAIQAz1wixkwIAAG4FAAAOAAAAAAAAAAAAAAAAAC4CAABkcnMvZTJvRG9jLnht&#10;bFBLAQItABQABgAIAAAAIQDVbjsR3wAAAAkBAAAPAAAAAAAAAAAAAAAAAO0EAABkcnMvZG93bnJl&#10;di54bWxQSwUGAAAAAAQABADzAAAA+QUAAAAA&#10;" path="m21379,76917r40298,l61677,25419r37936,l99613,76917r40298,l139911,114853r-40298,l99613,166351r-37936,l61677,114853r-40298,l21379,76917xe" fillcolor="black" strokecolor="white" strokeweight="2pt">
            <v:path arrowok="t" o:connecttype="custom" o:connectlocs="21379,76917;61677,76917;61677,25419;99613,25419;99613,76917;139911,76917;139911,114853;99613,114853;99613,166351;61677,166351;61677,114853;21379,114853;21379,76917" o:connectangles="0,0,0,0,0,0,0,0,0,0,0,0,0"/>
          </v:shape>
        </w:pict>
      </w:r>
    </w:p>
    <w:p w:rsidR="004F10F8" w:rsidRDefault="004F10F8" w:rsidP="002E5994">
      <w:pPr>
        <w:pStyle w:val="NoSpacing"/>
      </w:pPr>
      <w:r>
        <w:t xml:space="preserve">6. EIGHTY ONE              TWENTY TWO           THIRTEEN = </w:t>
      </w:r>
      <w:r>
        <w:rPr>
          <w:u w:val="single"/>
        </w:rPr>
        <w:t xml:space="preserve">     ?___     </w:t>
      </w:r>
      <w:r>
        <w:t xml:space="preserve">     </w:t>
      </w:r>
    </w:p>
    <w:p w:rsidR="004F10F8" w:rsidRDefault="004F10F8" w:rsidP="002E5994">
      <w:pPr>
        <w:pStyle w:val="NoSpacing"/>
      </w:pPr>
    </w:p>
    <w:p w:rsidR="004F10F8" w:rsidRDefault="004F10F8" w:rsidP="002E5994">
      <w:pPr>
        <w:pStyle w:val="NoSpacing"/>
        <w:numPr>
          <w:ilvl w:val="0"/>
          <w:numId w:val="14"/>
        </w:numPr>
      </w:pPr>
      <w:r>
        <w:t>Eighty nine</w:t>
      </w:r>
    </w:p>
    <w:p w:rsidR="004F10F8" w:rsidRDefault="004F10F8" w:rsidP="002E5994">
      <w:pPr>
        <w:pStyle w:val="NoSpacing"/>
        <w:numPr>
          <w:ilvl w:val="0"/>
          <w:numId w:val="14"/>
        </w:numPr>
      </w:pPr>
      <w:r>
        <w:t>Seventy two</w:t>
      </w:r>
      <w:bookmarkStart w:id="0" w:name="_GoBack"/>
      <w:bookmarkEnd w:id="0"/>
    </w:p>
    <w:p w:rsidR="004F10F8" w:rsidRDefault="004F10F8" w:rsidP="002E5994">
      <w:pPr>
        <w:pStyle w:val="NoSpacing"/>
        <w:numPr>
          <w:ilvl w:val="0"/>
          <w:numId w:val="14"/>
        </w:numPr>
      </w:pPr>
      <w:r>
        <w:t>Sixty two</w:t>
      </w:r>
    </w:p>
    <w:p w:rsidR="004F10F8" w:rsidRDefault="004F10F8" w:rsidP="002E5994">
      <w:pPr>
        <w:pStyle w:val="NoSpacing"/>
        <w:numPr>
          <w:ilvl w:val="0"/>
          <w:numId w:val="14"/>
        </w:numPr>
      </w:pPr>
      <w:r>
        <w:t>Twenty three.</w:t>
      </w:r>
    </w:p>
    <w:p w:rsidR="004F10F8" w:rsidRDefault="004F10F8" w:rsidP="002E5994">
      <w:pPr>
        <w:pStyle w:val="NoSpacing"/>
      </w:pPr>
      <w:hyperlink r:id="rId20" w:history="1">
        <w:r w:rsidRPr="006B7131">
          <w:rPr>
            <w:rStyle w:val="Hyperlink"/>
          </w:rPr>
          <w:t>www.sorubak.com</w:t>
        </w:r>
      </w:hyperlink>
      <w:r>
        <w:t xml:space="preserve"> </w:t>
      </w:r>
    </w:p>
    <w:p w:rsidR="004F10F8" w:rsidRDefault="004F10F8" w:rsidP="000009D8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 w:rsidRPr="000009D8">
        <w:rPr>
          <w:b/>
          <w:i/>
        </w:rPr>
        <w:t>ERGİN SOYDAN</w:t>
      </w:r>
    </w:p>
    <w:p w:rsidR="004F10F8" w:rsidRDefault="004F10F8" w:rsidP="000009D8">
      <w:pPr>
        <w:pStyle w:val="NoSpacing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9D8">
        <w:t>ENGLISH TEACHER</w:t>
      </w:r>
    </w:p>
    <w:p w:rsidR="004F10F8" w:rsidRDefault="004F10F8" w:rsidP="000009D8">
      <w:pPr>
        <w:pStyle w:val="NoSpacing"/>
      </w:pPr>
      <w:r>
        <w:rPr>
          <w:noProof/>
          <w:lang w:eastAsia="tr-TR"/>
        </w:rPr>
        <w:pict>
          <v:shape id="Resim 23" o:spid="_x0000_s1047" type="#_x0000_t75" style="position:absolute;margin-left:156.4pt;margin-top:10.9pt;width:188.15pt;height:93.2pt;z-index:251662336;visibility:visible">
            <v:imagedata r:id="rId21" o:title=""/>
          </v:shape>
        </w:pict>
      </w:r>
    </w:p>
    <w:p w:rsidR="004F10F8" w:rsidRPr="003027E3" w:rsidRDefault="004F10F8" w:rsidP="000009D8">
      <w:pPr>
        <w:pStyle w:val="NoSpacing"/>
        <w:ind w:left="3540" w:firstLine="708"/>
      </w:pPr>
    </w:p>
    <w:sectPr w:rsidR="004F10F8" w:rsidRPr="003027E3" w:rsidSect="00541D7A">
      <w:pgSz w:w="11906" w:h="16838"/>
      <w:pgMar w:top="720" w:right="720" w:bottom="720" w:left="720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0F8" w:rsidRDefault="004F10F8" w:rsidP="000457FB">
      <w:pPr>
        <w:spacing w:after="0" w:line="240" w:lineRule="auto"/>
      </w:pPr>
      <w:r>
        <w:separator/>
      </w:r>
    </w:p>
  </w:endnote>
  <w:endnote w:type="continuationSeparator" w:id="0">
    <w:p w:rsidR="004F10F8" w:rsidRDefault="004F10F8" w:rsidP="0004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ni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0F8" w:rsidRDefault="004F10F8" w:rsidP="000457FB">
      <w:pPr>
        <w:spacing w:after="0" w:line="240" w:lineRule="auto"/>
      </w:pPr>
      <w:r>
        <w:separator/>
      </w:r>
    </w:p>
  </w:footnote>
  <w:footnote w:type="continuationSeparator" w:id="0">
    <w:p w:rsidR="004F10F8" w:rsidRDefault="004F10F8" w:rsidP="0004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213C"/>
    <w:multiLevelType w:val="hybridMultilevel"/>
    <w:tmpl w:val="5868011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BD808EF"/>
    <w:multiLevelType w:val="hybridMultilevel"/>
    <w:tmpl w:val="E404F9D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45123E3"/>
    <w:multiLevelType w:val="hybridMultilevel"/>
    <w:tmpl w:val="02BE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23405"/>
    <w:multiLevelType w:val="hybridMultilevel"/>
    <w:tmpl w:val="A62202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A01220"/>
    <w:multiLevelType w:val="hybridMultilevel"/>
    <w:tmpl w:val="FAA8AD12"/>
    <w:lvl w:ilvl="0" w:tplc="041F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CB3D8F"/>
    <w:multiLevelType w:val="hybridMultilevel"/>
    <w:tmpl w:val="96524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FB34F9"/>
    <w:multiLevelType w:val="hybridMultilevel"/>
    <w:tmpl w:val="32D8D6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143E1"/>
    <w:multiLevelType w:val="hybridMultilevel"/>
    <w:tmpl w:val="46B04B20"/>
    <w:lvl w:ilvl="0" w:tplc="614274B2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8">
    <w:nsid w:val="41134A34"/>
    <w:multiLevelType w:val="hybridMultilevel"/>
    <w:tmpl w:val="016CDED2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>
    <w:nsid w:val="50650A25"/>
    <w:multiLevelType w:val="hybridMultilevel"/>
    <w:tmpl w:val="A52280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203AF1"/>
    <w:multiLevelType w:val="hybridMultilevel"/>
    <w:tmpl w:val="C13EEF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AC08E7"/>
    <w:multiLevelType w:val="hybridMultilevel"/>
    <w:tmpl w:val="4B2661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620644"/>
    <w:multiLevelType w:val="hybridMultilevel"/>
    <w:tmpl w:val="00D09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D60A07"/>
    <w:multiLevelType w:val="hybridMultilevel"/>
    <w:tmpl w:val="AFC6F2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5B2590"/>
    <w:multiLevelType w:val="hybridMultilevel"/>
    <w:tmpl w:val="A34068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BE4D39"/>
    <w:multiLevelType w:val="hybridMultilevel"/>
    <w:tmpl w:val="A288E3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5"/>
  </w:num>
  <w:num w:numId="9">
    <w:abstractNumId w:val="15"/>
  </w:num>
  <w:num w:numId="10">
    <w:abstractNumId w:val="14"/>
  </w:num>
  <w:num w:numId="11">
    <w:abstractNumId w:val="0"/>
  </w:num>
  <w:num w:numId="12">
    <w:abstractNumId w:val="9"/>
  </w:num>
  <w:num w:numId="13">
    <w:abstractNumId w:val="12"/>
  </w:num>
  <w:num w:numId="14">
    <w:abstractNumId w:val="13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FBE"/>
    <w:rsid w:val="000009D8"/>
    <w:rsid w:val="000369ED"/>
    <w:rsid w:val="000457FB"/>
    <w:rsid w:val="00070B30"/>
    <w:rsid w:val="0007111E"/>
    <w:rsid w:val="000E563D"/>
    <w:rsid w:val="000F4E25"/>
    <w:rsid w:val="001452E6"/>
    <w:rsid w:val="00177FBE"/>
    <w:rsid w:val="00184F06"/>
    <w:rsid w:val="001B7BE6"/>
    <w:rsid w:val="001C12C9"/>
    <w:rsid w:val="001C1B47"/>
    <w:rsid w:val="001F710C"/>
    <w:rsid w:val="0023550B"/>
    <w:rsid w:val="002B038B"/>
    <w:rsid w:val="002C45AE"/>
    <w:rsid w:val="002E5994"/>
    <w:rsid w:val="003027E3"/>
    <w:rsid w:val="00364E79"/>
    <w:rsid w:val="00377D55"/>
    <w:rsid w:val="004C0F59"/>
    <w:rsid w:val="004F10F8"/>
    <w:rsid w:val="00541D7A"/>
    <w:rsid w:val="00555108"/>
    <w:rsid w:val="005909C9"/>
    <w:rsid w:val="005D57C9"/>
    <w:rsid w:val="005E1884"/>
    <w:rsid w:val="006227B6"/>
    <w:rsid w:val="00642D88"/>
    <w:rsid w:val="0067547F"/>
    <w:rsid w:val="006B47E4"/>
    <w:rsid w:val="006B7131"/>
    <w:rsid w:val="007E49F4"/>
    <w:rsid w:val="00867F19"/>
    <w:rsid w:val="00936609"/>
    <w:rsid w:val="00977F00"/>
    <w:rsid w:val="0098750F"/>
    <w:rsid w:val="00A21566"/>
    <w:rsid w:val="00BD1704"/>
    <w:rsid w:val="00C06911"/>
    <w:rsid w:val="00CF5711"/>
    <w:rsid w:val="00D46751"/>
    <w:rsid w:val="00ED6459"/>
    <w:rsid w:val="00EF4AB3"/>
    <w:rsid w:val="00F82164"/>
    <w:rsid w:val="00FA4850"/>
    <w:rsid w:val="00FD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8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F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7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A4850"/>
    <w:pPr>
      <w:ind w:left="720"/>
      <w:contextualSpacing/>
    </w:pPr>
  </w:style>
  <w:style w:type="paragraph" w:styleId="NoSpacing">
    <w:name w:val="No Spacing"/>
    <w:uiPriority w:val="99"/>
    <w:qFormat/>
    <w:rsid w:val="00F82164"/>
    <w:rPr>
      <w:lang w:eastAsia="en-US"/>
    </w:rPr>
  </w:style>
  <w:style w:type="character" w:styleId="LineNumber">
    <w:name w:val="line number"/>
    <w:basedOn w:val="DefaultParagraphFont"/>
    <w:uiPriority w:val="99"/>
    <w:semiHidden/>
    <w:rsid w:val="000457FB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457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457F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457FB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457F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457F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0457FB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D467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1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310</Words>
  <Characters>1772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19</cp:revision>
  <dcterms:created xsi:type="dcterms:W3CDTF">2012-12-01T13:41:00Z</dcterms:created>
  <dcterms:modified xsi:type="dcterms:W3CDTF">2012-12-23T10:23:00Z</dcterms:modified>
</cp:coreProperties>
</file>