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1D" w:rsidRDefault="0012621D" w:rsidP="001F710C">
      <w:pPr>
        <w:ind w:left="708" w:firstLine="708"/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left:0;text-align:left;margin-left:29.35pt;margin-top:-2.55pt;width:475.5pt;height:57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" adj="4174,3600" strokeweight="2pt">
            <v:textbox>
              <w:txbxContent>
                <w:p w:rsidR="0012621D" w:rsidRPr="00F82164" w:rsidRDefault="0012621D" w:rsidP="00F82164">
                  <w:pPr>
                    <w:ind w:left="708"/>
                    <w:rPr>
                      <w:rFonts w:ascii="Vani" w:hAnsi="Vani" w:cs="Vani"/>
                    </w:rPr>
                  </w:pPr>
                  <w:r w:rsidRPr="00F82164">
                    <w:rPr>
                      <w:rFonts w:ascii="Vani" w:hAnsi="Vani" w:cs="Vani"/>
                    </w:rPr>
                    <w:t xml:space="preserve">EYYÜP GÖNCÜ HIGH SCHOOL                                            </w:t>
                  </w:r>
                  <w:r w:rsidRPr="00F82164">
                    <w:rPr>
                      <w:rFonts w:ascii="Vani" w:hAnsi="Vani" w:cs="Vani"/>
                      <w:sz w:val="28"/>
                    </w:rPr>
                    <w:t>1</w:t>
                  </w:r>
                  <w:r>
                    <w:rPr>
                      <w:rFonts w:ascii="Vani" w:hAnsi="Vani" w:cs="Vani"/>
                    </w:rPr>
                    <w:t>s</w:t>
                  </w:r>
                  <w:r w:rsidRPr="00F82164">
                    <w:rPr>
                      <w:rFonts w:ascii="Vani" w:hAnsi="Vani" w:cs="Vani"/>
                    </w:rPr>
                    <w:t xml:space="preserve">t TERM </w:t>
                  </w:r>
                  <w:r w:rsidRPr="00F82164">
                    <w:rPr>
                      <w:rFonts w:ascii="Vani" w:hAnsi="Vani" w:cs="Vani"/>
                      <w:sz w:val="28"/>
                    </w:rPr>
                    <w:t>2</w:t>
                  </w:r>
                  <w:r w:rsidRPr="00F82164">
                    <w:rPr>
                      <w:rFonts w:ascii="Vani" w:hAnsi="Vani" w:cs="Vani"/>
                    </w:rPr>
                    <w:t xml:space="preserve">nd EXAM FOR </w:t>
                  </w:r>
                  <w:r w:rsidRPr="00F82164">
                    <w:rPr>
                      <w:rFonts w:ascii="Vani" w:hAnsi="Vani" w:cs="Vani"/>
                      <w:sz w:val="28"/>
                    </w:rPr>
                    <w:t>9</w:t>
                  </w:r>
                  <w:r w:rsidRPr="00F82164">
                    <w:rPr>
                      <w:rFonts w:ascii="Vani" w:hAnsi="Vani" w:cs="Vani"/>
                    </w:rPr>
                    <w:t>th</w:t>
                  </w:r>
                  <w:r w:rsidRPr="00F82164">
                    <w:rPr>
                      <w:rFonts w:ascii="Vani" w:hAnsi="Vani" w:cs="Vani"/>
                      <w:sz w:val="32"/>
                    </w:rPr>
                    <w:t xml:space="preserve"> </w:t>
                  </w:r>
                  <w:r w:rsidRPr="00F82164">
                    <w:rPr>
                      <w:rFonts w:ascii="Vani" w:hAnsi="Vani" w:cs="Vani"/>
                    </w:rPr>
                    <w:t>GRADES</w:t>
                  </w:r>
                </w:p>
                <w:p w:rsidR="0012621D" w:rsidRDefault="0012621D" w:rsidP="00F82164">
                  <w:pPr>
                    <w:jc w:val="center"/>
                  </w:pPr>
                </w:p>
              </w:txbxContent>
            </v:textbox>
          </v:shape>
        </w:pict>
      </w:r>
    </w:p>
    <w:p w:rsidR="0012621D" w:rsidRDefault="0012621D" w:rsidP="001F710C">
      <w:pPr>
        <w:ind w:left="708" w:firstLine="708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left:0;text-align:left;margin-left:-7.8pt;margin-top:18.6pt;width:192.75pt;height:81.35pt;z-index:-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" strokeweight="2pt">
            <v:textbox>
              <w:txbxContent>
                <w:p w:rsidR="0012621D" w:rsidRPr="0065353C" w:rsidRDefault="0012621D" w:rsidP="0065353C">
                  <w:pPr>
                    <w:pStyle w:val="NoSpacing"/>
                    <w:rPr>
                      <w:b/>
                    </w:rPr>
                  </w:pPr>
                  <w:r w:rsidRPr="0065353C">
                    <w:rPr>
                      <w:b/>
                    </w:rPr>
                    <w:t>Name/surname:</w:t>
                  </w:r>
                </w:p>
                <w:p w:rsidR="0012621D" w:rsidRPr="00FA4850" w:rsidRDefault="0012621D" w:rsidP="001F710C">
                  <w:pPr>
                    <w:rPr>
                      <w:b/>
                    </w:rPr>
                  </w:pPr>
                  <w:r w:rsidRPr="00FA4850">
                    <w:rPr>
                      <w:b/>
                    </w:rPr>
                    <w:t>Class/number  :</w:t>
                  </w:r>
                </w:p>
              </w:txbxContent>
            </v:textbox>
          </v:shape>
        </w:pict>
      </w:r>
    </w:p>
    <w:p w:rsidR="0012621D" w:rsidRDefault="0012621D" w:rsidP="001F710C">
      <w:pPr>
        <w:ind w:left="708" w:firstLine="708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8" type="#_x0000_t75" style="position:absolute;left:0;text-align:left;margin-left:196.8pt;margin-top:10.55pt;width:108pt;height:51pt;z-index:-251666432;visibility:visible">
            <v:imagedata r:id="rId7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left:0;text-align:left;margin-left:451.45pt;margin-top:89.4pt;width:68.3pt;height:33.75pt;z-index:25165107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" o:allowincell="f" strokecolor="#c0504d" strokeweight="2pt">
            <v:textbox inset="10.8pt,7.2pt,10.8pt,7.2pt">
              <w:txbxContent>
                <w:p w:rsidR="0012621D" w:rsidRPr="00277025" w:rsidRDefault="0012621D" w:rsidP="0065353C">
                  <w:pPr>
                    <w:spacing w:after="0" w:line="720" w:lineRule="auto"/>
                    <w:jc w:val="both"/>
                    <w:rPr>
                      <w:rFonts w:ascii="Cambria" w:hAnsi="Cambria"/>
                      <w:i/>
                      <w:iCs/>
                      <w:sz w:val="20"/>
                      <w:szCs w:val="28"/>
                    </w:rPr>
                  </w:pPr>
                  <w:r w:rsidRPr="00277025">
                    <w:rPr>
                      <w:rFonts w:ascii="Cambria" w:hAnsi="Cambria"/>
                      <w:i/>
                      <w:iCs/>
                      <w:sz w:val="20"/>
                      <w:szCs w:val="28"/>
                    </w:rPr>
                    <w:t>GROUP A</w:t>
                  </w:r>
                </w:p>
              </w:txbxContent>
            </v:textbox>
            <w10:wrap type="square" anchorx="page" anchory="page"/>
          </v:shape>
        </w:pict>
      </w:r>
    </w:p>
    <w:p w:rsidR="0012621D" w:rsidRDefault="0012621D" w:rsidP="001F710C">
      <w:pPr>
        <w:ind w:left="708" w:firstLine="708"/>
      </w:pPr>
    </w:p>
    <w:p w:rsidR="0012621D" w:rsidRDefault="0012621D" w:rsidP="001F710C">
      <w:pPr>
        <w:ind w:left="708" w:firstLine="708"/>
      </w:pPr>
    </w:p>
    <w:p w:rsidR="0012621D" w:rsidRDefault="0012621D" w:rsidP="00F82164">
      <w:pPr>
        <w:pStyle w:val="NoSpacing"/>
        <w:rPr>
          <w:b/>
          <w:u w:val="single"/>
        </w:rPr>
      </w:pPr>
      <w:r>
        <w:t xml:space="preserve">A. </w:t>
      </w:r>
      <w:r w:rsidRPr="001C1B47">
        <w:rPr>
          <w:b/>
          <w:u w:val="single"/>
        </w:rPr>
        <w:t>ODD ONE OUT</w:t>
      </w:r>
      <w:r>
        <w:rPr>
          <w:b/>
          <w:u w:val="single"/>
        </w:rPr>
        <w:t xml:space="preserve">     (</w:t>
      </w:r>
      <w:smartTag w:uri="urn:schemas-microsoft-com:office:smarttags" w:element="metricconverter">
        <w:smartTagPr>
          <w:attr w:name="ProductID" w:val="15 PTS"/>
        </w:smartTagPr>
        <w:r>
          <w:rPr>
            <w:b/>
            <w:u w:val="single"/>
          </w:rPr>
          <w:t>15 PTS</w:t>
        </w:r>
      </w:smartTag>
      <w:r>
        <w:rPr>
          <w:b/>
          <w:u w:val="single"/>
        </w:rPr>
        <w:t>)(Alakasız kelimeyi yuvarlak içine alın)</w:t>
      </w:r>
    </w:p>
    <w:p w:rsidR="0012621D" w:rsidRDefault="0012621D" w:rsidP="00F82164">
      <w:pPr>
        <w:pStyle w:val="NoSpacing"/>
      </w:pPr>
      <w:r>
        <w:rPr>
          <w:noProof/>
          <w:lang w:eastAsia="tr-TR"/>
        </w:rPr>
        <w:pict>
          <v:shape id="Resim 11" o:spid="_x0000_s1030" type="#_x0000_t75" style="position:absolute;margin-left:420.7pt;margin-top:.7pt;width:78pt;height:96.75pt;z-index:-251663360;visibility:visible">
            <v:imagedata r:id="rId8" o:title=""/>
          </v:shape>
        </w:pict>
      </w:r>
    </w:p>
    <w:p w:rsidR="0012621D" w:rsidRDefault="0012621D" w:rsidP="004C0F59">
      <w:pPr>
        <w:pStyle w:val="NoSpacing"/>
        <w:numPr>
          <w:ilvl w:val="0"/>
          <w:numId w:val="4"/>
        </w:numPr>
      </w:pPr>
      <w:r>
        <w:t>teach</w:t>
      </w:r>
      <w:r>
        <w:tab/>
      </w:r>
      <w:r>
        <w:tab/>
        <w:t>-</w:t>
      </w:r>
      <w:r>
        <w:tab/>
        <w:t>think</w:t>
      </w:r>
      <w:r>
        <w:tab/>
      </w:r>
      <w:r>
        <w:tab/>
        <w:t xml:space="preserve">- </w:t>
      </w:r>
      <w:r>
        <w:tab/>
        <w:t>find</w:t>
      </w:r>
      <w:r>
        <w:tab/>
        <w:t>-</w:t>
      </w:r>
      <w:r>
        <w:tab/>
        <w:t>cheap</w:t>
      </w:r>
    </w:p>
    <w:p w:rsidR="0012621D" w:rsidRDefault="0012621D" w:rsidP="004C0F59">
      <w:pPr>
        <w:pStyle w:val="NoSpacing"/>
        <w:numPr>
          <w:ilvl w:val="0"/>
          <w:numId w:val="4"/>
        </w:numPr>
      </w:pPr>
      <w:r>
        <w:t xml:space="preserve">september </w:t>
      </w:r>
      <w:r>
        <w:tab/>
        <w:t xml:space="preserve">- </w:t>
      </w:r>
      <w:r>
        <w:tab/>
        <w:t>october</w:t>
      </w:r>
      <w:r>
        <w:tab/>
      </w:r>
      <w:r>
        <w:tab/>
        <w:t xml:space="preserve">- </w:t>
      </w:r>
      <w:r>
        <w:tab/>
        <w:t>fall</w:t>
      </w:r>
      <w:r>
        <w:tab/>
        <w:t xml:space="preserve">- </w:t>
      </w:r>
      <w:r>
        <w:tab/>
        <w:t>july</w:t>
      </w:r>
    </w:p>
    <w:p w:rsidR="0012621D" w:rsidRDefault="0012621D" w:rsidP="004C0F59">
      <w:pPr>
        <w:pStyle w:val="NoSpacing"/>
        <w:numPr>
          <w:ilvl w:val="0"/>
          <w:numId w:val="4"/>
        </w:numPr>
      </w:pPr>
      <w:r>
        <w:t>cheese</w:t>
      </w:r>
      <w:r>
        <w:tab/>
      </w:r>
      <w:r>
        <w:tab/>
        <w:t>-</w:t>
      </w:r>
      <w:r>
        <w:tab/>
        <w:t>trousers</w:t>
      </w:r>
      <w:r>
        <w:tab/>
        <w:t>-</w:t>
      </w:r>
      <w:r>
        <w:tab/>
        <w:t>meat</w:t>
      </w:r>
      <w:r>
        <w:tab/>
        <w:t>-</w:t>
      </w:r>
      <w:r>
        <w:tab/>
        <w:t>lettuce</w:t>
      </w:r>
    </w:p>
    <w:p w:rsidR="0012621D" w:rsidRDefault="0012621D" w:rsidP="004C0F59">
      <w:pPr>
        <w:pStyle w:val="NoSpacing"/>
        <w:numPr>
          <w:ilvl w:val="0"/>
          <w:numId w:val="4"/>
        </w:numPr>
      </w:pPr>
      <w:r>
        <w:t>Ireland</w:t>
      </w:r>
      <w:r>
        <w:tab/>
      </w:r>
      <w:r>
        <w:tab/>
        <w:t>-</w:t>
      </w:r>
      <w:r>
        <w:tab/>
        <w:t>English</w:t>
      </w:r>
      <w:r>
        <w:tab/>
      </w:r>
      <w:r>
        <w:tab/>
        <w:t>-</w:t>
      </w:r>
      <w:r>
        <w:tab/>
        <w:t>Italian</w:t>
      </w:r>
      <w:r>
        <w:tab/>
        <w:t xml:space="preserve">- </w:t>
      </w:r>
      <w:r>
        <w:tab/>
        <w:t>American</w:t>
      </w:r>
    </w:p>
    <w:p w:rsidR="0012621D" w:rsidRDefault="0012621D" w:rsidP="004C0F59">
      <w:pPr>
        <w:pStyle w:val="NoSpacing"/>
        <w:numPr>
          <w:ilvl w:val="0"/>
          <w:numId w:val="4"/>
        </w:numPr>
      </w:pPr>
      <w:r>
        <w:t>Dentist</w:t>
      </w:r>
      <w:r>
        <w:tab/>
      </w:r>
      <w:r>
        <w:tab/>
        <w:t xml:space="preserve">- </w:t>
      </w:r>
      <w:r>
        <w:tab/>
        <w:t>principa</w:t>
      </w:r>
      <w:r>
        <w:tab/>
        <w:t xml:space="preserve">l- </w:t>
      </w:r>
      <w:r>
        <w:tab/>
        <w:t>son</w:t>
      </w:r>
      <w:r>
        <w:tab/>
        <w:t xml:space="preserve">- </w:t>
      </w:r>
      <w:r>
        <w:tab/>
        <w:t>surgeon</w:t>
      </w:r>
    </w:p>
    <w:p w:rsidR="0012621D" w:rsidRDefault="0012621D" w:rsidP="001C12C9">
      <w:pPr>
        <w:pStyle w:val="NoSpacing"/>
      </w:pPr>
      <w:r>
        <w:tab/>
      </w:r>
    </w:p>
    <w:p w:rsidR="0012621D" w:rsidRDefault="0012621D" w:rsidP="001C12C9">
      <w:pPr>
        <w:pStyle w:val="NoSpacing"/>
      </w:pPr>
      <w:r>
        <w:tab/>
      </w:r>
    </w:p>
    <w:p w:rsidR="0012621D" w:rsidRDefault="0012621D" w:rsidP="001C1B47">
      <w:pPr>
        <w:pStyle w:val="NoSpacing"/>
      </w:pPr>
      <w:r>
        <w:tab/>
      </w:r>
    </w:p>
    <w:p w:rsidR="0012621D" w:rsidRDefault="0012621D" w:rsidP="001C1B47">
      <w:pPr>
        <w:pStyle w:val="NoSpacing"/>
      </w:pPr>
      <w:r>
        <w:rPr>
          <w:noProof/>
          <w:lang w:eastAsia="tr-TR"/>
        </w:rPr>
        <w:pict>
          <v:shape id="Resim 21" o:spid="_x0000_s1031" type="#_x0000_t75" style="position:absolute;margin-left:435.35pt;margin-top:10.6pt;width:69.5pt;height:78.05pt;z-index:251662336;visibility:visible">
            <v:imagedata r:id="rId9" o:title=""/>
          </v:shape>
        </w:pict>
      </w:r>
      <w:r>
        <w:t xml:space="preserve">B. Match the pictures with the words </w:t>
      </w:r>
      <w:r>
        <w:rPr>
          <w:b/>
          <w:u w:val="single"/>
        </w:rPr>
        <w:t>(</w:t>
      </w:r>
      <w:smartTag w:uri="urn:schemas-microsoft-com:office:smarttags" w:element="metricconverter">
        <w:smartTagPr>
          <w:attr w:name="ProductID" w:val="10 PTS"/>
        </w:smartTagPr>
        <w:r>
          <w:rPr>
            <w:b/>
            <w:u w:val="single"/>
          </w:rPr>
          <w:t>10</w:t>
        </w:r>
        <w:r w:rsidRPr="0067547F">
          <w:rPr>
            <w:b/>
            <w:u w:val="single"/>
          </w:rPr>
          <w:t xml:space="preserve"> PTS</w:t>
        </w:r>
      </w:smartTag>
      <w:r w:rsidRPr="0067547F">
        <w:rPr>
          <w:b/>
          <w:u w:val="single"/>
        </w:rPr>
        <w:t>)</w:t>
      </w:r>
      <w:r>
        <w:rPr>
          <w:b/>
          <w:u w:val="single"/>
        </w:rPr>
        <w:t>(Resimlerle kelimeleri eşleştirin)</w:t>
      </w:r>
    </w:p>
    <w:tbl>
      <w:tblPr>
        <w:tblpPr w:leftFromText="141" w:rightFromText="141" w:vertAnchor="text" w:horzAnchor="margin" w:tblpY="155"/>
        <w:tblW w:w="1440" w:type="dxa"/>
        <w:tblCellMar>
          <w:left w:w="70" w:type="dxa"/>
          <w:right w:w="70" w:type="dxa"/>
        </w:tblCellMar>
        <w:tblLook w:val="00A0"/>
      </w:tblPr>
      <w:tblGrid>
        <w:gridCol w:w="1440"/>
      </w:tblGrid>
      <w:tr w:rsidR="0012621D" w:rsidRPr="00277025" w:rsidTr="001C1B47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621D" w:rsidRPr="001C1B47" w:rsidRDefault="0012621D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Blouse</w:t>
            </w:r>
          </w:p>
        </w:tc>
      </w:tr>
      <w:tr w:rsidR="0012621D" w:rsidRPr="00277025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621D" w:rsidRPr="001C1B47" w:rsidRDefault="0012621D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Raincoat</w:t>
            </w:r>
          </w:p>
        </w:tc>
      </w:tr>
      <w:tr w:rsidR="0012621D" w:rsidRPr="00277025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621D" w:rsidRPr="001C1B47" w:rsidRDefault="0012621D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1C1B47">
              <w:rPr>
                <w:rFonts w:cs="Calibri"/>
                <w:color w:val="000000"/>
                <w:lang w:eastAsia="tr-TR"/>
              </w:rPr>
              <w:t> </w:t>
            </w:r>
            <w:r>
              <w:rPr>
                <w:rFonts w:cs="Calibri"/>
                <w:color w:val="000000"/>
                <w:lang w:eastAsia="tr-TR"/>
              </w:rPr>
              <w:t>Suit</w:t>
            </w:r>
          </w:p>
        </w:tc>
      </w:tr>
      <w:tr w:rsidR="0012621D" w:rsidRPr="00277025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621D" w:rsidRPr="001C1B47" w:rsidRDefault="0012621D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1C1B47">
              <w:rPr>
                <w:rFonts w:cs="Calibri"/>
                <w:color w:val="000000"/>
                <w:lang w:eastAsia="tr-TR"/>
              </w:rPr>
              <w:t> </w:t>
            </w:r>
            <w:r>
              <w:rPr>
                <w:rFonts w:cs="Calibri"/>
                <w:color w:val="000000"/>
                <w:lang w:eastAsia="tr-TR"/>
              </w:rPr>
              <w:t>Boots</w:t>
            </w:r>
          </w:p>
        </w:tc>
      </w:tr>
      <w:tr w:rsidR="0012621D" w:rsidRPr="00277025" w:rsidTr="001C1B4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621D" w:rsidRPr="001C1B47" w:rsidRDefault="0012621D" w:rsidP="001C1B47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1C1B47">
              <w:rPr>
                <w:rFonts w:cs="Calibri"/>
                <w:color w:val="000000"/>
                <w:lang w:eastAsia="tr-TR"/>
              </w:rPr>
              <w:t> </w:t>
            </w:r>
            <w:r>
              <w:rPr>
                <w:rFonts w:cs="Calibri"/>
                <w:color w:val="000000"/>
                <w:lang w:eastAsia="tr-TR"/>
              </w:rPr>
              <w:t xml:space="preserve">Skirt </w:t>
            </w:r>
          </w:p>
        </w:tc>
      </w:tr>
    </w:tbl>
    <w:p w:rsidR="0012621D" w:rsidRDefault="0012621D" w:rsidP="00F82164">
      <w:r>
        <w:rPr>
          <w:noProof/>
          <w:lang w:eastAsia="tr-TR"/>
        </w:rPr>
        <w:pict>
          <v:shape id="Resim 20" o:spid="_x0000_s1032" type="#_x0000_t75" style="position:absolute;margin-left:280.3pt;margin-top:12.25pt;width:70.15pt;height:66.55pt;rotation:699123fd;z-index:251661312;visibility:visible;mso-position-horizontal-relative:text;mso-position-vertical-relative:text">
            <v:imagedata r:id="rId10" o:title=""/>
          </v:shape>
        </w:pict>
      </w:r>
      <w:r>
        <w:rPr>
          <w:noProof/>
          <w:lang w:eastAsia="tr-TR"/>
        </w:rPr>
        <w:pict>
          <v:shape id="Resim 14" o:spid="_x0000_s1033" type="#_x0000_t75" style="position:absolute;margin-left:35pt;margin-top:24.6pt;width:70.75pt;height:38.7pt;rotation:865376fd;z-index:251658240;visibility:visible;mso-position-horizontal-relative:text;mso-position-vertical-relative:text">
            <v:imagedata r:id="rId11" o:title=""/>
          </v:shape>
        </w:pict>
      </w:r>
      <w:r>
        <w:rPr>
          <w:noProof/>
          <w:lang w:eastAsia="tr-TR"/>
        </w:rPr>
        <w:pict>
          <v:shape id="Resim 16" o:spid="_x0000_s1034" type="#_x0000_t75" style="position:absolute;margin-left:199.75pt;margin-top:17.1pt;width:63.5pt;height:54.4pt;rotation:947625fd;z-index:251660288;visibility:visible;mso-position-horizontal-relative:text;mso-position-vertical-relative:text">
            <v:imagedata r:id="rId12" o:title=""/>
          </v:shape>
        </w:pict>
      </w:r>
      <w:r>
        <w:tab/>
      </w:r>
      <w:r>
        <w:tab/>
      </w:r>
      <w:r>
        <w:tab/>
      </w:r>
    </w:p>
    <w:p w:rsidR="0012621D" w:rsidRDefault="0012621D" w:rsidP="00F82164">
      <w:r>
        <w:rPr>
          <w:noProof/>
          <w:lang w:eastAsia="tr-TR"/>
        </w:rPr>
        <w:pict>
          <v:shape id="Resim 15" o:spid="_x0000_s1035" type="#_x0000_t75" style="position:absolute;margin-left:120.7pt;margin-top:.2pt;width:76.35pt;height:48.3pt;rotation:-1590590fd;z-index:251659264;visibility:visible">
            <v:imagedata r:id="rId13" o:title="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621D" w:rsidRDefault="0012621D" w:rsidP="001F710C">
      <w:pPr>
        <w:ind w:left="708" w:firstLine="708"/>
      </w:pPr>
      <w:r>
        <w:tab/>
      </w:r>
    </w:p>
    <w:p w:rsidR="0012621D" w:rsidRDefault="0012621D" w:rsidP="001C1B47">
      <w:pPr>
        <w:ind w:left="708" w:firstLine="708"/>
      </w:pPr>
      <w:r>
        <w:t>____________      _______________     ___________</w:t>
      </w:r>
      <w:r>
        <w:tab/>
        <w:t xml:space="preserve">  ____________      __________</w:t>
      </w:r>
      <w:r>
        <w:tab/>
      </w:r>
      <w:r>
        <w:tab/>
      </w:r>
      <w:r>
        <w:tab/>
      </w:r>
    </w:p>
    <w:p w:rsidR="0012621D" w:rsidRDefault="0012621D" w:rsidP="00FA4850">
      <w:r>
        <w:t xml:space="preserve">C. </w:t>
      </w:r>
      <w:r>
        <w:tab/>
        <w:t xml:space="preserve">Complete the blanks with </w:t>
      </w:r>
      <w:r w:rsidRPr="0067547F">
        <w:rPr>
          <w:b/>
        </w:rPr>
        <w:t>‘’ a’’</w:t>
      </w:r>
      <w:r>
        <w:t xml:space="preserve"> or </w:t>
      </w:r>
      <w:r>
        <w:rPr>
          <w:b/>
        </w:rPr>
        <w:t>‘’ an’’.(</w:t>
      </w:r>
      <w:smartTag w:uri="urn:schemas-microsoft-com:office:smarttags" w:element="metricconverter">
        <w:smartTagPr>
          <w:attr w:name="ProductID" w:val="15 PTS"/>
        </w:smartTagPr>
        <w:r>
          <w:rPr>
            <w:b/>
          </w:rPr>
          <w:t>15</w:t>
        </w:r>
        <w:r w:rsidRPr="0067547F">
          <w:rPr>
            <w:b/>
          </w:rPr>
          <w:t xml:space="preserve"> PTS</w:t>
        </w:r>
      </w:smartTag>
      <w:r w:rsidRPr="0067547F">
        <w:rPr>
          <w:b/>
        </w:rPr>
        <w:t>)</w:t>
      </w:r>
      <w:r>
        <w:rPr>
          <w:b/>
        </w:rPr>
        <w:t>( Boşlukları ‘a ya da an ‘ ile doldurun)</w:t>
      </w:r>
    </w:p>
    <w:tbl>
      <w:tblPr>
        <w:tblW w:w="690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6900"/>
      </w:tblGrid>
      <w:tr w:rsidR="0012621D" w:rsidRPr="00277025" w:rsidTr="0067547F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2621D" w:rsidRPr="0067547F" w:rsidRDefault="0012621D" w:rsidP="00EC14F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1.My brother lives in ____ small house.</w:t>
            </w:r>
          </w:p>
        </w:tc>
      </w:tr>
      <w:tr w:rsidR="0012621D" w:rsidRPr="00277025" w:rsidTr="0067547F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2621D" w:rsidRPr="0067547F" w:rsidRDefault="0012621D" w:rsidP="00EC14F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2. ____ HD tv is very modern thing now.</w:t>
            </w:r>
          </w:p>
        </w:tc>
      </w:tr>
      <w:tr w:rsidR="0012621D" w:rsidRPr="00277025" w:rsidTr="0067547F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2621D" w:rsidRPr="0067547F" w:rsidRDefault="0012621D" w:rsidP="00EC14F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3. She is coming in half ______ hour.</w:t>
            </w:r>
          </w:p>
        </w:tc>
      </w:tr>
      <w:tr w:rsidR="0012621D" w:rsidRPr="00277025" w:rsidTr="0067547F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2621D" w:rsidRPr="0067547F" w:rsidRDefault="0012621D" w:rsidP="0067547F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4. He is____Japanese but he lives in Turkey.</w:t>
            </w:r>
            <w:r w:rsidRPr="0067547F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12621D" w:rsidRPr="00277025" w:rsidTr="0067547F">
        <w:trPr>
          <w:trHeight w:val="30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2621D" w:rsidRPr="0067547F" w:rsidRDefault="0012621D" w:rsidP="0067547F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>
              <w:rPr>
                <w:rFonts w:cs="Calibri"/>
                <w:color w:val="000000"/>
                <w:lang w:eastAsia="tr-TR"/>
              </w:rPr>
              <w:t>5. Can you buy ____ kilo of tomato please?</w:t>
            </w:r>
          </w:p>
        </w:tc>
      </w:tr>
    </w:tbl>
    <w:p w:rsidR="0012621D" w:rsidRDefault="0012621D" w:rsidP="00FA4850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621D" w:rsidRDefault="0012621D" w:rsidP="00FA4850">
      <w:pPr>
        <w:rPr>
          <w:b/>
        </w:rPr>
      </w:pPr>
      <w:r>
        <w:rPr>
          <w:noProof/>
          <w:lang w:eastAsia="tr-TR"/>
        </w:rPr>
        <w:pict>
          <v:shape id="_x0000_s1036" type="#_x0000_t202" style="position:absolute;margin-left:196.35pt;margin-top:23.9pt;width:322.85pt;height:93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">
            <v:textbox>
              <w:txbxContent>
                <w:p w:rsidR="0012621D" w:rsidRDefault="0012621D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08.15 :_________________________________________________</w:t>
                  </w:r>
                </w:p>
                <w:p w:rsidR="0012621D" w:rsidRDefault="0012621D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07.40 :_________________________________________________</w:t>
                  </w:r>
                </w:p>
                <w:p w:rsidR="0012621D" w:rsidRDefault="0012621D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12.30 :_________________________________________________</w:t>
                  </w:r>
                </w:p>
                <w:p w:rsidR="0012621D" w:rsidRDefault="0012621D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04.00 :_________________________________________________</w:t>
                  </w:r>
                </w:p>
                <w:p w:rsidR="0012621D" w:rsidRPr="006966C7" w:rsidRDefault="0012621D" w:rsidP="004C0F59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>09.45 :_________________________________________________</w:t>
                  </w:r>
                </w:p>
              </w:txbxContent>
            </v:textbox>
          </v:shape>
        </w:pict>
      </w:r>
      <w:r>
        <w:t xml:space="preserve">D. </w:t>
      </w:r>
      <w:r w:rsidRPr="0067547F">
        <w:rPr>
          <w:b/>
        </w:rPr>
        <w:t>English alphabet.</w:t>
      </w:r>
      <w:r>
        <w:rPr>
          <w:b/>
        </w:rPr>
        <w:tab/>
        <w:t>(</w:t>
      </w:r>
      <w:smartTag w:uri="urn:schemas-microsoft-com:office:smarttags" w:element="metricconverter">
        <w:smartTagPr>
          <w:attr w:name="ProductID" w:val="10 PTS"/>
        </w:smartTagPr>
        <w:r>
          <w:rPr>
            <w:b/>
          </w:rPr>
          <w:t>10 pts</w:t>
        </w:r>
      </w:smartTag>
      <w:r>
        <w:rPr>
          <w:b/>
        </w:rPr>
        <w:t>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E. Write the ‘time’.(Verilen saatleri yazınız.)</w:t>
      </w:r>
    </w:p>
    <w:p w:rsidR="0012621D" w:rsidRDefault="0012621D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KHBC</w:t>
      </w:r>
      <w:r w:rsidRPr="0067547F">
        <w:rPr>
          <w:b/>
        </w:rPr>
        <w:t>:__________</w:t>
      </w:r>
      <w:r>
        <w:rPr>
          <w:b/>
        </w:rPr>
        <w:t>________</w:t>
      </w:r>
      <w:r>
        <w:rPr>
          <w:b/>
        </w:rPr>
        <w:tab/>
      </w:r>
    </w:p>
    <w:p w:rsidR="0012621D" w:rsidRDefault="0012621D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RSTY:___________________</w:t>
      </w:r>
    </w:p>
    <w:p w:rsidR="0012621D" w:rsidRDefault="0012621D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HDMI:__________________</w:t>
      </w:r>
    </w:p>
    <w:p w:rsidR="0012621D" w:rsidRDefault="0012621D" w:rsidP="005D57C9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USAN:__________________</w:t>
      </w:r>
    </w:p>
    <w:p w:rsidR="0012621D" w:rsidRPr="00EC14F2" w:rsidRDefault="0012621D" w:rsidP="00EC14F2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EFBA</w:t>
      </w:r>
      <w:r w:rsidRPr="00EC14F2">
        <w:rPr>
          <w:b/>
        </w:rPr>
        <w:t>:__________________</w:t>
      </w:r>
    </w:p>
    <w:p w:rsidR="0012621D" w:rsidRDefault="0012621D" w:rsidP="0067547F">
      <w:pPr>
        <w:pStyle w:val="NoSpacing"/>
      </w:pPr>
    </w:p>
    <w:p w:rsidR="0012621D" w:rsidRDefault="0012621D" w:rsidP="0067547F">
      <w:pPr>
        <w:pStyle w:val="NoSpacing"/>
      </w:pPr>
    </w:p>
    <w:p w:rsidR="0012621D" w:rsidRDefault="0012621D" w:rsidP="0067547F">
      <w:pPr>
        <w:pStyle w:val="NoSpacing"/>
      </w:pPr>
    </w:p>
    <w:p w:rsidR="0012621D" w:rsidRDefault="0012621D" w:rsidP="0067547F">
      <w:pPr>
        <w:pStyle w:val="NoSpacing"/>
        <w:rPr>
          <w:b/>
        </w:rPr>
      </w:pPr>
      <w:r>
        <w:t xml:space="preserve">F. Write </w:t>
      </w:r>
      <w:r>
        <w:rPr>
          <w:b/>
        </w:rPr>
        <w:t>‘’in-on-between-over-in front of-behind-under-near ‘’. (Altlarına uygun edatı yazınız)</w:t>
      </w:r>
      <w:r w:rsidRPr="006966C7">
        <w:rPr>
          <w:b/>
        </w:rPr>
        <w:t xml:space="preserve"> </w:t>
      </w:r>
      <w:r>
        <w:rPr>
          <w:b/>
        </w:rPr>
        <w:t>(</w:t>
      </w:r>
      <w:smartTag w:uri="urn:schemas-microsoft-com:office:smarttags" w:element="metricconverter">
        <w:smartTagPr>
          <w:attr w:name="ProductID" w:val="16 pts"/>
        </w:smartTagPr>
        <w:r>
          <w:rPr>
            <w:b/>
          </w:rPr>
          <w:t>16 pts</w:t>
        </w:r>
      </w:smartTag>
      <w:r>
        <w:rPr>
          <w:b/>
        </w:rPr>
        <w:t>)</w:t>
      </w:r>
    </w:p>
    <w:p w:rsidR="0012621D" w:rsidRDefault="0012621D" w:rsidP="0067547F">
      <w:pPr>
        <w:pStyle w:val="NoSpacing"/>
      </w:pPr>
    </w:p>
    <w:p w:rsidR="0012621D" w:rsidRDefault="0012621D" w:rsidP="003027E3">
      <w:pPr>
        <w:tabs>
          <w:tab w:val="left" w:pos="8430"/>
        </w:tabs>
      </w:pPr>
      <w:r>
        <w:rPr>
          <w:noProof/>
          <w:lang w:eastAsia="tr-TR"/>
        </w:rPr>
        <w:pict>
          <v:shape id="Resim 22" o:spid="_x0000_s1037" type="#_x0000_t75" style="position:absolute;margin-left:6.95pt;margin-top:3.95pt;width:476.75pt;height:45.95pt;z-index:251663360;visibility:visible">
            <v:imagedata r:id="rId14" o:title=""/>
          </v:shape>
        </w:pict>
      </w:r>
      <w:r>
        <w:tab/>
      </w:r>
    </w:p>
    <w:p w:rsidR="0012621D" w:rsidRDefault="0012621D" w:rsidP="003027E3">
      <w:pPr>
        <w:tabs>
          <w:tab w:val="left" w:pos="8430"/>
        </w:tabs>
      </w:pPr>
    </w:p>
    <w:p w:rsidR="0012621D" w:rsidRDefault="0012621D" w:rsidP="003027E3">
      <w:pPr>
        <w:tabs>
          <w:tab w:val="left" w:pos="8430"/>
        </w:tabs>
      </w:pPr>
      <w:r>
        <w:t>__________    __________  _________   _________    __________  ________     _________    __________</w:t>
      </w:r>
    </w:p>
    <w:p w:rsidR="0012621D" w:rsidRDefault="0012621D" w:rsidP="003027E3">
      <w:pPr>
        <w:tabs>
          <w:tab w:val="left" w:pos="8430"/>
        </w:tabs>
      </w:pPr>
      <w:r>
        <w:t xml:space="preserve">G. Choose the right answer. ( </w:t>
      </w:r>
      <w:smartTag w:uri="urn:schemas-microsoft-com:office:smarttags" w:element="metricconverter">
        <w:smartTagPr>
          <w:attr w:name="ProductID" w:val="24 Pts"/>
        </w:smartTagPr>
        <w:r>
          <w:t>24 Pts</w:t>
        </w:r>
      </w:smartTag>
      <w:r>
        <w:t>)</w:t>
      </w:r>
    </w:p>
    <w:p w:rsidR="0012621D" w:rsidRDefault="0012621D" w:rsidP="003027E3">
      <w:pPr>
        <w:tabs>
          <w:tab w:val="left" w:pos="8430"/>
        </w:tabs>
      </w:pPr>
    </w:p>
    <w:p w:rsidR="0012621D" w:rsidRDefault="0012621D" w:rsidP="003027E3">
      <w:pPr>
        <w:tabs>
          <w:tab w:val="left" w:pos="8430"/>
        </w:tabs>
      </w:pPr>
      <w:r>
        <w:t>1. My sisters __________  their room ,now.</w:t>
      </w:r>
    </w:p>
    <w:p w:rsidR="0012621D" w:rsidRDefault="0012621D" w:rsidP="00184F06">
      <w:pPr>
        <w:pStyle w:val="NoSpacing"/>
        <w:numPr>
          <w:ilvl w:val="0"/>
          <w:numId w:val="5"/>
        </w:numPr>
      </w:pPr>
      <w:r>
        <w:t>are cleaning</w:t>
      </w:r>
    </w:p>
    <w:p w:rsidR="0012621D" w:rsidRDefault="0012621D" w:rsidP="00184F06">
      <w:pPr>
        <w:pStyle w:val="NoSpacing"/>
        <w:numPr>
          <w:ilvl w:val="0"/>
          <w:numId w:val="5"/>
        </w:numPr>
      </w:pPr>
      <w:r>
        <w:t xml:space="preserve"> clean</w:t>
      </w:r>
    </w:p>
    <w:p w:rsidR="0012621D" w:rsidRDefault="0012621D" w:rsidP="00184F06">
      <w:pPr>
        <w:pStyle w:val="NoSpacing"/>
        <w:numPr>
          <w:ilvl w:val="0"/>
          <w:numId w:val="5"/>
        </w:numPr>
      </w:pPr>
      <w:r>
        <w:t>cleans</w:t>
      </w:r>
    </w:p>
    <w:p w:rsidR="0012621D" w:rsidRDefault="0012621D" w:rsidP="00184F06">
      <w:pPr>
        <w:pStyle w:val="NoSpacing"/>
        <w:numPr>
          <w:ilvl w:val="0"/>
          <w:numId w:val="5"/>
        </w:numPr>
      </w:pPr>
      <w:r>
        <w:t>is cleaning</w:t>
      </w:r>
    </w:p>
    <w:p w:rsidR="0012621D" w:rsidRDefault="0012621D" w:rsidP="00184F06">
      <w:pPr>
        <w:pStyle w:val="NoSpacing"/>
      </w:pPr>
    </w:p>
    <w:p w:rsidR="0012621D" w:rsidRDefault="0012621D" w:rsidP="00184F06">
      <w:pPr>
        <w:pStyle w:val="NoSpacing"/>
      </w:pPr>
      <w:r>
        <w:t xml:space="preserve">2. ___ he ______  about his new </w:t>
      </w:r>
      <w:r w:rsidRPr="00620B5E">
        <w:rPr>
          <w:lang w:val="en-US"/>
        </w:rPr>
        <w:t>school</w:t>
      </w:r>
      <w:r>
        <w:t>, at the moment ?</w:t>
      </w:r>
    </w:p>
    <w:p w:rsidR="0012621D" w:rsidRDefault="0012621D" w:rsidP="00184F06">
      <w:pPr>
        <w:pStyle w:val="NoSpacing"/>
      </w:pPr>
    </w:p>
    <w:p w:rsidR="0012621D" w:rsidRDefault="0012621D" w:rsidP="00184F06">
      <w:pPr>
        <w:pStyle w:val="NoSpacing"/>
        <w:numPr>
          <w:ilvl w:val="0"/>
          <w:numId w:val="8"/>
        </w:numPr>
      </w:pPr>
      <w:r>
        <w:t>do / talking</w:t>
      </w:r>
    </w:p>
    <w:p w:rsidR="0012621D" w:rsidRDefault="0012621D" w:rsidP="00184F06">
      <w:pPr>
        <w:pStyle w:val="NoSpacing"/>
        <w:numPr>
          <w:ilvl w:val="0"/>
          <w:numId w:val="8"/>
        </w:numPr>
      </w:pPr>
      <w:r>
        <w:t>are/talking</w:t>
      </w:r>
    </w:p>
    <w:p w:rsidR="0012621D" w:rsidRDefault="0012621D" w:rsidP="00184F06">
      <w:pPr>
        <w:pStyle w:val="NoSpacing"/>
        <w:numPr>
          <w:ilvl w:val="0"/>
          <w:numId w:val="8"/>
        </w:numPr>
      </w:pPr>
      <w:r>
        <w:t>does/talk</w:t>
      </w:r>
    </w:p>
    <w:p w:rsidR="0012621D" w:rsidRDefault="0012621D" w:rsidP="00184F06">
      <w:pPr>
        <w:pStyle w:val="NoSpacing"/>
        <w:numPr>
          <w:ilvl w:val="0"/>
          <w:numId w:val="8"/>
        </w:numPr>
      </w:pPr>
      <w:r>
        <w:t>is/talking</w:t>
      </w:r>
    </w:p>
    <w:p w:rsidR="0012621D" w:rsidRDefault="0012621D" w:rsidP="000009D8">
      <w:pPr>
        <w:pStyle w:val="NoSpacing"/>
        <w:ind w:left="720"/>
      </w:pPr>
    </w:p>
    <w:p w:rsidR="0012621D" w:rsidRDefault="0012621D" w:rsidP="00184F06">
      <w:pPr>
        <w:pStyle w:val="NoSpacing"/>
      </w:pPr>
      <w:r>
        <w:t>3.  what is his job?</w:t>
      </w:r>
      <w:r w:rsidRPr="00184F06">
        <w:t xml:space="preserve"> </w:t>
      </w:r>
    </w:p>
    <w:p w:rsidR="0012621D" w:rsidRDefault="0012621D" w:rsidP="00184F06">
      <w:pPr>
        <w:pStyle w:val="NoSpacing"/>
      </w:pPr>
      <w:r>
        <w:rPr>
          <w:noProof/>
          <w:lang w:eastAsia="tr-TR"/>
        </w:rPr>
        <w:pict>
          <v:shape id="Resim 24" o:spid="_x0000_s1038" type="#_x0000_t75" style="position:absolute;margin-left:120.05pt;margin-top:.45pt;width:73.2pt;height:74.4pt;z-index:251664384;visibility:visible">
            <v:imagedata r:id="rId15" o:title=""/>
          </v:shape>
        </w:pict>
      </w:r>
    </w:p>
    <w:p w:rsidR="0012621D" w:rsidRDefault="0012621D" w:rsidP="00184F06">
      <w:pPr>
        <w:pStyle w:val="NoSpacing"/>
        <w:numPr>
          <w:ilvl w:val="0"/>
          <w:numId w:val="9"/>
        </w:numPr>
      </w:pPr>
      <w:r>
        <w:t>Principal</w:t>
      </w:r>
    </w:p>
    <w:p w:rsidR="0012621D" w:rsidRDefault="0012621D" w:rsidP="001F43A8">
      <w:pPr>
        <w:pStyle w:val="NoSpacing"/>
        <w:numPr>
          <w:ilvl w:val="0"/>
          <w:numId w:val="9"/>
        </w:numPr>
      </w:pPr>
      <w:r>
        <w:t>Gardener</w:t>
      </w:r>
    </w:p>
    <w:p w:rsidR="0012621D" w:rsidRDefault="0012621D" w:rsidP="00184F06">
      <w:pPr>
        <w:pStyle w:val="NoSpacing"/>
        <w:numPr>
          <w:ilvl w:val="0"/>
          <w:numId w:val="9"/>
        </w:numPr>
      </w:pPr>
      <w:r>
        <w:t>Carpenter</w:t>
      </w:r>
    </w:p>
    <w:p w:rsidR="0012621D" w:rsidRDefault="0012621D" w:rsidP="00184F06">
      <w:pPr>
        <w:pStyle w:val="NoSpacing"/>
        <w:numPr>
          <w:ilvl w:val="0"/>
          <w:numId w:val="9"/>
        </w:numPr>
      </w:pPr>
      <w:r>
        <w:t>Police officer</w:t>
      </w:r>
    </w:p>
    <w:p w:rsidR="0012621D" w:rsidRDefault="0012621D" w:rsidP="00184F06">
      <w:pPr>
        <w:pStyle w:val="NoSpacing"/>
      </w:pPr>
    </w:p>
    <w:p w:rsidR="0012621D" w:rsidRDefault="0012621D" w:rsidP="00184F06">
      <w:pPr>
        <w:pStyle w:val="NoSpacing"/>
      </w:pPr>
    </w:p>
    <w:p w:rsidR="0012621D" w:rsidRDefault="0012621D" w:rsidP="00184F06">
      <w:pPr>
        <w:pStyle w:val="NoSpacing"/>
      </w:pPr>
      <w:r>
        <w:t>4.  A chef ______ cook meals but he _____ do operations.</w:t>
      </w:r>
    </w:p>
    <w:p w:rsidR="0012621D" w:rsidRDefault="0012621D" w:rsidP="000457FB">
      <w:pPr>
        <w:pStyle w:val="NoSpacing"/>
        <w:ind w:left="720"/>
      </w:pPr>
    </w:p>
    <w:p w:rsidR="0012621D" w:rsidRDefault="0012621D" w:rsidP="000457FB">
      <w:pPr>
        <w:pStyle w:val="NoSpacing"/>
        <w:numPr>
          <w:ilvl w:val="0"/>
          <w:numId w:val="12"/>
        </w:numPr>
      </w:pPr>
      <w:r>
        <w:t>Can / Can</w:t>
      </w:r>
    </w:p>
    <w:p w:rsidR="0012621D" w:rsidRDefault="0012621D" w:rsidP="000457FB">
      <w:pPr>
        <w:pStyle w:val="NoSpacing"/>
        <w:numPr>
          <w:ilvl w:val="0"/>
          <w:numId w:val="12"/>
        </w:numPr>
      </w:pPr>
      <w:r>
        <w:rPr>
          <w:noProof/>
          <w:lang w:eastAsia="tr-TR"/>
        </w:rPr>
        <w:pict>
          <v:shape id="Resim 26" o:spid="_x0000_s1039" type="#_x0000_t75" style="position:absolute;left:0;text-align:left;margin-left:384.4pt;margin-top:9.55pt;width:79.25pt;height:83.45pt;z-index:251665408;visibility:visible">
            <v:imagedata r:id="rId16" o:title="" grayscale="t"/>
          </v:shape>
        </w:pict>
      </w:r>
      <w:r>
        <w:t xml:space="preserve">Can’t / Can </w:t>
      </w:r>
    </w:p>
    <w:p w:rsidR="0012621D" w:rsidRDefault="0012621D" w:rsidP="000457FB">
      <w:pPr>
        <w:pStyle w:val="NoSpacing"/>
        <w:numPr>
          <w:ilvl w:val="0"/>
          <w:numId w:val="12"/>
        </w:numPr>
      </w:pPr>
      <w:r>
        <w:rPr>
          <w:noProof/>
          <w:lang w:eastAsia="tr-TR"/>
        </w:rPr>
        <w:pict>
          <v:shape id="Resim 3" o:spid="_x0000_s1040" type="#_x0000_t75" style="position:absolute;left:0;text-align:left;margin-left:276.8pt;margin-top:5.85pt;width:98.6pt;height:73.8pt;z-index:-251650048;visibility:visible">
            <v:imagedata r:id="rId17" o:title=""/>
          </v:shape>
        </w:pict>
      </w:r>
      <w:r>
        <w:t>Can’t / Can’t</w:t>
      </w:r>
    </w:p>
    <w:p w:rsidR="0012621D" w:rsidRDefault="0012621D" w:rsidP="000457FB">
      <w:pPr>
        <w:pStyle w:val="NoSpacing"/>
        <w:numPr>
          <w:ilvl w:val="0"/>
          <w:numId w:val="12"/>
        </w:numPr>
      </w:pPr>
      <w:r>
        <w:t>Can / Can’t</w:t>
      </w:r>
    </w:p>
    <w:p w:rsidR="0012621D" w:rsidRDefault="0012621D" w:rsidP="00184F06">
      <w:pPr>
        <w:pStyle w:val="NoSpacing"/>
        <w:ind w:left="720"/>
      </w:pPr>
    </w:p>
    <w:p w:rsidR="0012621D" w:rsidRDefault="0012621D" w:rsidP="00184F06">
      <w:pPr>
        <w:pStyle w:val="NoSpacing"/>
        <w:ind w:left="720"/>
      </w:pPr>
    </w:p>
    <w:p w:rsidR="0012621D" w:rsidRDefault="0012621D" w:rsidP="00184F06">
      <w:pPr>
        <w:pStyle w:val="NoSpacing"/>
        <w:ind w:left="720"/>
      </w:pPr>
    </w:p>
    <w:p w:rsidR="0012621D" w:rsidRDefault="0012621D" w:rsidP="001F43A8">
      <w:pPr>
        <w:pStyle w:val="NoSpacing"/>
      </w:pPr>
      <w:r>
        <w:t xml:space="preserve">5.     The weather is ________ in </w:t>
      </w:r>
      <w:r w:rsidRPr="0065353C">
        <w:t>Bartın</w:t>
      </w:r>
      <w:r>
        <w:t xml:space="preserve"> and ______in </w:t>
      </w:r>
      <w:r w:rsidRPr="0065353C">
        <w:t>Samsun.</w:t>
      </w:r>
    </w:p>
    <w:p w:rsidR="0012621D" w:rsidRDefault="0012621D" w:rsidP="001F43A8">
      <w:pPr>
        <w:pStyle w:val="NoSpacing"/>
        <w:numPr>
          <w:ilvl w:val="0"/>
          <w:numId w:val="17"/>
        </w:numPr>
      </w:pPr>
      <w:r>
        <w:t>Foggy/snowy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65353C">
        <w:rPr>
          <w:b/>
          <w:u w:val="single"/>
        </w:rPr>
        <w:t>BARTIN</w:t>
      </w:r>
      <w:r>
        <w:tab/>
      </w:r>
      <w:r>
        <w:tab/>
        <w:t xml:space="preserve">        </w:t>
      </w:r>
      <w:r w:rsidRPr="0065353C">
        <w:rPr>
          <w:b/>
          <w:u w:val="single"/>
        </w:rPr>
        <w:t>SAMSUN</w:t>
      </w:r>
    </w:p>
    <w:p w:rsidR="0012621D" w:rsidRDefault="0012621D" w:rsidP="001F43A8">
      <w:pPr>
        <w:pStyle w:val="NoSpacing"/>
        <w:numPr>
          <w:ilvl w:val="0"/>
          <w:numId w:val="17"/>
        </w:numPr>
      </w:pPr>
      <w:r>
        <w:t>Snowy/cloudy</w:t>
      </w:r>
    </w:p>
    <w:p w:rsidR="0012621D" w:rsidRDefault="0012621D" w:rsidP="001F43A8">
      <w:pPr>
        <w:pStyle w:val="NoSpacing"/>
        <w:numPr>
          <w:ilvl w:val="0"/>
          <w:numId w:val="17"/>
        </w:numPr>
      </w:pPr>
      <w:r>
        <w:t>Rainy/snowy</w:t>
      </w:r>
    </w:p>
    <w:p w:rsidR="0012621D" w:rsidRDefault="0012621D" w:rsidP="001F43A8">
      <w:pPr>
        <w:pStyle w:val="NoSpacing"/>
        <w:numPr>
          <w:ilvl w:val="0"/>
          <w:numId w:val="17"/>
        </w:numPr>
      </w:pPr>
      <w:r>
        <w:t>Foggy/stormy</w:t>
      </w:r>
      <w:bookmarkStart w:id="0" w:name="_GoBack"/>
      <w:bookmarkEnd w:id="0"/>
    </w:p>
    <w:p w:rsidR="0012621D" w:rsidRDefault="0012621D" w:rsidP="000457FB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</w:r>
    </w:p>
    <w:p w:rsidR="0012621D" w:rsidRDefault="0012621D" w:rsidP="000457FB">
      <w:pPr>
        <w:pStyle w:val="NoSpacing"/>
      </w:pPr>
    </w:p>
    <w:p w:rsidR="0012621D" w:rsidRDefault="0012621D" w:rsidP="000457FB">
      <w:pPr>
        <w:pStyle w:val="NoSpacing"/>
      </w:pPr>
    </w:p>
    <w:p w:rsidR="0012621D" w:rsidRDefault="0012621D" w:rsidP="000457FB">
      <w:pPr>
        <w:pStyle w:val="NoSpacing"/>
      </w:pPr>
    </w:p>
    <w:p w:rsidR="0012621D" w:rsidRDefault="0012621D" w:rsidP="002E5994">
      <w:pPr>
        <w:pStyle w:val="NoSpacing"/>
      </w:pPr>
      <w:r>
        <w:rPr>
          <w:noProof/>
          <w:lang w:eastAsia="tr-TR"/>
        </w:rPr>
        <w:pict>
          <v:shape id="Artı 18" o:spid="_x0000_s1041" style="position:absolute;margin-left:144.2pt;margin-top:12.9pt;width:12.7pt;height:15.1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290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" path="m21379,76917r40298,l61677,25419r37936,l99613,76917r40298,l139911,114853r-40298,l99613,166351r-37936,l61677,114853r-40298,l21379,76917xe" fillcolor="black" strokecolor="white" strokeweight="2pt">
            <v:path arrowok="t" o:connecttype="custom" o:connectlocs="21379,76917;61677,76917;61677,25419;99613,25419;99613,76917;139911,76917;139911,114853;99613,114853;99613,166351;61677,166351;61677,114853;21379,114853;21379,76917" o:connectangles="0,0,0,0,0,0,0,0,0,0,0,0,0"/>
          </v:shape>
        </w:pict>
      </w:r>
      <w:r>
        <w:rPr>
          <w:noProof/>
          <w:lang w:eastAsia="tr-TR"/>
        </w:rPr>
        <w:pict>
          <v:shape id="Eksi 19" o:spid="_x0000_s1042" style="position:absolute;margin-left:68.65pt;margin-top:12.45pt;width:21.15pt;height:16.3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860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" path="m35604,79161r197397,l233001,127849r-197397,l35604,79161xe" fillcolor="black" strokecolor="white" strokeweight="2pt">
            <v:path arrowok="t" o:connecttype="custom" o:connectlocs="35604,79161;233001,79161;233001,127849;35604,127849;35604,79161" o:connectangles="0,0,0,0,0"/>
          </v:shape>
        </w:pict>
      </w:r>
    </w:p>
    <w:p w:rsidR="0012621D" w:rsidRDefault="0012621D" w:rsidP="002E5994">
      <w:pPr>
        <w:pStyle w:val="NoSpacing"/>
        <w:rPr>
          <w:u w:val="single"/>
        </w:rPr>
      </w:pPr>
      <w:r>
        <w:t>6. TWENTY SIX            THIRTEEN         SEVENTY FIVE = ___</w:t>
      </w:r>
      <w:r>
        <w:rPr>
          <w:u w:val="single"/>
        </w:rPr>
        <w:t>?_____</w:t>
      </w:r>
    </w:p>
    <w:p w:rsidR="0012621D" w:rsidRPr="00265294" w:rsidRDefault="0012621D" w:rsidP="002E5994">
      <w:pPr>
        <w:pStyle w:val="NoSpacing"/>
        <w:rPr>
          <w:u w:val="single"/>
        </w:rPr>
      </w:pPr>
    </w:p>
    <w:p w:rsidR="0012621D" w:rsidRDefault="0012621D" w:rsidP="002E5994">
      <w:pPr>
        <w:pStyle w:val="NoSpacing"/>
        <w:numPr>
          <w:ilvl w:val="0"/>
          <w:numId w:val="14"/>
        </w:numPr>
      </w:pPr>
      <w:r>
        <w:t>Eighty eight</w:t>
      </w:r>
    </w:p>
    <w:p w:rsidR="0012621D" w:rsidRDefault="0012621D" w:rsidP="002E5994">
      <w:pPr>
        <w:pStyle w:val="NoSpacing"/>
        <w:numPr>
          <w:ilvl w:val="0"/>
          <w:numId w:val="14"/>
        </w:numPr>
      </w:pPr>
      <w:r>
        <w:t>Seventy five</w:t>
      </w:r>
    </w:p>
    <w:p w:rsidR="0012621D" w:rsidRDefault="0012621D" w:rsidP="002E5994">
      <w:pPr>
        <w:pStyle w:val="NoSpacing"/>
        <w:numPr>
          <w:ilvl w:val="0"/>
          <w:numId w:val="14"/>
        </w:numPr>
      </w:pPr>
      <w:r>
        <w:t>Sixty  seven</w:t>
      </w:r>
    </w:p>
    <w:p w:rsidR="0012621D" w:rsidRDefault="0012621D" w:rsidP="002E5994">
      <w:pPr>
        <w:pStyle w:val="NoSpacing"/>
        <w:numPr>
          <w:ilvl w:val="0"/>
          <w:numId w:val="14"/>
        </w:numPr>
      </w:pPr>
      <w:r>
        <w:t>Twenty three.</w:t>
      </w:r>
    </w:p>
    <w:p w:rsidR="0012621D" w:rsidRDefault="0012621D" w:rsidP="002E5994">
      <w:pPr>
        <w:pStyle w:val="NoSpacing"/>
      </w:pPr>
    </w:p>
    <w:p w:rsidR="0012621D" w:rsidRPr="00E92C99" w:rsidRDefault="0012621D" w:rsidP="00293220">
      <w:r>
        <w:tab/>
      </w:r>
      <w:hyperlink r:id="rId18" w:history="1">
        <w:r w:rsidRPr="006B7131">
          <w:rPr>
            <w:rStyle w:val="Hyperlink"/>
          </w:rPr>
          <w:t>www.sorubak.com</w:t>
        </w:r>
      </w:hyperlink>
      <w:r>
        <w:t xml:space="preserve"> </w:t>
      </w:r>
    </w:p>
    <w:p w:rsidR="0012621D" w:rsidRDefault="0012621D" w:rsidP="000009D8">
      <w:pPr>
        <w:pStyle w:val="NoSpacing"/>
        <w:ind w:left="720"/>
      </w:pPr>
      <w:r>
        <w:tab/>
      </w:r>
      <w:r>
        <w:tab/>
      </w:r>
      <w:r>
        <w:tab/>
      </w:r>
      <w:r>
        <w:tab/>
      </w:r>
      <w:r w:rsidRPr="000009D8">
        <w:rPr>
          <w:b/>
          <w:i/>
        </w:rPr>
        <w:t>ERGİN SOYDAN</w:t>
      </w:r>
    </w:p>
    <w:p w:rsidR="0012621D" w:rsidRDefault="0012621D" w:rsidP="000009D8">
      <w:pPr>
        <w:pStyle w:val="NoSpacing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09D8">
        <w:t>ENGLISH TEACHER</w:t>
      </w:r>
    </w:p>
    <w:p w:rsidR="0012621D" w:rsidRPr="003027E3" w:rsidRDefault="0012621D" w:rsidP="00265294">
      <w:pPr>
        <w:pStyle w:val="NoSpacing"/>
      </w:pPr>
      <w:r>
        <w:rPr>
          <w:noProof/>
          <w:lang w:eastAsia="tr-TR"/>
        </w:rPr>
        <w:pict>
          <v:shape id="Resim 23" o:spid="_x0000_s1043" type="#_x0000_t75" style="position:absolute;margin-left:185.95pt;margin-top:.5pt;width:123.4pt;height:48.4pt;z-index:251657216;visibility:visible">
            <v:imagedata r:id="rId19" o:title=""/>
          </v:shape>
        </w:pict>
      </w:r>
    </w:p>
    <w:sectPr w:rsidR="0012621D" w:rsidRPr="003027E3" w:rsidSect="000457F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21D" w:rsidRDefault="0012621D" w:rsidP="000457FB">
      <w:pPr>
        <w:spacing w:after="0" w:line="240" w:lineRule="auto"/>
      </w:pPr>
      <w:r>
        <w:separator/>
      </w:r>
    </w:p>
  </w:endnote>
  <w:endnote w:type="continuationSeparator" w:id="0">
    <w:p w:rsidR="0012621D" w:rsidRDefault="0012621D" w:rsidP="0004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ni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21D" w:rsidRDefault="0012621D" w:rsidP="000457FB">
      <w:pPr>
        <w:spacing w:after="0" w:line="240" w:lineRule="auto"/>
      </w:pPr>
      <w:r>
        <w:separator/>
      </w:r>
    </w:p>
  </w:footnote>
  <w:footnote w:type="continuationSeparator" w:id="0">
    <w:p w:rsidR="0012621D" w:rsidRDefault="0012621D" w:rsidP="00045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213C"/>
    <w:multiLevelType w:val="hybridMultilevel"/>
    <w:tmpl w:val="5868011E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BD808EF"/>
    <w:multiLevelType w:val="hybridMultilevel"/>
    <w:tmpl w:val="E404F9D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45123E3"/>
    <w:multiLevelType w:val="hybridMultilevel"/>
    <w:tmpl w:val="02BE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01220"/>
    <w:multiLevelType w:val="hybridMultilevel"/>
    <w:tmpl w:val="FAA8AD12"/>
    <w:lvl w:ilvl="0" w:tplc="041F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CB3D8F"/>
    <w:multiLevelType w:val="hybridMultilevel"/>
    <w:tmpl w:val="965242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CFB34F9"/>
    <w:multiLevelType w:val="hybridMultilevel"/>
    <w:tmpl w:val="32D8D6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8143E1"/>
    <w:multiLevelType w:val="hybridMultilevel"/>
    <w:tmpl w:val="46B04B20"/>
    <w:lvl w:ilvl="0" w:tplc="614274B2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7">
    <w:nsid w:val="41134A34"/>
    <w:multiLevelType w:val="hybridMultilevel"/>
    <w:tmpl w:val="016CDED2"/>
    <w:lvl w:ilvl="0" w:tplc="041F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8">
    <w:nsid w:val="50650A25"/>
    <w:multiLevelType w:val="hybridMultilevel"/>
    <w:tmpl w:val="A52280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203AF1"/>
    <w:multiLevelType w:val="hybridMultilevel"/>
    <w:tmpl w:val="C13EEF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AC08E7"/>
    <w:multiLevelType w:val="hybridMultilevel"/>
    <w:tmpl w:val="4B2661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620644"/>
    <w:multiLevelType w:val="hybridMultilevel"/>
    <w:tmpl w:val="00D091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D60A07"/>
    <w:multiLevelType w:val="hybridMultilevel"/>
    <w:tmpl w:val="AFC6F2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5B2590"/>
    <w:multiLevelType w:val="hybridMultilevel"/>
    <w:tmpl w:val="A34068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BE4D39"/>
    <w:multiLevelType w:val="hybridMultilevel"/>
    <w:tmpl w:val="A288E3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0286C7D"/>
    <w:multiLevelType w:val="hybridMultilevel"/>
    <w:tmpl w:val="886051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927D97"/>
    <w:multiLevelType w:val="hybridMultilevel"/>
    <w:tmpl w:val="C368EF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14"/>
  </w:num>
  <w:num w:numId="10">
    <w:abstractNumId w:val="13"/>
  </w:num>
  <w:num w:numId="11">
    <w:abstractNumId w:val="0"/>
  </w:num>
  <w:num w:numId="12">
    <w:abstractNumId w:val="8"/>
  </w:num>
  <w:num w:numId="13">
    <w:abstractNumId w:val="11"/>
  </w:num>
  <w:num w:numId="14">
    <w:abstractNumId w:val="12"/>
  </w:num>
  <w:num w:numId="15">
    <w:abstractNumId w:val="10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FBE"/>
    <w:rsid w:val="000009D8"/>
    <w:rsid w:val="000369ED"/>
    <w:rsid w:val="000457FB"/>
    <w:rsid w:val="0012621D"/>
    <w:rsid w:val="0014205F"/>
    <w:rsid w:val="00177FBE"/>
    <w:rsid w:val="00184F06"/>
    <w:rsid w:val="001C12C9"/>
    <w:rsid w:val="001C1B47"/>
    <w:rsid w:val="001F43A8"/>
    <w:rsid w:val="001F710C"/>
    <w:rsid w:val="0023550B"/>
    <w:rsid w:val="00265294"/>
    <w:rsid w:val="00277025"/>
    <w:rsid w:val="00293220"/>
    <w:rsid w:val="002C45AE"/>
    <w:rsid w:val="002E5994"/>
    <w:rsid w:val="003027E3"/>
    <w:rsid w:val="00377D55"/>
    <w:rsid w:val="00441868"/>
    <w:rsid w:val="004C0F59"/>
    <w:rsid w:val="00555108"/>
    <w:rsid w:val="00580DDC"/>
    <w:rsid w:val="005C5C3D"/>
    <w:rsid w:val="005D57C9"/>
    <w:rsid w:val="00620B5E"/>
    <w:rsid w:val="0065353C"/>
    <w:rsid w:val="0067547F"/>
    <w:rsid w:val="006966C7"/>
    <w:rsid w:val="006B47E4"/>
    <w:rsid w:val="006B7131"/>
    <w:rsid w:val="0097595C"/>
    <w:rsid w:val="00977F00"/>
    <w:rsid w:val="0098750F"/>
    <w:rsid w:val="00990878"/>
    <w:rsid w:val="00A21566"/>
    <w:rsid w:val="00BA6B11"/>
    <w:rsid w:val="00CF5711"/>
    <w:rsid w:val="00DD4ACD"/>
    <w:rsid w:val="00E92C99"/>
    <w:rsid w:val="00EC14F2"/>
    <w:rsid w:val="00F82164"/>
    <w:rsid w:val="00FA4850"/>
    <w:rsid w:val="00FD3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C3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529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294"/>
    <w:rPr>
      <w:rFonts w:ascii="Cambria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F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71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A4850"/>
    <w:pPr>
      <w:ind w:left="720"/>
      <w:contextualSpacing/>
    </w:pPr>
  </w:style>
  <w:style w:type="paragraph" w:styleId="NoSpacing">
    <w:name w:val="No Spacing"/>
    <w:uiPriority w:val="99"/>
    <w:qFormat/>
    <w:rsid w:val="00F82164"/>
    <w:rPr>
      <w:lang w:eastAsia="en-US"/>
    </w:rPr>
  </w:style>
  <w:style w:type="character" w:styleId="LineNumber">
    <w:name w:val="line number"/>
    <w:basedOn w:val="DefaultParagraphFont"/>
    <w:uiPriority w:val="99"/>
    <w:semiHidden/>
    <w:rsid w:val="000457FB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457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457F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457FB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457F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457FB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0457FB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2932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303</Words>
  <Characters>1732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9</cp:revision>
  <dcterms:created xsi:type="dcterms:W3CDTF">2012-12-05T18:21:00Z</dcterms:created>
  <dcterms:modified xsi:type="dcterms:W3CDTF">2012-12-23T10:23:00Z</dcterms:modified>
</cp:coreProperties>
</file>