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A13" w:rsidRPr="000F37DA" w:rsidRDefault="00240A13" w:rsidP="005648E5">
      <w:pPr>
        <w:pStyle w:val="NoSpacing"/>
        <w:jc w:val="center"/>
        <w:rPr>
          <w:rFonts w:ascii="Times New Roman" w:hAnsi="Times New Roman"/>
          <w:b/>
          <w:sz w:val="10"/>
        </w:rPr>
      </w:pPr>
    </w:p>
    <w:tbl>
      <w:tblPr>
        <w:tblW w:w="10652" w:type="dxa"/>
        <w:jc w:val="center"/>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3881"/>
        <w:gridCol w:w="655"/>
        <w:gridCol w:w="1134"/>
        <w:gridCol w:w="3740"/>
      </w:tblGrid>
      <w:tr w:rsidR="00240A13" w:rsidTr="006A1FD9">
        <w:trPr>
          <w:jc w:val="center"/>
        </w:trPr>
        <w:tc>
          <w:tcPr>
            <w:tcW w:w="10652" w:type="dxa"/>
            <w:gridSpan w:val="5"/>
            <w:tcBorders>
              <w:top w:val="double" w:sz="4" w:space="0" w:color="auto"/>
              <w:left w:val="double" w:sz="4" w:space="0" w:color="auto"/>
              <w:right w:val="double" w:sz="4" w:space="0" w:color="auto"/>
            </w:tcBorders>
          </w:tcPr>
          <w:p w:rsidR="00240A13" w:rsidRPr="006A1FD9" w:rsidRDefault="00240A13" w:rsidP="006A1FD9">
            <w:pPr>
              <w:pStyle w:val="NoSpacing"/>
              <w:jc w:val="center"/>
              <w:rPr>
                <w:rFonts w:ascii="Times New Roman" w:hAnsi="Times New Roman"/>
                <w:b/>
                <w:sz w:val="10"/>
              </w:rPr>
            </w:pPr>
          </w:p>
          <w:p w:rsidR="00240A13" w:rsidRPr="006A1FD9" w:rsidRDefault="00240A13" w:rsidP="006A1FD9">
            <w:pPr>
              <w:pStyle w:val="NoSpacing"/>
              <w:jc w:val="center"/>
              <w:rPr>
                <w:rFonts w:ascii="Times New Roman" w:hAnsi="Times New Roman"/>
                <w:b/>
                <w:sz w:val="18"/>
              </w:rPr>
            </w:pPr>
            <w:r>
              <w:rPr>
                <w:rFonts w:ascii="Times New Roman" w:hAnsi="Times New Roman"/>
                <w:b/>
                <w:sz w:val="18"/>
              </w:rPr>
              <w:t>2012-2013</w:t>
            </w:r>
            <w:r w:rsidRPr="006A1FD9">
              <w:rPr>
                <w:rFonts w:ascii="Times New Roman" w:hAnsi="Times New Roman"/>
                <w:b/>
                <w:sz w:val="18"/>
              </w:rPr>
              <w:t xml:space="preserve"> EĞİTİM-ÖĞRETİM YILI OKULU</w:t>
            </w:r>
          </w:p>
          <w:p w:rsidR="00240A13" w:rsidRPr="006A1FD9" w:rsidRDefault="00240A13" w:rsidP="006A1FD9">
            <w:pPr>
              <w:pStyle w:val="NoSpacing"/>
              <w:jc w:val="center"/>
              <w:rPr>
                <w:rFonts w:ascii="Times New Roman" w:hAnsi="Times New Roman"/>
                <w:b/>
                <w:sz w:val="18"/>
              </w:rPr>
            </w:pPr>
            <w:r w:rsidRPr="006A1FD9">
              <w:rPr>
                <w:rFonts w:ascii="Times New Roman" w:hAnsi="Times New Roman"/>
                <w:b/>
                <w:sz w:val="18"/>
              </w:rPr>
              <w:t>8. SINIF TÜRKÇE I.DÖNEM III.YAZILI YOKLAMA (ORTAK) SINAV SORULARI</w:t>
            </w:r>
          </w:p>
          <w:p w:rsidR="00240A13" w:rsidRPr="006A1FD9" w:rsidRDefault="00240A13" w:rsidP="006A1FD9">
            <w:pPr>
              <w:pStyle w:val="NoSpacing"/>
              <w:jc w:val="center"/>
              <w:rPr>
                <w:rFonts w:ascii="Times New Roman" w:hAnsi="Times New Roman"/>
                <w:b/>
                <w:sz w:val="10"/>
              </w:rPr>
            </w:pPr>
          </w:p>
        </w:tc>
      </w:tr>
      <w:tr w:rsidR="00240A13" w:rsidTr="006A1FD9">
        <w:trPr>
          <w:jc w:val="center"/>
        </w:trPr>
        <w:tc>
          <w:tcPr>
            <w:tcW w:w="1242" w:type="dxa"/>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Times New Roman" w:hAnsi="Times New Roman"/>
                <w:b/>
                <w:sz w:val="20"/>
              </w:rPr>
            </w:pPr>
            <w:r w:rsidRPr="006A1FD9">
              <w:rPr>
                <w:rFonts w:ascii="Times New Roman" w:hAnsi="Times New Roman"/>
                <w:b/>
                <w:sz w:val="20"/>
              </w:rPr>
              <w:t>Adı Soyadı</w:t>
            </w:r>
          </w:p>
        </w:tc>
        <w:tc>
          <w:tcPr>
            <w:tcW w:w="4536" w:type="dxa"/>
            <w:gridSpan w:val="2"/>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Times New Roman" w:hAnsi="Times New Roman"/>
                <w:b/>
                <w:sz w:val="20"/>
              </w:rPr>
            </w:pPr>
          </w:p>
        </w:tc>
        <w:tc>
          <w:tcPr>
            <w:tcW w:w="1134" w:type="dxa"/>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Times New Roman" w:hAnsi="Times New Roman"/>
                <w:b/>
                <w:sz w:val="20"/>
              </w:rPr>
            </w:pPr>
            <w:r w:rsidRPr="006A1FD9">
              <w:rPr>
                <w:rFonts w:ascii="Times New Roman" w:hAnsi="Times New Roman"/>
                <w:b/>
                <w:sz w:val="20"/>
              </w:rPr>
              <w:t>Numarası</w:t>
            </w:r>
          </w:p>
        </w:tc>
        <w:tc>
          <w:tcPr>
            <w:tcW w:w="3740" w:type="dxa"/>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Times New Roman" w:hAnsi="Times New Roman"/>
                <w:b/>
                <w:sz w:val="20"/>
              </w:rPr>
            </w:pPr>
          </w:p>
        </w:tc>
      </w:tr>
      <w:tr w:rsidR="00240A13" w:rsidTr="006A1FD9">
        <w:trPr>
          <w:jc w:val="center"/>
        </w:trPr>
        <w:tc>
          <w:tcPr>
            <w:tcW w:w="5123" w:type="dxa"/>
            <w:gridSpan w:val="2"/>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1-Sevim Öğretmenin verdiği cümleleri dikkatli okuyunuz.</w:t>
            </w:r>
          </w:p>
          <w:p w:rsidR="00240A13" w:rsidRPr="006A1FD9" w:rsidRDefault="00240A13" w:rsidP="006A1FD9">
            <w:pPr>
              <w:pStyle w:val="NoSpacing"/>
              <w:jc w:val="both"/>
              <w:rPr>
                <w:rFonts w:ascii="Arial" w:hAnsi="Arial" w:cs="Arial"/>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5"/>
            </w:tblGrid>
            <w:tr w:rsidR="00240A13" w:rsidTr="006A1FD9">
              <w:trPr>
                <w:jc w:val="center"/>
              </w:trPr>
              <w:tc>
                <w:tcPr>
                  <w:tcW w:w="4585" w:type="dxa"/>
                  <w:tcBorders>
                    <w:top w:val="single" w:sz="4" w:space="0" w:color="000000"/>
                    <w:left w:val="single" w:sz="4" w:space="0" w:color="000000"/>
                    <w:bottom w:val="single" w:sz="4" w:space="0" w:color="000000"/>
                    <w:right w:val="single" w:sz="4" w:space="0" w:color="000000"/>
                  </w:tcBorders>
                  <w:shd w:val="clear" w:color="auto" w:fill="DDD9C3"/>
                </w:tcPr>
                <w:p w:rsidR="00240A13" w:rsidRPr="006A1FD9" w:rsidRDefault="00240A13" w:rsidP="006A1FD9">
                  <w:pPr>
                    <w:pStyle w:val="NoSpacing"/>
                    <w:jc w:val="both"/>
                    <w:rPr>
                      <w:rFonts w:ascii="Arial" w:hAnsi="Arial" w:cs="Arial"/>
                      <w:sz w:val="16"/>
                    </w:rPr>
                  </w:pPr>
                  <w:r w:rsidRPr="006A1FD9">
                    <w:rPr>
                      <w:rFonts w:ascii="Arial" w:hAnsi="Arial" w:cs="Arial"/>
                      <w:b/>
                      <w:sz w:val="16"/>
                    </w:rPr>
                    <w:t>1.</w:t>
                  </w:r>
                  <w:r w:rsidRPr="006A1FD9">
                    <w:rPr>
                      <w:rFonts w:ascii="Arial" w:hAnsi="Arial" w:cs="Arial"/>
                      <w:sz w:val="16"/>
                    </w:rPr>
                    <w:t>Sonunda verdiği sözü tutmuş, tüm borçlarını ödemişti.</w:t>
                  </w:r>
                </w:p>
              </w:tc>
            </w:tr>
            <w:tr w:rsidR="00240A13" w:rsidTr="006A1FD9">
              <w:trPr>
                <w:jc w:val="center"/>
              </w:trPr>
              <w:tc>
                <w:tcPr>
                  <w:tcW w:w="4585" w:type="dxa"/>
                  <w:tcBorders>
                    <w:top w:val="single" w:sz="4" w:space="0" w:color="000000"/>
                    <w:left w:val="single" w:sz="4" w:space="0" w:color="000000"/>
                    <w:bottom w:val="single" w:sz="4" w:space="0" w:color="000000"/>
                    <w:right w:val="single" w:sz="4" w:space="0" w:color="000000"/>
                  </w:tcBorders>
                  <w:shd w:val="clear" w:color="auto" w:fill="DDD9C3"/>
                </w:tcPr>
                <w:p w:rsidR="00240A13" w:rsidRPr="006A1FD9" w:rsidRDefault="00240A13" w:rsidP="006A1FD9">
                  <w:pPr>
                    <w:pStyle w:val="NoSpacing"/>
                    <w:jc w:val="both"/>
                    <w:rPr>
                      <w:rFonts w:ascii="Arial" w:hAnsi="Arial" w:cs="Arial"/>
                      <w:sz w:val="16"/>
                    </w:rPr>
                  </w:pPr>
                  <w:r w:rsidRPr="006A1FD9">
                    <w:rPr>
                      <w:rFonts w:ascii="Arial" w:hAnsi="Arial" w:cs="Arial"/>
                      <w:b/>
                      <w:sz w:val="16"/>
                    </w:rPr>
                    <w:t>2.</w:t>
                  </w:r>
                  <w:r w:rsidRPr="006A1FD9">
                    <w:rPr>
                      <w:rFonts w:ascii="Arial" w:hAnsi="Arial" w:cs="Arial"/>
                      <w:sz w:val="16"/>
                    </w:rPr>
                    <w:t>Komşumuz titiz biriydi, evinin önünü hep temiz tutardı.</w:t>
                  </w:r>
                </w:p>
              </w:tc>
            </w:tr>
            <w:tr w:rsidR="00240A13" w:rsidTr="006A1FD9">
              <w:trPr>
                <w:jc w:val="center"/>
              </w:trPr>
              <w:tc>
                <w:tcPr>
                  <w:tcW w:w="4585" w:type="dxa"/>
                  <w:tcBorders>
                    <w:top w:val="single" w:sz="4" w:space="0" w:color="000000"/>
                    <w:left w:val="single" w:sz="4" w:space="0" w:color="000000"/>
                    <w:bottom w:val="single" w:sz="4" w:space="0" w:color="000000"/>
                    <w:right w:val="single" w:sz="4" w:space="0" w:color="000000"/>
                  </w:tcBorders>
                  <w:shd w:val="clear" w:color="auto" w:fill="DDD9C3"/>
                </w:tcPr>
                <w:p w:rsidR="00240A13" w:rsidRPr="006A1FD9" w:rsidRDefault="00240A13" w:rsidP="006A1FD9">
                  <w:pPr>
                    <w:pStyle w:val="NoSpacing"/>
                    <w:jc w:val="both"/>
                    <w:rPr>
                      <w:rFonts w:ascii="Arial" w:hAnsi="Arial" w:cs="Arial"/>
                      <w:sz w:val="16"/>
                    </w:rPr>
                  </w:pPr>
                  <w:r w:rsidRPr="006A1FD9">
                    <w:rPr>
                      <w:rFonts w:ascii="Arial" w:hAnsi="Arial" w:cs="Arial"/>
                      <w:b/>
                      <w:sz w:val="16"/>
                    </w:rPr>
                    <w:t>3.</w:t>
                  </w:r>
                  <w:r w:rsidRPr="006A1FD9">
                    <w:rPr>
                      <w:rFonts w:ascii="Arial" w:hAnsi="Arial" w:cs="Arial"/>
                      <w:sz w:val="16"/>
                    </w:rPr>
                    <w:t>Küçük kardeşim giymesi için dayımın paltosunu tuttu.</w:t>
                  </w:r>
                </w:p>
              </w:tc>
            </w:tr>
            <w:tr w:rsidR="00240A13" w:rsidTr="006A1FD9">
              <w:trPr>
                <w:jc w:val="center"/>
              </w:trPr>
              <w:tc>
                <w:tcPr>
                  <w:tcW w:w="4585" w:type="dxa"/>
                  <w:tcBorders>
                    <w:top w:val="single" w:sz="4" w:space="0" w:color="000000"/>
                    <w:left w:val="single" w:sz="4" w:space="0" w:color="000000"/>
                    <w:bottom w:val="single" w:sz="4" w:space="0" w:color="000000"/>
                    <w:right w:val="single" w:sz="4" w:space="0" w:color="000000"/>
                  </w:tcBorders>
                  <w:shd w:val="clear" w:color="auto" w:fill="DDD9C3"/>
                </w:tcPr>
                <w:p w:rsidR="00240A13" w:rsidRPr="006A1FD9" w:rsidRDefault="00240A13" w:rsidP="006A1FD9">
                  <w:pPr>
                    <w:pStyle w:val="NoSpacing"/>
                    <w:jc w:val="both"/>
                    <w:rPr>
                      <w:rFonts w:ascii="Arial" w:hAnsi="Arial" w:cs="Arial"/>
                      <w:sz w:val="16"/>
                    </w:rPr>
                  </w:pPr>
                  <w:r w:rsidRPr="006A1FD9">
                    <w:rPr>
                      <w:rFonts w:ascii="Arial" w:hAnsi="Arial" w:cs="Arial"/>
                      <w:b/>
                      <w:sz w:val="16"/>
                    </w:rPr>
                    <w:t>4.</w:t>
                  </w:r>
                  <w:r w:rsidRPr="006A1FD9">
                    <w:rPr>
                      <w:rFonts w:ascii="Arial" w:hAnsi="Arial" w:cs="Arial"/>
                      <w:sz w:val="16"/>
                    </w:rPr>
                    <w:t>Annem, odamızı düzenli tutmamız konusunda bizi uyardı.</w:t>
                  </w:r>
                </w:p>
              </w:tc>
            </w:tr>
          </w:tbl>
          <w:p w:rsidR="00240A13" w:rsidRPr="006A1FD9" w:rsidRDefault="00240A13" w:rsidP="006A1FD9">
            <w:pPr>
              <w:pStyle w:val="NoSpacing"/>
              <w:jc w:val="both"/>
              <w:rPr>
                <w:rFonts w:ascii="Arial" w:hAnsi="Arial" w:cs="Arial"/>
                <w:sz w:val="10"/>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Sevim Öğretmenin yukarıda verdiği cümlelerde </w:t>
            </w:r>
            <w:r w:rsidRPr="006A1FD9">
              <w:rPr>
                <w:rFonts w:ascii="Arial" w:hAnsi="Arial" w:cs="Arial"/>
                <w:b/>
                <w:sz w:val="16"/>
              </w:rPr>
              <w:t>“tutmak”</w:t>
            </w:r>
            <w:r w:rsidRPr="006A1FD9">
              <w:rPr>
                <w:rFonts w:ascii="Arial" w:hAnsi="Arial" w:cs="Arial"/>
                <w:sz w:val="16"/>
              </w:rPr>
              <w:t xml:space="preserve"> sözü </w:t>
            </w:r>
            <w:r w:rsidRPr="006A1FD9">
              <w:rPr>
                <w:rFonts w:ascii="Arial" w:hAnsi="Arial" w:cs="Arial"/>
                <w:b/>
                <w:sz w:val="16"/>
              </w:rPr>
              <w:t>kaç farklı anlamda</w:t>
            </w:r>
            <w:r w:rsidRPr="006A1FD9">
              <w:rPr>
                <w:rFonts w:ascii="Arial" w:hAnsi="Arial" w:cs="Arial"/>
                <w:sz w:val="16"/>
              </w:rPr>
              <w:t xml:space="preserve"> kullanılmıştır?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1</w:t>
            </w:r>
            <w:r w:rsidRPr="006A1FD9">
              <w:rPr>
                <w:rFonts w:ascii="Arial" w:hAnsi="Arial" w:cs="Arial"/>
                <w:sz w:val="16"/>
              </w:rPr>
              <w:tab/>
            </w:r>
            <w:r w:rsidRPr="006A1FD9">
              <w:rPr>
                <w:rFonts w:ascii="Arial" w:hAnsi="Arial" w:cs="Arial"/>
                <w:sz w:val="16"/>
              </w:rPr>
              <w:tab/>
              <w:t>b) 2</w:t>
            </w:r>
            <w:r w:rsidRPr="006A1FD9">
              <w:rPr>
                <w:rFonts w:ascii="Arial" w:hAnsi="Arial" w:cs="Arial"/>
                <w:sz w:val="16"/>
              </w:rPr>
              <w:tab/>
            </w:r>
            <w:r w:rsidRPr="006A1FD9">
              <w:rPr>
                <w:rFonts w:ascii="Arial" w:hAnsi="Arial" w:cs="Arial"/>
                <w:sz w:val="16"/>
              </w:rPr>
              <w:tab/>
              <w:t>c) 3</w:t>
            </w:r>
            <w:r w:rsidRPr="006A1FD9">
              <w:rPr>
                <w:rFonts w:ascii="Arial" w:hAnsi="Arial" w:cs="Arial"/>
                <w:sz w:val="16"/>
              </w:rPr>
              <w:tab/>
            </w:r>
            <w:r w:rsidRPr="006A1FD9">
              <w:rPr>
                <w:rFonts w:ascii="Arial" w:hAnsi="Arial" w:cs="Arial"/>
                <w:sz w:val="16"/>
              </w:rPr>
              <w:tab/>
              <w:t>d) 4</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2-Aşağıdaki cümlelerin hangisinde altı çizili sözcüklerden hangisi </w:t>
            </w:r>
            <w:r w:rsidRPr="006A1FD9">
              <w:rPr>
                <w:rFonts w:ascii="Arial" w:hAnsi="Arial" w:cs="Arial"/>
                <w:b/>
                <w:sz w:val="16"/>
              </w:rPr>
              <w:t>soyut anlamda</w:t>
            </w:r>
            <w:r w:rsidRPr="006A1FD9">
              <w:rPr>
                <w:rFonts w:ascii="Arial" w:hAnsi="Arial" w:cs="Arial"/>
                <w:sz w:val="16"/>
              </w:rPr>
              <w:t xml:space="preserve"> kullanılmıştır?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a) Bunaldığı zamanlarda </w:t>
            </w:r>
            <w:r w:rsidRPr="006A1FD9">
              <w:rPr>
                <w:rFonts w:ascii="Arial" w:hAnsi="Arial" w:cs="Arial"/>
                <w:sz w:val="16"/>
                <w:u w:val="single"/>
              </w:rPr>
              <w:t>soğuk</w:t>
            </w:r>
            <w:r w:rsidRPr="006A1FD9">
              <w:rPr>
                <w:rFonts w:ascii="Arial" w:hAnsi="Arial" w:cs="Arial"/>
                <w:sz w:val="16"/>
              </w:rPr>
              <w:t xml:space="preserve"> bir duş alınca kendine gelirdi.</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b) İşlerin yoğunluğundan günlerdir </w:t>
            </w:r>
            <w:r w:rsidRPr="006A1FD9">
              <w:rPr>
                <w:rFonts w:ascii="Arial" w:hAnsi="Arial" w:cs="Arial"/>
                <w:sz w:val="16"/>
                <w:u w:val="single"/>
              </w:rPr>
              <w:t>kafasını</w:t>
            </w:r>
            <w:r w:rsidRPr="006A1FD9">
              <w:rPr>
                <w:rFonts w:ascii="Arial" w:hAnsi="Arial" w:cs="Arial"/>
                <w:sz w:val="16"/>
              </w:rPr>
              <w:t xml:space="preserve"> toparlayamıyordu.</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c) Dolabın raflarını takmak için </w:t>
            </w:r>
            <w:r w:rsidRPr="006A1FD9">
              <w:rPr>
                <w:rFonts w:ascii="Arial" w:hAnsi="Arial" w:cs="Arial"/>
                <w:sz w:val="16"/>
                <w:u w:val="single"/>
              </w:rPr>
              <w:t>düz</w:t>
            </w:r>
            <w:r w:rsidRPr="006A1FD9">
              <w:rPr>
                <w:rFonts w:ascii="Arial" w:hAnsi="Arial" w:cs="Arial"/>
                <w:sz w:val="16"/>
              </w:rPr>
              <w:t xml:space="preserve"> tahtaya birkaç çivi çakmıştı.</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d) Kış mevsiminde </w:t>
            </w:r>
            <w:r w:rsidRPr="006A1FD9">
              <w:rPr>
                <w:rFonts w:ascii="Arial" w:hAnsi="Arial" w:cs="Arial"/>
                <w:sz w:val="16"/>
                <w:u w:val="single"/>
              </w:rPr>
              <w:t>acılı</w:t>
            </w:r>
            <w:r w:rsidRPr="006A1FD9">
              <w:rPr>
                <w:rFonts w:ascii="Arial" w:hAnsi="Arial" w:cs="Arial"/>
                <w:sz w:val="16"/>
              </w:rPr>
              <w:t xml:space="preserve"> tarhana çorbasını ben de çok seviyordum.</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3-Aşağıdaki cümlelerin hangisinde </w:t>
            </w:r>
            <w:r w:rsidRPr="006A1FD9">
              <w:rPr>
                <w:rFonts w:ascii="Arial" w:hAnsi="Arial" w:cs="Arial"/>
                <w:b/>
                <w:sz w:val="16"/>
              </w:rPr>
              <w:t>benzetme</w:t>
            </w:r>
            <w:r w:rsidRPr="006A1FD9">
              <w:rPr>
                <w:rFonts w:ascii="Arial" w:hAnsi="Arial" w:cs="Arial"/>
                <w:sz w:val="16"/>
              </w:rPr>
              <w:t>anlamıvardır?</w:t>
            </w:r>
          </w:p>
          <w:p w:rsidR="00240A13" w:rsidRPr="006A1FD9" w:rsidRDefault="00240A13" w:rsidP="006A1FD9">
            <w:pPr>
              <w:pStyle w:val="NoSpacing"/>
              <w:jc w:val="both"/>
              <w:rPr>
                <w:rFonts w:ascii="Arial" w:hAnsi="Arial" w:cs="Arial"/>
                <w:sz w:val="16"/>
              </w:rPr>
            </w:pPr>
            <w:r w:rsidRPr="006A1FD9">
              <w:rPr>
                <w:rFonts w:ascii="Arial" w:hAnsi="Arial" w:cs="Arial"/>
                <w:sz w:val="16"/>
              </w:rPr>
              <w:t>a) Genç adam kendisine verilen işleri gayretle yapıyordu.</w:t>
            </w:r>
          </w:p>
          <w:p w:rsidR="00240A13" w:rsidRPr="006A1FD9" w:rsidRDefault="00240A13" w:rsidP="006A1FD9">
            <w:pPr>
              <w:pStyle w:val="NoSpacing"/>
              <w:jc w:val="both"/>
              <w:rPr>
                <w:rFonts w:ascii="Arial" w:hAnsi="Arial" w:cs="Arial"/>
                <w:sz w:val="16"/>
              </w:rPr>
            </w:pPr>
            <w:r w:rsidRPr="006A1FD9">
              <w:rPr>
                <w:rFonts w:ascii="Arial" w:hAnsi="Arial" w:cs="Arial"/>
                <w:sz w:val="16"/>
              </w:rPr>
              <w:t>b) Kapının önünde kılık kıyafeti düzgün bir adam duruyordu.</w:t>
            </w:r>
          </w:p>
          <w:p w:rsidR="00240A13" w:rsidRPr="006A1FD9" w:rsidRDefault="00240A13" w:rsidP="006A1FD9">
            <w:pPr>
              <w:pStyle w:val="NoSpacing"/>
              <w:jc w:val="both"/>
              <w:rPr>
                <w:rFonts w:ascii="Arial" w:hAnsi="Arial" w:cs="Arial"/>
                <w:sz w:val="16"/>
              </w:rPr>
            </w:pPr>
            <w:r w:rsidRPr="006A1FD9">
              <w:rPr>
                <w:rFonts w:ascii="Arial" w:hAnsi="Arial" w:cs="Arial"/>
                <w:sz w:val="16"/>
              </w:rPr>
              <w:t>c) Onun boğazına düşkün biri olduğunu ben zaten biliyorum.</w:t>
            </w:r>
          </w:p>
          <w:p w:rsidR="00240A13" w:rsidRPr="006A1FD9" w:rsidRDefault="00240A13" w:rsidP="006A1FD9">
            <w:pPr>
              <w:pStyle w:val="NoSpacing"/>
              <w:jc w:val="both"/>
              <w:rPr>
                <w:rFonts w:ascii="Arial" w:hAnsi="Arial" w:cs="Arial"/>
                <w:sz w:val="16"/>
              </w:rPr>
            </w:pPr>
            <w:r w:rsidRPr="006A1FD9">
              <w:rPr>
                <w:rFonts w:ascii="Arial" w:hAnsi="Arial" w:cs="Arial"/>
                <w:sz w:val="16"/>
              </w:rPr>
              <w:t>d) Yaşlı adamın zorluklara karşı çelik kadar sağlam bir iradesi var.</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4-Aşağıdaki cümlelerin hangisinde </w:t>
            </w:r>
            <w:r w:rsidRPr="006A1FD9">
              <w:rPr>
                <w:rFonts w:ascii="Arial" w:hAnsi="Arial" w:cs="Arial"/>
                <w:b/>
                <w:sz w:val="16"/>
              </w:rPr>
              <w:t>“derin”</w:t>
            </w:r>
            <w:r w:rsidRPr="006A1FD9">
              <w:rPr>
                <w:rFonts w:ascii="Arial" w:hAnsi="Arial" w:cs="Arial"/>
                <w:sz w:val="16"/>
              </w:rPr>
              <w:t xml:space="preserve">sözcüğü </w:t>
            </w:r>
            <w:r w:rsidRPr="006A1FD9">
              <w:rPr>
                <w:rFonts w:ascii="Arial" w:hAnsi="Arial" w:cs="Arial"/>
                <w:b/>
                <w:sz w:val="16"/>
              </w:rPr>
              <w:t>“Edebiyat konusunda oldukça derin bilgiye sahipti.”</w:t>
            </w:r>
            <w:r w:rsidRPr="006A1FD9">
              <w:rPr>
                <w:rFonts w:ascii="Arial" w:hAnsi="Arial" w:cs="Arial"/>
                <w:sz w:val="16"/>
              </w:rPr>
              <w:t xml:space="preserve"> cümlesindeki anlamı ile kullanılmıştır?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Evimizin bahçesindeki derin kuyuyu toprakla doldurduk.</w:t>
            </w:r>
          </w:p>
          <w:p w:rsidR="00240A13" w:rsidRPr="006A1FD9" w:rsidRDefault="00240A13" w:rsidP="006A1FD9">
            <w:pPr>
              <w:pStyle w:val="NoSpacing"/>
              <w:jc w:val="both"/>
              <w:rPr>
                <w:rFonts w:ascii="Arial" w:hAnsi="Arial" w:cs="Arial"/>
                <w:sz w:val="16"/>
              </w:rPr>
            </w:pPr>
            <w:r w:rsidRPr="006A1FD9">
              <w:rPr>
                <w:rFonts w:ascii="Arial" w:hAnsi="Arial" w:cs="Arial"/>
                <w:sz w:val="16"/>
              </w:rPr>
              <w:t>b) Aysel’in konuşmasında büyük salonu derin bir sessizlik kapladı.</w:t>
            </w:r>
          </w:p>
          <w:p w:rsidR="00240A13" w:rsidRPr="006A1FD9" w:rsidRDefault="00240A13" w:rsidP="006A1FD9">
            <w:pPr>
              <w:pStyle w:val="NoSpacing"/>
              <w:jc w:val="both"/>
              <w:rPr>
                <w:rFonts w:ascii="Arial" w:hAnsi="Arial" w:cs="Arial"/>
                <w:sz w:val="16"/>
              </w:rPr>
            </w:pPr>
            <w:r w:rsidRPr="006A1FD9">
              <w:rPr>
                <w:rFonts w:ascii="Arial" w:hAnsi="Arial" w:cs="Arial"/>
                <w:sz w:val="16"/>
              </w:rPr>
              <w:t>c) Küçük çocuk, hayvanlara karşı derin bir sevgi besliyordu.</w:t>
            </w:r>
          </w:p>
          <w:p w:rsidR="00240A13" w:rsidRPr="006A1FD9" w:rsidRDefault="00240A13" w:rsidP="006A1FD9">
            <w:pPr>
              <w:pStyle w:val="NoSpacing"/>
              <w:jc w:val="both"/>
              <w:rPr>
                <w:rFonts w:ascii="Arial" w:hAnsi="Arial" w:cs="Arial"/>
                <w:sz w:val="16"/>
              </w:rPr>
            </w:pPr>
            <w:r w:rsidRPr="006A1FD9">
              <w:rPr>
                <w:rFonts w:ascii="Arial" w:hAnsi="Arial" w:cs="Arial"/>
                <w:sz w:val="16"/>
              </w:rPr>
              <w:t>d) Aylin çok çeşitli alanlarda araştırma yapmış bir arkadaşımızdı.</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5-Aşağıdaki cümlelerin hangisinde </w:t>
            </w:r>
            <w:r w:rsidRPr="006A1FD9">
              <w:rPr>
                <w:rFonts w:ascii="Arial" w:hAnsi="Arial" w:cs="Arial"/>
                <w:b/>
                <w:sz w:val="16"/>
              </w:rPr>
              <w:t>deyim</w:t>
            </w:r>
            <w:r w:rsidRPr="006A1FD9">
              <w:rPr>
                <w:rFonts w:ascii="Arial" w:hAnsi="Arial" w:cs="Arial"/>
                <w:sz w:val="16"/>
              </w:rPr>
              <w:t>söz grubu</w:t>
            </w:r>
            <w:r w:rsidRPr="006A1FD9">
              <w:rPr>
                <w:rFonts w:ascii="Arial" w:hAnsi="Arial" w:cs="Arial"/>
                <w:b/>
                <w:sz w:val="16"/>
              </w:rPr>
              <w:t>mecaz anlamlı</w:t>
            </w:r>
            <w:r w:rsidRPr="006A1FD9">
              <w:rPr>
                <w:rFonts w:ascii="Arial" w:hAnsi="Arial" w:cs="Arial"/>
                <w:sz w:val="16"/>
              </w:rPr>
              <w:t xml:space="preserve"> kullanılmamıştır?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Hırsız, Sibellerden yükte hafif pahada ağır ne varsa almış.</w:t>
            </w:r>
          </w:p>
          <w:p w:rsidR="00240A13" w:rsidRPr="006A1FD9" w:rsidRDefault="00240A13" w:rsidP="006A1FD9">
            <w:pPr>
              <w:pStyle w:val="NoSpacing"/>
              <w:jc w:val="both"/>
              <w:rPr>
                <w:rFonts w:ascii="Arial" w:hAnsi="Arial" w:cs="Arial"/>
                <w:sz w:val="16"/>
              </w:rPr>
            </w:pPr>
            <w:r w:rsidRPr="006A1FD9">
              <w:rPr>
                <w:rFonts w:ascii="Arial" w:hAnsi="Arial" w:cs="Arial"/>
                <w:sz w:val="16"/>
              </w:rPr>
              <w:t>b) Yeni öğrendiği dili ancak kırık dökük cümlelerle konuşuyor.</w:t>
            </w:r>
          </w:p>
          <w:p w:rsidR="00240A13" w:rsidRPr="006A1FD9" w:rsidRDefault="00240A13" w:rsidP="006A1FD9">
            <w:pPr>
              <w:pStyle w:val="NoSpacing"/>
              <w:jc w:val="both"/>
              <w:rPr>
                <w:rFonts w:ascii="Arial" w:hAnsi="Arial" w:cs="Arial"/>
                <w:sz w:val="16"/>
              </w:rPr>
            </w:pPr>
            <w:r w:rsidRPr="006A1FD9">
              <w:rPr>
                <w:rFonts w:ascii="Arial" w:hAnsi="Arial" w:cs="Arial"/>
                <w:sz w:val="16"/>
              </w:rPr>
              <w:t>c) Son olaylarda öyle rahatsın ki, dünya yıkılsa umurunda değil.</w:t>
            </w:r>
          </w:p>
          <w:p w:rsidR="00240A13" w:rsidRPr="006A1FD9" w:rsidRDefault="00240A13" w:rsidP="006A1FD9">
            <w:pPr>
              <w:pStyle w:val="NoSpacing"/>
              <w:jc w:val="both"/>
              <w:rPr>
                <w:rFonts w:ascii="Arial" w:hAnsi="Arial" w:cs="Arial"/>
                <w:sz w:val="16"/>
              </w:rPr>
            </w:pPr>
            <w:r w:rsidRPr="006A1FD9">
              <w:rPr>
                <w:rFonts w:ascii="Arial" w:hAnsi="Arial" w:cs="Arial"/>
                <w:sz w:val="16"/>
              </w:rPr>
              <w:t>d) Bugün sana önerecekleri teklif, tam senin dişine göre bir iş.</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6-Aysun Öğretmenin vermiş olduğu aşağıdaki cümlelerin hangisinde </w:t>
            </w:r>
            <w:r w:rsidRPr="006A1FD9">
              <w:rPr>
                <w:rFonts w:ascii="Arial" w:hAnsi="Arial" w:cs="Arial"/>
                <w:b/>
                <w:sz w:val="16"/>
              </w:rPr>
              <w:t>karşıt anlamlı sözcükler</w:t>
            </w:r>
            <w:r w:rsidRPr="006A1FD9">
              <w:rPr>
                <w:rFonts w:ascii="Arial" w:hAnsi="Arial" w:cs="Arial"/>
                <w:sz w:val="16"/>
              </w:rPr>
              <w:t xml:space="preserve"> bir arada kullanılmıştır?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Bir süredir dükkânda olup bitenlere seyirci kalıyordu.</w:t>
            </w:r>
          </w:p>
          <w:p w:rsidR="00240A13" w:rsidRPr="006A1FD9" w:rsidRDefault="00240A13" w:rsidP="006A1FD9">
            <w:pPr>
              <w:pStyle w:val="NoSpacing"/>
              <w:jc w:val="both"/>
              <w:rPr>
                <w:rFonts w:ascii="Arial" w:hAnsi="Arial" w:cs="Arial"/>
                <w:sz w:val="16"/>
              </w:rPr>
            </w:pPr>
            <w:r w:rsidRPr="006A1FD9">
              <w:rPr>
                <w:rFonts w:ascii="Arial" w:hAnsi="Arial" w:cs="Arial"/>
                <w:sz w:val="16"/>
              </w:rPr>
              <w:t>b) Arkadaşlar arasında ufak tefek sorunlar büyütülmemeli.</w:t>
            </w:r>
          </w:p>
          <w:p w:rsidR="00240A13" w:rsidRPr="006A1FD9" w:rsidRDefault="00240A13" w:rsidP="006A1FD9">
            <w:pPr>
              <w:pStyle w:val="NoSpacing"/>
              <w:jc w:val="both"/>
              <w:rPr>
                <w:rFonts w:ascii="Arial" w:hAnsi="Arial" w:cs="Arial"/>
                <w:sz w:val="16"/>
              </w:rPr>
            </w:pPr>
            <w:r w:rsidRPr="006A1FD9">
              <w:rPr>
                <w:rFonts w:ascii="Arial" w:hAnsi="Arial" w:cs="Arial"/>
                <w:sz w:val="16"/>
              </w:rPr>
              <w:t>c) Bu davranışın ilk ve son olmasını, tekrarlamamasını dilerim.</w:t>
            </w:r>
          </w:p>
          <w:p w:rsidR="00240A13" w:rsidRPr="006A1FD9" w:rsidRDefault="00240A13" w:rsidP="006A1FD9">
            <w:pPr>
              <w:pStyle w:val="NoSpacing"/>
              <w:jc w:val="both"/>
              <w:rPr>
                <w:rFonts w:ascii="Arial" w:hAnsi="Arial" w:cs="Arial"/>
                <w:sz w:val="16"/>
              </w:rPr>
            </w:pPr>
            <w:r w:rsidRPr="006A1FD9">
              <w:rPr>
                <w:rFonts w:ascii="Arial" w:hAnsi="Arial" w:cs="Arial"/>
                <w:sz w:val="16"/>
              </w:rPr>
              <w:t>d) Çocukluk ve gençlik dönemi, iyi ve güzel anılarla doldurulmalı.</w:t>
            </w:r>
          </w:p>
          <w:p w:rsidR="00240A13" w:rsidRPr="006A1FD9" w:rsidRDefault="00240A13" w:rsidP="006A1FD9">
            <w:pPr>
              <w:pStyle w:val="NoSpacing"/>
              <w:jc w:val="both"/>
              <w:rPr>
                <w:rFonts w:ascii="Arial" w:hAnsi="Arial" w:cs="Arial"/>
                <w:sz w:val="16"/>
              </w:rPr>
            </w:pPr>
          </w:p>
          <w:p w:rsidR="00240A13" w:rsidRPr="006A1FD9" w:rsidRDefault="00240A13" w:rsidP="006A1FD9">
            <w:pPr>
              <w:shd w:val="clear" w:color="auto" w:fill="FFFFFF"/>
              <w:rPr>
                <w:rFonts w:ascii="Arial" w:hAnsi="Arial" w:cs="Arial"/>
                <w:sz w:val="16"/>
                <w:szCs w:val="16"/>
              </w:rPr>
            </w:pPr>
            <w:r w:rsidRPr="006A1FD9">
              <w:rPr>
                <w:rFonts w:ascii="Arial" w:hAnsi="Arial" w:cs="Arial"/>
                <w:sz w:val="16"/>
                <w:szCs w:val="16"/>
              </w:rPr>
              <w:t>7- Gurbette ömrüm geçecek Bir daracık yerim de yok Oturup derdim dökecek Bir vefalı yarim de yok</w:t>
            </w:r>
          </w:p>
          <w:p w:rsidR="00240A13" w:rsidRPr="006A1FD9" w:rsidRDefault="00240A13" w:rsidP="006A1FD9">
            <w:pPr>
              <w:shd w:val="clear" w:color="auto" w:fill="FFFFFF"/>
              <w:rPr>
                <w:rFonts w:ascii="Arial" w:hAnsi="Arial" w:cs="Arial"/>
                <w:sz w:val="16"/>
                <w:szCs w:val="16"/>
              </w:rPr>
            </w:pPr>
            <w:r w:rsidRPr="006A1FD9">
              <w:rPr>
                <w:rFonts w:ascii="Arial" w:hAnsi="Arial" w:cs="Arial"/>
                <w:b/>
                <w:bCs/>
                <w:sz w:val="16"/>
                <w:szCs w:val="16"/>
              </w:rPr>
              <w:t xml:space="preserve">27) Dörtlüğün teması aşağıdakilerden hangisidir? </w:t>
            </w:r>
          </w:p>
          <w:p w:rsidR="00240A13" w:rsidRPr="006A1FD9" w:rsidRDefault="00240A13" w:rsidP="006A1FD9">
            <w:pPr>
              <w:shd w:val="clear" w:color="auto" w:fill="FFFFFF"/>
              <w:rPr>
                <w:rFonts w:ascii="Arial" w:hAnsi="Arial" w:cs="Arial"/>
                <w:sz w:val="16"/>
                <w:szCs w:val="16"/>
              </w:rPr>
            </w:pPr>
            <w:r w:rsidRPr="006A1FD9">
              <w:rPr>
                <w:rFonts w:ascii="Arial" w:hAnsi="Arial" w:cs="Arial"/>
                <w:sz w:val="16"/>
                <w:szCs w:val="16"/>
              </w:rPr>
              <w:t>A) Özlem    B) AlçakgönüllülükC) Ümit    D) Yalnızlık</w:t>
            </w:r>
          </w:p>
          <w:p w:rsidR="00240A13" w:rsidRPr="006A1FD9" w:rsidRDefault="00240A13" w:rsidP="006A1FD9">
            <w:pPr>
              <w:shd w:val="clear" w:color="auto" w:fill="FFFFFF"/>
              <w:rPr>
                <w:rFonts w:ascii="Arial" w:hAnsi="Arial" w:cs="Arial"/>
                <w:sz w:val="16"/>
                <w:szCs w:val="16"/>
              </w:rPr>
            </w:pPr>
          </w:p>
          <w:p w:rsidR="00240A13" w:rsidRPr="006A1FD9" w:rsidRDefault="00240A13" w:rsidP="006A1FD9">
            <w:pPr>
              <w:pStyle w:val="NoSpacing"/>
              <w:jc w:val="both"/>
              <w:rPr>
                <w:rFonts w:ascii="Arial" w:hAnsi="Arial" w:cs="Arial"/>
                <w:i/>
                <w:sz w:val="16"/>
              </w:rPr>
            </w:pPr>
            <w:r w:rsidRPr="006A1FD9">
              <w:rPr>
                <w:rFonts w:ascii="Arial" w:hAnsi="Arial" w:cs="Arial"/>
                <w:b/>
                <w:i/>
                <w:sz w:val="16"/>
              </w:rPr>
              <w:t>8-Fatma Öğretmenin verdiği sözcükleri inceleyiniz</w:t>
            </w:r>
            <w:r w:rsidRPr="006A1FD9">
              <w:rPr>
                <w:rFonts w:ascii="Arial" w:hAnsi="Arial" w:cs="Arial"/>
                <w:i/>
                <w:sz w:val="16"/>
              </w:rPr>
              <w:t>.</w:t>
            </w:r>
          </w:p>
          <w:p w:rsidR="00240A13" w:rsidRPr="006A1FD9" w:rsidRDefault="00240A13" w:rsidP="009C188C">
            <w:pPr>
              <w:pStyle w:val="NoSpacing"/>
              <w:rPr>
                <w:rFonts w:ascii="Arial" w:hAnsi="Arial" w:cs="Arial"/>
                <w:b/>
                <w:sz w:val="16"/>
              </w:rPr>
            </w:pPr>
            <w:r w:rsidRPr="006A1FD9">
              <w:rPr>
                <w:rFonts w:ascii="Arial" w:hAnsi="Arial" w:cs="Arial"/>
                <w:b/>
                <w:sz w:val="16"/>
              </w:rPr>
              <w:t xml:space="preserve">1.amaç / 2.başarı / 3.düşünce/4.kazanılamaz / </w:t>
            </w:r>
          </w:p>
          <w:p w:rsidR="00240A13" w:rsidRPr="006A1FD9" w:rsidRDefault="00240A13" w:rsidP="009C188C">
            <w:pPr>
              <w:pStyle w:val="NoSpacing"/>
              <w:rPr>
                <w:rFonts w:ascii="Arial" w:hAnsi="Arial" w:cs="Arial"/>
                <w:b/>
                <w:sz w:val="16"/>
              </w:rPr>
            </w:pPr>
            <w:r w:rsidRPr="006A1FD9">
              <w:rPr>
                <w:rFonts w:ascii="Arial" w:hAnsi="Arial" w:cs="Arial"/>
                <w:b/>
                <w:sz w:val="16"/>
              </w:rPr>
              <w:t>5.ve / 6.bir / 7.bağlanmadıkça / 8.hedefe</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Begüm Öğretmenin verdiği sözcüklerden </w:t>
            </w:r>
            <w:r w:rsidRPr="006A1FD9">
              <w:rPr>
                <w:rFonts w:ascii="Arial" w:hAnsi="Arial" w:cs="Arial"/>
                <w:b/>
                <w:sz w:val="16"/>
              </w:rPr>
              <w:t>anlamlı ve kurallı cümle oluşturulduğunda</w:t>
            </w:r>
            <w:r w:rsidRPr="006A1FD9">
              <w:rPr>
                <w:rFonts w:ascii="Arial" w:hAnsi="Arial" w:cs="Arial"/>
                <w:sz w:val="16"/>
              </w:rPr>
              <w:t xml:space="preserve"> sıralama nasıl olur?</w:t>
            </w:r>
          </w:p>
          <w:p w:rsidR="00240A13" w:rsidRPr="006A1FD9" w:rsidRDefault="00240A13" w:rsidP="006A1FD9">
            <w:pPr>
              <w:pStyle w:val="NoSpacing"/>
              <w:jc w:val="both"/>
              <w:rPr>
                <w:rFonts w:ascii="Arial" w:hAnsi="Arial" w:cs="Arial"/>
                <w:sz w:val="16"/>
              </w:rPr>
            </w:pPr>
            <w:r w:rsidRPr="006A1FD9">
              <w:rPr>
                <w:rFonts w:ascii="Arial" w:hAnsi="Arial" w:cs="Arial"/>
                <w:sz w:val="16"/>
              </w:rPr>
              <w:t>a) 3 - 5 - 1 - 7 - 4 - 6 - 8 - 2</w:t>
            </w:r>
            <w:r w:rsidRPr="006A1FD9">
              <w:rPr>
                <w:rFonts w:ascii="Arial" w:hAnsi="Arial" w:cs="Arial"/>
                <w:sz w:val="16"/>
              </w:rPr>
              <w:tab/>
            </w:r>
            <w:r w:rsidRPr="006A1FD9">
              <w:rPr>
                <w:rFonts w:ascii="Arial" w:hAnsi="Arial" w:cs="Arial"/>
                <w:sz w:val="16"/>
              </w:rPr>
              <w:tab/>
            </w:r>
          </w:p>
          <w:p w:rsidR="00240A13" w:rsidRPr="006A1FD9" w:rsidRDefault="00240A13" w:rsidP="006A1FD9">
            <w:pPr>
              <w:pStyle w:val="NoSpacing"/>
              <w:jc w:val="both"/>
              <w:rPr>
                <w:rFonts w:ascii="Arial" w:hAnsi="Arial" w:cs="Arial"/>
                <w:sz w:val="16"/>
              </w:rPr>
            </w:pPr>
            <w:r w:rsidRPr="006A1FD9">
              <w:rPr>
                <w:rFonts w:ascii="Arial" w:hAnsi="Arial" w:cs="Arial"/>
                <w:sz w:val="16"/>
              </w:rPr>
              <w:t>b) 2 - 6 - 8 - 7 - 1 - 5 - 3 - 4</w:t>
            </w:r>
          </w:p>
          <w:p w:rsidR="00240A13" w:rsidRPr="006A1FD9" w:rsidRDefault="00240A13" w:rsidP="006A1FD9">
            <w:pPr>
              <w:pStyle w:val="NoSpacing"/>
              <w:jc w:val="both"/>
              <w:rPr>
                <w:rFonts w:ascii="Arial" w:hAnsi="Arial" w:cs="Arial"/>
                <w:sz w:val="16"/>
              </w:rPr>
            </w:pPr>
            <w:r w:rsidRPr="006A1FD9">
              <w:rPr>
                <w:rFonts w:ascii="Arial" w:hAnsi="Arial" w:cs="Arial"/>
                <w:sz w:val="16"/>
              </w:rPr>
              <w:t>c) 4 - 2 - 6 - 8 - 7 - 1- 5 - 3</w:t>
            </w:r>
            <w:r w:rsidRPr="006A1FD9">
              <w:rPr>
                <w:rFonts w:ascii="Arial" w:hAnsi="Arial" w:cs="Arial"/>
                <w:sz w:val="16"/>
              </w:rPr>
              <w:tab/>
            </w:r>
            <w:r w:rsidRPr="006A1FD9">
              <w:rPr>
                <w:rFonts w:ascii="Arial" w:hAnsi="Arial" w:cs="Arial"/>
                <w:sz w:val="16"/>
              </w:rPr>
              <w:tab/>
            </w:r>
          </w:p>
          <w:p w:rsidR="00240A13" w:rsidRPr="006A1FD9" w:rsidRDefault="00240A13" w:rsidP="006A1FD9">
            <w:pPr>
              <w:pStyle w:val="NoSpacing"/>
              <w:jc w:val="both"/>
              <w:rPr>
                <w:rFonts w:ascii="Arial" w:hAnsi="Arial" w:cs="Arial"/>
                <w:sz w:val="16"/>
              </w:rPr>
            </w:pPr>
            <w:r w:rsidRPr="006A1FD9">
              <w:rPr>
                <w:rFonts w:ascii="Arial" w:hAnsi="Arial" w:cs="Arial"/>
                <w:sz w:val="16"/>
              </w:rPr>
              <w:t>d) 3 - 5 - 1 - 6 - 8 - 7 - 2 - 4</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b/>
                <w:sz w:val="16"/>
              </w:rPr>
            </w:pPr>
            <w:r w:rsidRPr="006A1FD9">
              <w:rPr>
                <w:rFonts w:ascii="Arial" w:hAnsi="Arial" w:cs="Arial"/>
                <w:sz w:val="16"/>
              </w:rPr>
              <w:t>9-</w:t>
            </w:r>
            <w:r w:rsidRPr="006A1FD9">
              <w:rPr>
                <w:rFonts w:ascii="Arial" w:hAnsi="Arial" w:cs="Arial"/>
                <w:b/>
                <w:sz w:val="16"/>
              </w:rPr>
              <w:t>“Mücadele edenler, her zaman kazanamaz; fakat kazananlar her zaman mücadele etmiştir.”</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Aşağıda verilen yargılardan hangisi </w:t>
            </w:r>
            <w:r w:rsidRPr="006A1FD9">
              <w:rPr>
                <w:rFonts w:ascii="Arial" w:hAnsi="Arial" w:cs="Arial"/>
                <w:b/>
                <w:sz w:val="16"/>
              </w:rPr>
              <w:t>yukarıdaki açıklamadan çıkarılabilecek bir anlam</w:t>
            </w:r>
            <w:r w:rsidRPr="006A1FD9">
              <w:rPr>
                <w:rFonts w:ascii="Arial" w:hAnsi="Arial" w:cs="Arial"/>
                <w:sz w:val="16"/>
              </w:rPr>
              <w:t xml:space="preserve"> değildir?</w:t>
            </w:r>
          </w:p>
          <w:p w:rsidR="00240A13" w:rsidRPr="006A1FD9" w:rsidRDefault="00240A13" w:rsidP="006A1FD9">
            <w:pPr>
              <w:pStyle w:val="NoSpacing"/>
              <w:jc w:val="both"/>
              <w:rPr>
                <w:rFonts w:ascii="Arial" w:hAnsi="Arial" w:cs="Arial"/>
                <w:sz w:val="16"/>
              </w:rPr>
            </w:pPr>
            <w:r w:rsidRPr="006A1FD9">
              <w:rPr>
                <w:rFonts w:ascii="Arial" w:hAnsi="Arial" w:cs="Arial"/>
                <w:sz w:val="16"/>
              </w:rPr>
              <w:t>a) Her mücadelenin sonu, başarıyla sonuçlanmayabilir.</w:t>
            </w:r>
          </w:p>
          <w:p w:rsidR="00240A13" w:rsidRPr="006A1FD9" w:rsidRDefault="00240A13" w:rsidP="006A1FD9">
            <w:pPr>
              <w:pStyle w:val="NoSpacing"/>
              <w:ind w:hanging="26"/>
              <w:jc w:val="both"/>
              <w:rPr>
                <w:rFonts w:ascii="Arial" w:hAnsi="Arial" w:cs="Arial"/>
                <w:sz w:val="16"/>
              </w:rPr>
            </w:pPr>
            <w:r w:rsidRPr="006A1FD9">
              <w:rPr>
                <w:rFonts w:ascii="Arial" w:hAnsi="Arial" w:cs="Arial"/>
                <w:sz w:val="16"/>
              </w:rPr>
              <w:t>b) Hayatta başarıya ulaşanlar, mutlaka mücadele etmişlerdir.</w:t>
            </w:r>
          </w:p>
          <w:p w:rsidR="00240A13" w:rsidRPr="006A1FD9" w:rsidRDefault="00240A13" w:rsidP="006A1FD9">
            <w:pPr>
              <w:pStyle w:val="NoSpacing"/>
              <w:jc w:val="both"/>
              <w:rPr>
                <w:rFonts w:ascii="Arial" w:hAnsi="Arial" w:cs="Arial"/>
                <w:sz w:val="16"/>
              </w:rPr>
            </w:pPr>
            <w:r w:rsidRPr="006A1FD9">
              <w:rPr>
                <w:rFonts w:ascii="Arial" w:hAnsi="Arial" w:cs="Arial"/>
                <w:sz w:val="16"/>
              </w:rPr>
              <w:t>c) Hayal kırıklığı ile sonuçlanabilir, bazen mücadelenin sonu.</w:t>
            </w:r>
          </w:p>
          <w:p w:rsidR="00240A13" w:rsidRPr="006A1FD9" w:rsidRDefault="00240A13" w:rsidP="006A1FD9">
            <w:pPr>
              <w:pStyle w:val="NoSpacing"/>
              <w:jc w:val="both"/>
              <w:rPr>
                <w:rFonts w:ascii="Arial" w:hAnsi="Arial" w:cs="Arial"/>
                <w:sz w:val="16"/>
              </w:rPr>
            </w:pPr>
            <w:r w:rsidRPr="006A1FD9">
              <w:rPr>
                <w:rFonts w:ascii="Arial" w:hAnsi="Arial" w:cs="Arial"/>
                <w:sz w:val="16"/>
              </w:rPr>
              <w:t>d) Hayatta birçok insan, şans eseri bir yerlere gelmiştir.</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10</w:t>
            </w:r>
            <w:r w:rsidRPr="006A1FD9">
              <w:rPr>
                <w:rFonts w:ascii="Arial" w:hAnsi="Arial" w:cs="Arial"/>
                <w:b/>
                <w:sz w:val="16"/>
              </w:rPr>
              <w:t>-</w:t>
            </w:r>
            <w:bookmarkStart w:id="0" w:name="_GoBack"/>
            <w:bookmarkEnd w:id="0"/>
            <w:r w:rsidRPr="006A1FD9">
              <w:rPr>
                <w:rFonts w:ascii="Arial" w:hAnsi="Arial" w:cs="Arial"/>
                <w:sz w:val="16"/>
              </w:rPr>
              <w:t xml:space="preserve">Melih Öğretmenin aşağıda yazdığı yorumlama cümlelerinden hangisi </w:t>
            </w:r>
            <w:r w:rsidRPr="006A1FD9">
              <w:rPr>
                <w:rFonts w:ascii="Arial" w:hAnsi="Arial" w:cs="Arial"/>
                <w:b/>
                <w:sz w:val="16"/>
              </w:rPr>
              <w:t>“öz eleştiri” anlamı</w:t>
            </w:r>
            <w:r w:rsidRPr="006A1FD9">
              <w:rPr>
                <w:rFonts w:ascii="Arial" w:hAnsi="Arial" w:cs="Arial"/>
                <w:sz w:val="16"/>
              </w:rPr>
              <w:t xml:space="preserve"> içermektedir?</w:t>
            </w:r>
          </w:p>
          <w:p w:rsidR="00240A13" w:rsidRPr="006A1FD9" w:rsidRDefault="00240A13" w:rsidP="006A1FD9">
            <w:pPr>
              <w:pStyle w:val="NoSpacing"/>
              <w:jc w:val="both"/>
              <w:rPr>
                <w:rFonts w:ascii="Arial" w:hAnsi="Arial" w:cs="Arial"/>
                <w:sz w:val="16"/>
              </w:rPr>
            </w:pPr>
            <w:r w:rsidRPr="006A1FD9">
              <w:rPr>
                <w:rFonts w:ascii="Arial" w:hAnsi="Arial" w:cs="Arial"/>
                <w:sz w:val="16"/>
              </w:rPr>
              <w:t>a) Yaptığın hareket hiç doğru değildi, toplantıyı terk etmemeliydin.</w:t>
            </w:r>
          </w:p>
          <w:p w:rsidR="00240A13" w:rsidRPr="006A1FD9" w:rsidRDefault="00240A13" w:rsidP="006A1FD9">
            <w:pPr>
              <w:pStyle w:val="NoSpacing"/>
              <w:jc w:val="both"/>
              <w:rPr>
                <w:rFonts w:ascii="Arial" w:hAnsi="Arial" w:cs="Arial"/>
                <w:sz w:val="16"/>
              </w:rPr>
            </w:pPr>
            <w:r w:rsidRPr="006A1FD9">
              <w:rPr>
                <w:rFonts w:ascii="Arial" w:hAnsi="Arial" w:cs="Arial"/>
                <w:sz w:val="16"/>
              </w:rPr>
              <w:t>b) Öfke insani bir duygudur, ama kontrol altında tutulabildiği ölçüde.</w:t>
            </w:r>
          </w:p>
          <w:p w:rsidR="00240A13" w:rsidRPr="006A1FD9" w:rsidRDefault="00240A13" w:rsidP="006A1FD9">
            <w:pPr>
              <w:pStyle w:val="NoSpacing"/>
              <w:jc w:val="both"/>
              <w:rPr>
                <w:rFonts w:ascii="Arial" w:hAnsi="Arial" w:cs="Arial"/>
                <w:sz w:val="16"/>
              </w:rPr>
            </w:pPr>
            <w:r w:rsidRPr="006A1FD9">
              <w:rPr>
                <w:rFonts w:ascii="Arial" w:hAnsi="Arial" w:cs="Arial"/>
                <w:sz w:val="16"/>
              </w:rPr>
              <w:t>c) Elbette bizler sorunlarımızı konuşarak çözebilecek kadar olgunuz.</w:t>
            </w:r>
          </w:p>
          <w:p w:rsidR="00240A13" w:rsidRPr="006A1FD9" w:rsidRDefault="00240A13" w:rsidP="006A1FD9">
            <w:pPr>
              <w:pStyle w:val="NoSpacing"/>
              <w:jc w:val="both"/>
              <w:rPr>
                <w:rFonts w:ascii="Arial" w:hAnsi="Arial" w:cs="Arial"/>
                <w:sz w:val="16"/>
              </w:rPr>
            </w:pPr>
            <w:r w:rsidRPr="006A1FD9">
              <w:rPr>
                <w:rFonts w:ascii="Arial" w:hAnsi="Arial" w:cs="Arial"/>
                <w:sz w:val="16"/>
              </w:rPr>
              <w:t>d) Toplantıyı terk ettiğim için çok utanıyorum, büyük bir hata yaptım.</w:t>
            </w:r>
          </w:p>
          <w:p w:rsidR="00240A13" w:rsidRPr="006A1FD9" w:rsidRDefault="00240A13" w:rsidP="006A1FD9">
            <w:pPr>
              <w:pStyle w:val="NoSpacing"/>
              <w:jc w:val="both"/>
              <w:rPr>
                <w:rFonts w:ascii="Arial" w:hAnsi="Arial" w:cs="Arial"/>
                <w:sz w:val="16"/>
              </w:rPr>
            </w:pPr>
          </w:p>
        </w:tc>
        <w:tc>
          <w:tcPr>
            <w:tcW w:w="5529" w:type="dxa"/>
            <w:gridSpan w:val="3"/>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Arial" w:hAnsi="Arial" w:cs="Arial"/>
                <w:b/>
                <w:sz w:val="16"/>
              </w:rPr>
            </w:pPr>
          </w:p>
          <w:p w:rsidR="00240A13" w:rsidRPr="006A1FD9" w:rsidRDefault="00240A13" w:rsidP="006A1FD9">
            <w:pPr>
              <w:shd w:val="clear" w:color="auto" w:fill="FFFFFF"/>
              <w:rPr>
                <w:rFonts w:ascii="Arial" w:hAnsi="Arial" w:cs="Arial"/>
                <w:sz w:val="16"/>
                <w:szCs w:val="16"/>
              </w:rPr>
            </w:pPr>
            <w:r w:rsidRPr="006A1FD9">
              <w:rPr>
                <w:rFonts w:ascii="Arial" w:hAnsi="Arial" w:cs="Arial"/>
                <w:b/>
                <w:bCs/>
                <w:sz w:val="16"/>
                <w:szCs w:val="16"/>
              </w:rPr>
              <w:t xml:space="preserve">11- Aşağıdaki cümlelerden hangisi yalnızca özne ve yüklemden oluşmuştur? </w:t>
            </w:r>
          </w:p>
          <w:p w:rsidR="00240A13" w:rsidRPr="006A1FD9" w:rsidRDefault="00240A13" w:rsidP="006A1FD9">
            <w:pPr>
              <w:shd w:val="clear" w:color="auto" w:fill="FFFFFF"/>
              <w:rPr>
                <w:rFonts w:ascii="Arial" w:hAnsi="Arial" w:cs="Arial"/>
                <w:sz w:val="16"/>
                <w:szCs w:val="16"/>
              </w:rPr>
            </w:pPr>
            <w:r w:rsidRPr="006A1FD9">
              <w:rPr>
                <w:rFonts w:ascii="Arial" w:hAnsi="Arial" w:cs="Arial"/>
                <w:sz w:val="16"/>
                <w:szCs w:val="16"/>
              </w:rPr>
              <w:t xml:space="preserve">A) Bugünkü Türkiye Cumhuriyeti çocukları kültürlü insanlardır. </w:t>
            </w:r>
          </w:p>
          <w:p w:rsidR="00240A13" w:rsidRPr="006A1FD9" w:rsidRDefault="00240A13" w:rsidP="006A1FD9">
            <w:pPr>
              <w:shd w:val="clear" w:color="auto" w:fill="FFFFFF"/>
              <w:rPr>
                <w:rFonts w:ascii="Arial" w:hAnsi="Arial" w:cs="Arial"/>
                <w:sz w:val="16"/>
                <w:szCs w:val="16"/>
              </w:rPr>
            </w:pPr>
            <w:r w:rsidRPr="006A1FD9">
              <w:rPr>
                <w:rFonts w:ascii="Arial" w:hAnsi="Arial" w:cs="Arial"/>
                <w:sz w:val="16"/>
                <w:szCs w:val="16"/>
              </w:rPr>
              <w:t xml:space="preserve">B) Büyük devletler kuran atalarımız, büyük uygarlıklara da sahip olmuştur. </w:t>
            </w:r>
          </w:p>
          <w:p w:rsidR="00240A13" w:rsidRPr="006A1FD9" w:rsidRDefault="00240A13" w:rsidP="006A1FD9">
            <w:pPr>
              <w:shd w:val="clear" w:color="auto" w:fill="FFFFFF"/>
              <w:rPr>
                <w:rFonts w:ascii="Arial" w:hAnsi="Arial" w:cs="Arial"/>
                <w:sz w:val="16"/>
                <w:szCs w:val="16"/>
              </w:rPr>
            </w:pPr>
            <w:r w:rsidRPr="006A1FD9">
              <w:rPr>
                <w:rFonts w:ascii="Arial" w:hAnsi="Arial" w:cs="Arial"/>
                <w:sz w:val="16"/>
                <w:szCs w:val="16"/>
              </w:rPr>
              <w:t xml:space="preserve">C) Ünlü müzikçi, arta kalan zamanlarında çevreyi dolaşırmış. </w:t>
            </w:r>
          </w:p>
          <w:p w:rsidR="00240A13" w:rsidRPr="006A1FD9" w:rsidRDefault="00240A13" w:rsidP="006A1FD9">
            <w:pPr>
              <w:shd w:val="clear" w:color="auto" w:fill="FFFFFF"/>
              <w:rPr>
                <w:rFonts w:ascii="Arial" w:hAnsi="Arial" w:cs="Arial"/>
                <w:sz w:val="16"/>
                <w:szCs w:val="16"/>
              </w:rPr>
            </w:pPr>
            <w:r w:rsidRPr="006A1FD9">
              <w:rPr>
                <w:rFonts w:ascii="Arial" w:hAnsi="Arial" w:cs="Arial"/>
                <w:sz w:val="16"/>
                <w:szCs w:val="16"/>
              </w:rPr>
              <w:t xml:space="preserve">D) Türkçe öğretmeni ile öğrencileri uzun uzun konuştular. </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12-Betül Öğretmenin</w:t>
            </w:r>
            <w:r w:rsidRPr="006A1FD9">
              <w:rPr>
                <w:rFonts w:ascii="Arial" w:hAnsi="Arial" w:cs="Arial"/>
                <w:b/>
                <w:sz w:val="16"/>
              </w:rPr>
              <w:t>yazım kuralları</w:t>
            </w:r>
            <w:r w:rsidRPr="006A1FD9">
              <w:rPr>
                <w:rFonts w:ascii="Arial" w:hAnsi="Arial" w:cs="Arial"/>
                <w:sz w:val="16"/>
              </w:rPr>
              <w:t>cümle örneklerini inceleyiniz.</w:t>
            </w:r>
          </w:p>
          <w:p w:rsidR="00240A13" w:rsidRPr="006A1FD9" w:rsidRDefault="00240A13" w:rsidP="006A1FD9">
            <w:pPr>
              <w:pStyle w:val="NoSpacing"/>
              <w:jc w:val="both"/>
              <w:rPr>
                <w:rFonts w:ascii="Arial" w:hAnsi="Arial" w:cs="Arial"/>
                <w:sz w:val="16"/>
              </w:rPr>
            </w:pPr>
            <w:r w:rsidRPr="006A1FD9">
              <w:rPr>
                <w:rFonts w:ascii="Arial" w:hAnsi="Arial" w:cs="Arial"/>
                <w:sz w:val="16"/>
              </w:rPr>
              <w:t>1.Yeni okuduğum kitapta oldukça ilginçti.</w:t>
            </w:r>
          </w:p>
          <w:p w:rsidR="00240A13" w:rsidRPr="006A1FD9" w:rsidRDefault="00240A13" w:rsidP="006A1FD9">
            <w:pPr>
              <w:pStyle w:val="NoSpacing"/>
              <w:jc w:val="both"/>
              <w:rPr>
                <w:rFonts w:ascii="Arial" w:hAnsi="Arial" w:cs="Arial"/>
                <w:sz w:val="16"/>
              </w:rPr>
            </w:pPr>
            <w:r w:rsidRPr="006A1FD9">
              <w:rPr>
                <w:rFonts w:ascii="Arial" w:hAnsi="Arial" w:cs="Arial"/>
                <w:sz w:val="16"/>
              </w:rPr>
              <w:t>2.Yılsonundaki piyeste ben de rol almak istiyorum.</w:t>
            </w:r>
          </w:p>
          <w:p w:rsidR="00240A13" w:rsidRPr="006A1FD9" w:rsidRDefault="00240A13" w:rsidP="006A1FD9">
            <w:pPr>
              <w:pStyle w:val="NoSpacing"/>
              <w:jc w:val="both"/>
              <w:rPr>
                <w:rFonts w:ascii="Arial" w:hAnsi="Arial" w:cs="Arial"/>
                <w:sz w:val="16"/>
              </w:rPr>
            </w:pPr>
            <w:r w:rsidRPr="006A1FD9">
              <w:rPr>
                <w:rFonts w:ascii="Arial" w:hAnsi="Arial" w:cs="Arial"/>
                <w:sz w:val="16"/>
              </w:rPr>
              <w:t>3.Lisede çok güzel arkadaşlıklar kurmuştuk.</w:t>
            </w:r>
          </w:p>
          <w:p w:rsidR="00240A13" w:rsidRPr="006A1FD9" w:rsidRDefault="00240A13" w:rsidP="006A1FD9">
            <w:pPr>
              <w:pStyle w:val="NoSpacing"/>
              <w:jc w:val="both"/>
              <w:rPr>
                <w:rFonts w:ascii="Arial" w:hAnsi="Arial" w:cs="Arial"/>
                <w:sz w:val="16"/>
              </w:rPr>
            </w:pPr>
            <w:r w:rsidRPr="006A1FD9">
              <w:rPr>
                <w:rFonts w:ascii="Arial" w:hAnsi="Arial" w:cs="Arial"/>
                <w:sz w:val="16"/>
              </w:rPr>
              <w:t>4.Ödevimin son sayfasında hiç bir yanlış yoktu.</w:t>
            </w:r>
          </w:p>
          <w:p w:rsidR="00240A13" w:rsidRPr="006A1FD9" w:rsidRDefault="00240A13" w:rsidP="006A1FD9">
            <w:pPr>
              <w:pStyle w:val="NoSpacing"/>
              <w:jc w:val="both"/>
              <w:rPr>
                <w:rFonts w:ascii="Arial" w:hAnsi="Arial" w:cs="Arial"/>
                <w:sz w:val="16"/>
              </w:rPr>
            </w:pPr>
            <w:r w:rsidRPr="006A1FD9">
              <w:rPr>
                <w:rFonts w:ascii="Arial" w:hAnsi="Arial" w:cs="Arial"/>
                <w:b/>
                <w:sz w:val="16"/>
              </w:rPr>
              <w:t>Yazım kurallarını buldurmak için</w:t>
            </w:r>
            <w:r w:rsidRPr="006A1FD9">
              <w:rPr>
                <w:rFonts w:ascii="Arial" w:hAnsi="Arial" w:cs="Arial"/>
                <w:sz w:val="16"/>
              </w:rPr>
              <w:t xml:space="preserve"> yazdığı cümlelerin hangilerinde </w:t>
            </w:r>
            <w:r w:rsidRPr="006A1FD9">
              <w:rPr>
                <w:rFonts w:ascii="Arial" w:hAnsi="Arial" w:cs="Arial"/>
                <w:b/>
                <w:sz w:val="16"/>
              </w:rPr>
              <w:t xml:space="preserve">yazım yanlışlıkları </w:t>
            </w:r>
            <w:r w:rsidRPr="006A1FD9">
              <w:rPr>
                <w:rFonts w:ascii="Arial" w:hAnsi="Arial" w:cs="Arial"/>
                <w:sz w:val="16"/>
              </w:rPr>
              <w:t>yapmıştır?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1 ile 3</w:t>
            </w:r>
            <w:r w:rsidRPr="006A1FD9">
              <w:rPr>
                <w:rFonts w:ascii="Arial" w:hAnsi="Arial" w:cs="Arial"/>
                <w:sz w:val="16"/>
              </w:rPr>
              <w:tab/>
            </w:r>
            <w:r w:rsidRPr="006A1FD9">
              <w:rPr>
                <w:rFonts w:ascii="Arial" w:hAnsi="Arial" w:cs="Arial"/>
                <w:sz w:val="16"/>
              </w:rPr>
              <w:tab/>
            </w:r>
            <w:r w:rsidRPr="006A1FD9">
              <w:rPr>
                <w:rFonts w:ascii="Arial" w:hAnsi="Arial" w:cs="Arial"/>
                <w:sz w:val="16"/>
              </w:rPr>
              <w:tab/>
            </w:r>
            <w:r w:rsidRPr="006A1FD9">
              <w:rPr>
                <w:rFonts w:ascii="Arial" w:hAnsi="Arial" w:cs="Arial"/>
                <w:sz w:val="16"/>
              </w:rPr>
              <w:tab/>
              <w:t>b) 2 ile 4</w:t>
            </w:r>
          </w:p>
          <w:p w:rsidR="00240A13" w:rsidRPr="006A1FD9" w:rsidRDefault="00240A13" w:rsidP="006A1FD9">
            <w:pPr>
              <w:pStyle w:val="NoSpacing"/>
              <w:jc w:val="both"/>
              <w:rPr>
                <w:rFonts w:ascii="Arial" w:hAnsi="Arial" w:cs="Arial"/>
                <w:sz w:val="16"/>
              </w:rPr>
            </w:pPr>
            <w:r w:rsidRPr="006A1FD9">
              <w:rPr>
                <w:rFonts w:ascii="Arial" w:hAnsi="Arial" w:cs="Arial"/>
                <w:sz w:val="16"/>
              </w:rPr>
              <w:t>c) 1 ile 4</w:t>
            </w:r>
            <w:r w:rsidRPr="006A1FD9">
              <w:rPr>
                <w:rFonts w:ascii="Arial" w:hAnsi="Arial" w:cs="Arial"/>
                <w:sz w:val="16"/>
              </w:rPr>
              <w:tab/>
            </w:r>
            <w:r w:rsidRPr="006A1FD9">
              <w:rPr>
                <w:rFonts w:ascii="Arial" w:hAnsi="Arial" w:cs="Arial"/>
                <w:sz w:val="16"/>
              </w:rPr>
              <w:tab/>
            </w:r>
            <w:r w:rsidRPr="006A1FD9">
              <w:rPr>
                <w:rFonts w:ascii="Arial" w:hAnsi="Arial" w:cs="Arial"/>
                <w:sz w:val="16"/>
              </w:rPr>
              <w:tab/>
            </w:r>
            <w:r w:rsidRPr="006A1FD9">
              <w:rPr>
                <w:rFonts w:ascii="Arial" w:hAnsi="Arial" w:cs="Arial"/>
                <w:sz w:val="16"/>
              </w:rPr>
              <w:tab/>
              <w:t>d) 3 ile 4</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13</w:t>
            </w:r>
            <w:r w:rsidRPr="006A1FD9">
              <w:rPr>
                <w:rFonts w:ascii="Arial" w:hAnsi="Arial" w:cs="Arial"/>
                <w:b/>
                <w:sz w:val="16"/>
              </w:rPr>
              <w:t>-“Bayram sabahı hepimiz dedemin ceketinin cebinde neler olduğunu merak ederdik (  ) Neler çıkmazdı ki o ceplerden (  ) şekerler (  ) bozuk paralar (  )”</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Sonay Öğretmenin verdiği parçada </w:t>
            </w:r>
            <w:r w:rsidRPr="006A1FD9">
              <w:rPr>
                <w:rFonts w:ascii="Arial" w:hAnsi="Arial" w:cs="Arial"/>
                <w:b/>
                <w:sz w:val="16"/>
              </w:rPr>
              <w:t>yay ayraçlar içine</w:t>
            </w:r>
            <w:r w:rsidRPr="006A1FD9">
              <w:rPr>
                <w:rFonts w:ascii="Arial" w:hAnsi="Arial" w:cs="Arial"/>
                <w:sz w:val="16"/>
              </w:rPr>
              <w:t xml:space="preserve"> aşağıdaki </w:t>
            </w:r>
            <w:r w:rsidRPr="006A1FD9">
              <w:rPr>
                <w:rFonts w:ascii="Arial" w:hAnsi="Arial" w:cs="Arial"/>
                <w:b/>
                <w:sz w:val="16"/>
              </w:rPr>
              <w:t>noktalama işaretlerinden</w:t>
            </w:r>
            <w:r w:rsidRPr="006A1FD9">
              <w:rPr>
                <w:rFonts w:ascii="Arial" w:hAnsi="Arial" w:cs="Arial"/>
                <w:sz w:val="16"/>
              </w:rPr>
              <w:t xml:space="preserve"> sırasıyla hangisi gelmelidir?</w:t>
            </w:r>
          </w:p>
          <w:p w:rsidR="00240A13" w:rsidRPr="006A1FD9" w:rsidRDefault="00240A13" w:rsidP="006A1FD9">
            <w:pPr>
              <w:pStyle w:val="NoSpacing"/>
              <w:jc w:val="both"/>
              <w:rPr>
                <w:rFonts w:ascii="Arial" w:hAnsi="Arial" w:cs="Arial"/>
                <w:sz w:val="16"/>
              </w:rPr>
            </w:pPr>
            <w:r w:rsidRPr="006A1FD9">
              <w:rPr>
                <w:rFonts w:ascii="Arial" w:hAnsi="Arial" w:cs="Arial"/>
                <w:sz w:val="16"/>
              </w:rPr>
              <w:t>a) ( . ) ( , ) ( , ) ( … )</w:t>
            </w:r>
            <w:r w:rsidRPr="006A1FD9">
              <w:rPr>
                <w:rFonts w:ascii="Arial" w:hAnsi="Arial" w:cs="Arial"/>
                <w:sz w:val="16"/>
              </w:rPr>
              <w:tab/>
            </w:r>
            <w:r w:rsidRPr="006A1FD9">
              <w:rPr>
                <w:rFonts w:ascii="Arial" w:hAnsi="Arial" w:cs="Arial"/>
                <w:sz w:val="16"/>
              </w:rPr>
              <w:tab/>
            </w:r>
            <w:r w:rsidRPr="006A1FD9">
              <w:rPr>
                <w:rFonts w:ascii="Arial" w:hAnsi="Arial" w:cs="Arial"/>
                <w:sz w:val="16"/>
              </w:rPr>
              <w:tab/>
              <w:t>b) ( . ) ( : ) ( , ) ( … )</w:t>
            </w:r>
          </w:p>
          <w:p w:rsidR="00240A13" w:rsidRPr="006A1FD9" w:rsidRDefault="00240A13" w:rsidP="006A1FD9">
            <w:pPr>
              <w:pStyle w:val="NoSpacing"/>
              <w:jc w:val="both"/>
              <w:rPr>
                <w:rFonts w:ascii="Arial" w:hAnsi="Arial" w:cs="Arial"/>
                <w:b/>
                <w:sz w:val="16"/>
                <w:szCs w:val="16"/>
              </w:rPr>
            </w:pPr>
            <w:r w:rsidRPr="006A1FD9">
              <w:rPr>
                <w:rFonts w:ascii="Arial" w:hAnsi="Arial" w:cs="Arial"/>
                <w:sz w:val="16"/>
              </w:rPr>
              <w:t>c) ( . ) ( : ) ( ; ) ( … )</w:t>
            </w:r>
            <w:r w:rsidRPr="006A1FD9">
              <w:rPr>
                <w:rFonts w:ascii="Arial" w:hAnsi="Arial" w:cs="Arial"/>
                <w:sz w:val="16"/>
              </w:rPr>
              <w:tab/>
            </w:r>
            <w:r w:rsidRPr="006A1FD9">
              <w:rPr>
                <w:rFonts w:ascii="Arial" w:hAnsi="Arial" w:cs="Arial"/>
                <w:sz w:val="16"/>
              </w:rPr>
              <w:tab/>
            </w:r>
            <w:r w:rsidRPr="006A1FD9">
              <w:rPr>
                <w:rFonts w:ascii="Arial" w:hAnsi="Arial" w:cs="Arial"/>
                <w:sz w:val="16"/>
              </w:rPr>
              <w:tab/>
              <w:t>d) ( , ) ( , ) ( , ) ( … )</w:t>
            </w:r>
            <w:r w:rsidRPr="006A1FD9">
              <w:rPr>
                <w:rFonts w:ascii="Arial" w:hAnsi="Arial" w:cs="Arial"/>
                <w:sz w:val="16"/>
              </w:rPr>
              <w:tab/>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14-Aşağıdaki cümlelerin hangisinde </w:t>
            </w:r>
            <w:r w:rsidRPr="006A1FD9">
              <w:rPr>
                <w:rFonts w:ascii="Arial" w:hAnsi="Arial" w:cs="Arial"/>
                <w:b/>
                <w:sz w:val="16"/>
              </w:rPr>
              <w:t>fiilimsi türlerinin tümü</w:t>
            </w:r>
            <w:r w:rsidRPr="006A1FD9">
              <w:rPr>
                <w:rFonts w:ascii="Arial" w:hAnsi="Arial" w:cs="Arial"/>
                <w:sz w:val="16"/>
              </w:rPr>
              <w:t xml:space="preserve"> cümlede bir arada kullanılmıştır?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Sizinle bu konuyu konuşmaya başlayınca ben oldukça şaşırdım.</w:t>
            </w:r>
          </w:p>
          <w:p w:rsidR="00240A13" w:rsidRPr="006A1FD9" w:rsidRDefault="00240A13" w:rsidP="006A1FD9">
            <w:pPr>
              <w:pStyle w:val="NoSpacing"/>
              <w:jc w:val="both"/>
              <w:rPr>
                <w:rFonts w:ascii="Arial" w:hAnsi="Arial" w:cs="Arial"/>
                <w:sz w:val="16"/>
              </w:rPr>
            </w:pPr>
            <w:r w:rsidRPr="006A1FD9">
              <w:rPr>
                <w:rFonts w:ascii="Arial" w:hAnsi="Arial" w:cs="Arial"/>
                <w:sz w:val="16"/>
              </w:rPr>
              <w:t>b) Kitaba alınacak özdeyişleri düzenleme işini severek kabul ettim.</w:t>
            </w:r>
          </w:p>
          <w:p w:rsidR="00240A13" w:rsidRPr="006A1FD9" w:rsidRDefault="00240A13" w:rsidP="006A1FD9">
            <w:pPr>
              <w:pStyle w:val="NoSpacing"/>
              <w:jc w:val="both"/>
              <w:rPr>
                <w:rFonts w:ascii="Arial" w:hAnsi="Arial" w:cs="Arial"/>
                <w:sz w:val="16"/>
              </w:rPr>
            </w:pPr>
            <w:r w:rsidRPr="006A1FD9">
              <w:rPr>
                <w:rFonts w:ascii="Arial" w:hAnsi="Arial" w:cs="Arial"/>
                <w:sz w:val="16"/>
              </w:rPr>
              <w:t>c) Canan’ın çocukça gülüşünde insanı rahatlatan bir sevimlilik var.</w:t>
            </w:r>
          </w:p>
          <w:p w:rsidR="00240A13" w:rsidRPr="006A1FD9" w:rsidRDefault="00240A13" w:rsidP="006A1FD9">
            <w:pPr>
              <w:pStyle w:val="NoSpacing"/>
              <w:jc w:val="both"/>
              <w:rPr>
                <w:rFonts w:ascii="Arial" w:hAnsi="Arial" w:cs="Arial"/>
                <w:sz w:val="16"/>
              </w:rPr>
            </w:pPr>
            <w:r w:rsidRPr="006A1FD9">
              <w:rPr>
                <w:rFonts w:ascii="Arial" w:hAnsi="Arial" w:cs="Arial"/>
                <w:sz w:val="16"/>
              </w:rPr>
              <w:t>d) Bana karşı gelmesine dayanamayarak sinirlenip ona bağırdım.</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szCs w:val="16"/>
              </w:rPr>
            </w:pPr>
            <w:r w:rsidRPr="006A1FD9">
              <w:rPr>
                <w:rFonts w:ascii="Arial" w:hAnsi="Arial" w:cs="Arial"/>
                <w:noProof/>
                <w:sz w:val="16"/>
                <w:szCs w:val="1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resource6" style="width:255.75pt;height:75.75pt;visibility:visible">
                  <v:imagedata r:id="rId7" o:title=""/>
                </v:shape>
              </w:pict>
            </w:r>
          </w:p>
          <w:p w:rsidR="00240A13" w:rsidRPr="006A1FD9" w:rsidRDefault="00240A13" w:rsidP="006A1FD9">
            <w:pPr>
              <w:autoSpaceDE w:val="0"/>
              <w:autoSpaceDN w:val="0"/>
              <w:adjustRightInd w:val="0"/>
              <w:jc w:val="both"/>
              <w:rPr>
                <w:rFonts w:ascii="Arial" w:hAnsi="Arial" w:cs="Arial"/>
                <w:b/>
                <w:bCs/>
                <w:sz w:val="16"/>
                <w:szCs w:val="16"/>
              </w:rPr>
            </w:pPr>
            <w:r w:rsidRPr="006A1FD9">
              <w:rPr>
                <w:rFonts w:ascii="Arial" w:hAnsi="Arial" w:cs="Arial"/>
                <w:b/>
                <w:bCs/>
                <w:sz w:val="16"/>
                <w:szCs w:val="16"/>
              </w:rPr>
              <w:t>15- Bu cümlelerle anlamlı bir paragraf oluşturulmak istendiğinde giriş cümlesi aşağıdakilerden hangisi olur?</w:t>
            </w:r>
          </w:p>
          <w:p w:rsidR="00240A13" w:rsidRPr="006A1FD9" w:rsidRDefault="00240A13" w:rsidP="006A1FD9">
            <w:pPr>
              <w:autoSpaceDE w:val="0"/>
              <w:autoSpaceDN w:val="0"/>
              <w:adjustRightInd w:val="0"/>
              <w:jc w:val="both"/>
              <w:rPr>
                <w:sz w:val="18"/>
                <w:szCs w:val="18"/>
              </w:rPr>
            </w:pPr>
            <w:r w:rsidRPr="006A1FD9">
              <w:rPr>
                <w:rFonts w:ascii="Arial" w:hAnsi="Arial" w:cs="Arial"/>
                <w:bCs/>
                <w:sz w:val="16"/>
                <w:szCs w:val="16"/>
              </w:rPr>
              <w:t>A)</w:t>
            </w:r>
            <w:r w:rsidRPr="006A1FD9">
              <w:rPr>
                <w:rFonts w:ascii="Arial" w:hAnsi="Arial" w:cs="Arial"/>
                <w:noProof/>
                <w:sz w:val="16"/>
                <w:szCs w:val="16"/>
              </w:rPr>
              <w:pict>
                <v:shape id="Resim 5" o:spid="_x0000_i1026" type="#_x0000_t75" alt="resource1" style="width:18.75pt;height:18.75pt;visibility:visible">
                  <v:imagedata r:id="rId8" o:title=""/>
                </v:shape>
              </w:pict>
            </w:r>
            <w:r w:rsidRPr="006A1FD9">
              <w:rPr>
                <w:rFonts w:ascii="Arial" w:hAnsi="Arial" w:cs="Arial"/>
                <w:sz w:val="16"/>
                <w:szCs w:val="16"/>
              </w:rPr>
              <w:tab/>
              <w:t xml:space="preserve">         B) </w:t>
            </w:r>
            <w:r w:rsidRPr="006A1FD9">
              <w:rPr>
                <w:rFonts w:ascii="Arial" w:hAnsi="Arial" w:cs="Arial"/>
                <w:noProof/>
                <w:sz w:val="16"/>
                <w:szCs w:val="16"/>
              </w:rPr>
              <w:pict>
                <v:shape id="Resim 4" o:spid="_x0000_i1027" type="#_x0000_t75" alt="resource2" style="width:18.75pt;height:18.75pt;visibility:visible">
                  <v:imagedata r:id="rId9" o:title=""/>
                </v:shape>
              </w:pict>
            </w:r>
            <w:r w:rsidRPr="006A1FD9">
              <w:rPr>
                <w:rFonts w:ascii="Arial" w:hAnsi="Arial" w:cs="Arial"/>
                <w:sz w:val="16"/>
                <w:szCs w:val="16"/>
              </w:rPr>
              <w:tab/>
              <w:t xml:space="preserve">     C) </w:t>
            </w:r>
            <w:r w:rsidRPr="006A1FD9">
              <w:rPr>
                <w:rFonts w:ascii="Arial" w:hAnsi="Arial" w:cs="Arial"/>
                <w:noProof/>
                <w:sz w:val="16"/>
                <w:szCs w:val="16"/>
              </w:rPr>
              <w:pict>
                <v:shape id="Resim 3" o:spid="_x0000_i1028" type="#_x0000_t75" alt="resource3" style="width:22.5pt;height:22.5pt;visibility:visible">
                  <v:imagedata r:id="rId10" o:title=""/>
                </v:shape>
              </w:pict>
            </w:r>
            <w:r w:rsidRPr="006A1FD9">
              <w:rPr>
                <w:rFonts w:ascii="Arial" w:hAnsi="Arial" w:cs="Arial"/>
                <w:sz w:val="16"/>
                <w:szCs w:val="16"/>
              </w:rPr>
              <w:tab/>
              <w:t xml:space="preserve">      D</w:t>
            </w:r>
            <w:r w:rsidRPr="006A1FD9">
              <w:rPr>
                <w:sz w:val="18"/>
                <w:szCs w:val="18"/>
              </w:rPr>
              <w:t xml:space="preserve">) </w:t>
            </w:r>
            <w:r w:rsidRPr="006A1FD9">
              <w:rPr>
                <w:noProof/>
                <w:sz w:val="18"/>
                <w:szCs w:val="18"/>
              </w:rPr>
              <w:pict>
                <v:shape id="Resim 2" o:spid="_x0000_i1029" type="#_x0000_t75" alt="resource4" style="width:19.5pt;height:19.5pt;visibility:visible">
                  <v:imagedata r:id="rId11" o:title=""/>
                </v:shape>
              </w:pict>
            </w:r>
          </w:p>
          <w:p w:rsidR="00240A13" w:rsidRPr="006A1FD9" w:rsidRDefault="00240A13" w:rsidP="006A1FD9">
            <w:pPr>
              <w:autoSpaceDE w:val="0"/>
              <w:autoSpaceDN w:val="0"/>
              <w:adjustRightInd w:val="0"/>
              <w:jc w:val="both"/>
              <w:rPr>
                <w:bCs/>
                <w:sz w:val="18"/>
                <w:szCs w:val="18"/>
              </w:rPr>
            </w:pPr>
          </w:p>
          <w:p w:rsidR="00240A13" w:rsidRPr="006A1FD9" w:rsidRDefault="00240A13" w:rsidP="006A1FD9">
            <w:pPr>
              <w:jc w:val="both"/>
              <w:rPr>
                <w:sz w:val="18"/>
                <w:szCs w:val="18"/>
              </w:rPr>
            </w:pPr>
            <w:r w:rsidRPr="006A1FD9">
              <w:rPr>
                <w:b/>
                <w:bCs/>
                <w:sz w:val="18"/>
                <w:szCs w:val="18"/>
              </w:rPr>
              <w:t xml:space="preserve">16- </w:t>
            </w:r>
            <w:r w:rsidRPr="006A1FD9">
              <w:rPr>
                <w:sz w:val="18"/>
                <w:szCs w:val="18"/>
              </w:rPr>
              <w:t>“Gerçek bir kitap okuru olmanın tek bir yolu vardır, yaşa göre yapıt seçmesini bilmek… Soruyorlar: Hangi kitapları okumamı salık verirsiniz? Bunu gereğince yanıtlamak için önce bu soruyu soranın kişiliğini bilmelisiniz. İnsanlar vardır eline ne geçerse okur, kişiler vardır ki seçme yapmak ister. Neyi okumalı, neyi okumamalı diye düşünür. O kadar çok zamanımız yok ki, her kitabı okuyabilelim.”</w:t>
            </w:r>
          </w:p>
          <w:p w:rsidR="00240A13" w:rsidRPr="006A1FD9" w:rsidRDefault="00240A13" w:rsidP="006A1FD9">
            <w:pPr>
              <w:jc w:val="both"/>
              <w:rPr>
                <w:b/>
                <w:bCs/>
                <w:sz w:val="18"/>
                <w:szCs w:val="18"/>
              </w:rPr>
            </w:pPr>
          </w:p>
          <w:p w:rsidR="00240A13" w:rsidRPr="006A1FD9" w:rsidRDefault="00240A13" w:rsidP="006A1FD9">
            <w:pPr>
              <w:jc w:val="both"/>
              <w:rPr>
                <w:b/>
                <w:bCs/>
                <w:sz w:val="18"/>
                <w:szCs w:val="18"/>
              </w:rPr>
            </w:pPr>
            <w:r w:rsidRPr="006A1FD9">
              <w:rPr>
                <w:b/>
                <w:bCs/>
                <w:sz w:val="18"/>
                <w:szCs w:val="18"/>
              </w:rPr>
              <w:t>Bu parçada vurgulanmak istenen düşünce aşağıdakilerden hangisidir?</w:t>
            </w:r>
          </w:p>
          <w:p w:rsidR="00240A13" w:rsidRPr="006A1FD9" w:rsidRDefault="00240A13" w:rsidP="006A1FD9">
            <w:pPr>
              <w:jc w:val="both"/>
              <w:rPr>
                <w:sz w:val="18"/>
                <w:szCs w:val="18"/>
              </w:rPr>
            </w:pPr>
            <w:r w:rsidRPr="006A1FD9">
              <w:rPr>
                <w:sz w:val="18"/>
                <w:szCs w:val="18"/>
              </w:rPr>
              <w:t>A) Hangi kitapları okuyacağımızı başkalarına sormamalıyız.</w:t>
            </w:r>
          </w:p>
          <w:p w:rsidR="00240A13" w:rsidRPr="006A1FD9" w:rsidRDefault="00240A13" w:rsidP="006A1FD9">
            <w:pPr>
              <w:jc w:val="both"/>
              <w:rPr>
                <w:sz w:val="18"/>
                <w:szCs w:val="18"/>
              </w:rPr>
            </w:pPr>
            <w:r w:rsidRPr="006A1FD9">
              <w:rPr>
                <w:sz w:val="18"/>
                <w:szCs w:val="18"/>
              </w:rPr>
              <w:t>B) Kitap okuyan birisi, gerçeği er geç kavrayacaktır.</w:t>
            </w:r>
          </w:p>
          <w:p w:rsidR="00240A13" w:rsidRPr="006A1FD9" w:rsidRDefault="00240A13" w:rsidP="006A1FD9">
            <w:pPr>
              <w:jc w:val="both"/>
              <w:rPr>
                <w:sz w:val="18"/>
                <w:szCs w:val="18"/>
              </w:rPr>
            </w:pPr>
            <w:r w:rsidRPr="006A1FD9">
              <w:rPr>
                <w:sz w:val="18"/>
                <w:szCs w:val="18"/>
              </w:rPr>
              <w:t>C) Okur, yaşına ve durumuna uygun kitap seçmelidir.</w:t>
            </w:r>
          </w:p>
          <w:p w:rsidR="00240A13" w:rsidRPr="006A1FD9" w:rsidRDefault="00240A13" w:rsidP="009C188C">
            <w:pPr>
              <w:rPr>
                <w:b/>
                <w:bCs/>
                <w:sz w:val="18"/>
                <w:szCs w:val="18"/>
              </w:rPr>
            </w:pPr>
            <w:r w:rsidRPr="006A1FD9">
              <w:rPr>
                <w:sz w:val="18"/>
                <w:szCs w:val="18"/>
              </w:rPr>
              <w:t>D) Gerçek bir okuyucu eline aldığı bir kitabı kısa sürede okur</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17-Gülay Öğretmenin hayvanları konuşturduğu cümleleri inceleyiniz.</w:t>
            </w:r>
          </w:p>
          <w:p w:rsidR="00240A13" w:rsidRPr="006A1FD9" w:rsidRDefault="00240A13" w:rsidP="006A1FD9">
            <w:pPr>
              <w:pStyle w:val="NoSpacing"/>
              <w:jc w:val="both"/>
              <w:rPr>
                <w:rFonts w:ascii="Arial" w:hAnsi="Arial" w:cs="Arial"/>
                <w:sz w:val="16"/>
              </w:rPr>
            </w:pPr>
            <w:r w:rsidRPr="006A1FD9">
              <w:rPr>
                <w:rFonts w:ascii="Arial" w:hAnsi="Arial" w:cs="Arial"/>
                <w:b/>
                <w:sz w:val="16"/>
              </w:rPr>
              <w:t>Devekuşu:</w:t>
            </w:r>
            <w:r w:rsidRPr="006A1FD9">
              <w:rPr>
                <w:rFonts w:ascii="Arial" w:hAnsi="Arial" w:cs="Arial"/>
                <w:sz w:val="16"/>
              </w:rPr>
              <w:t xml:space="preserve"> Ben uçamayan kuşlar sınıfında yer alan devekuşuyum; yenilebilen her şeyi mideme doldurmaktan çok hoşlanırım.</w:t>
            </w:r>
          </w:p>
          <w:p w:rsidR="00240A13" w:rsidRPr="006A1FD9" w:rsidRDefault="00240A13" w:rsidP="006A1FD9">
            <w:pPr>
              <w:pStyle w:val="NoSpacing"/>
              <w:jc w:val="both"/>
              <w:rPr>
                <w:rFonts w:ascii="Arial" w:hAnsi="Arial" w:cs="Arial"/>
                <w:sz w:val="16"/>
              </w:rPr>
            </w:pPr>
            <w:r w:rsidRPr="006A1FD9">
              <w:rPr>
                <w:rFonts w:ascii="Arial" w:hAnsi="Arial" w:cs="Arial"/>
                <w:b/>
                <w:sz w:val="16"/>
              </w:rPr>
              <w:t>Fil:</w:t>
            </w:r>
            <w:r w:rsidRPr="006A1FD9">
              <w:rPr>
                <w:rFonts w:ascii="Arial" w:hAnsi="Arial" w:cs="Arial"/>
                <w:sz w:val="16"/>
              </w:rPr>
              <w:t xml:space="preserve"> Ben de filim; suyu hortumumun içine çekip sonra üzerime fışkırtarak yıkanmayı çok severim.</w:t>
            </w:r>
          </w:p>
          <w:p w:rsidR="00240A13" w:rsidRPr="006A1FD9" w:rsidRDefault="00240A13" w:rsidP="006A1FD9">
            <w:pPr>
              <w:pStyle w:val="NoSpacing"/>
              <w:jc w:val="both"/>
              <w:rPr>
                <w:rFonts w:ascii="Arial" w:hAnsi="Arial" w:cs="Arial"/>
                <w:sz w:val="16"/>
              </w:rPr>
            </w:pPr>
            <w:r w:rsidRPr="006A1FD9">
              <w:rPr>
                <w:rFonts w:ascii="Arial" w:hAnsi="Arial" w:cs="Arial"/>
                <w:b/>
                <w:sz w:val="16"/>
              </w:rPr>
              <w:t>Kedi:</w:t>
            </w:r>
            <w:r w:rsidRPr="006A1FD9">
              <w:rPr>
                <w:rFonts w:ascii="Arial" w:hAnsi="Arial" w:cs="Arial"/>
                <w:sz w:val="16"/>
              </w:rPr>
              <w:t xml:space="preserve"> Ben bir kediyim; en kısık sesleri işitebilir, karanlıkta bile etrafımda olanların farkına varabilirim.</w:t>
            </w:r>
          </w:p>
          <w:p w:rsidR="00240A13" w:rsidRPr="006A1FD9" w:rsidRDefault="00240A13" w:rsidP="006A1FD9">
            <w:pPr>
              <w:pStyle w:val="NoSpacing"/>
              <w:jc w:val="both"/>
              <w:rPr>
                <w:rFonts w:ascii="Arial" w:hAnsi="Arial" w:cs="Arial"/>
                <w:sz w:val="16"/>
              </w:rPr>
            </w:pPr>
            <w:r w:rsidRPr="006A1FD9">
              <w:rPr>
                <w:rFonts w:ascii="Arial" w:hAnsi="Arial" w:cs="Arial"/>
                <w:b/>
                <w:sz w:val="16"/>
              </w:rPr>
              <w:t>Köpek:</w:t>
            </w:r>
            <w:r w:rsidRPr="006A1FD9">
              <w:rPr>
                <w:rFonts w:ascii="Arial" w:hAnsi="Arial" w:cs="Arial"/>
                <w:sz w:val="16"/>
              </w:rPr>
              <w:t xml:space="preserve"> Ben bir köpeğim; kendimi sahibime sevdirmeyi çok iyi bilirim, benim koku alma duyum çok gelişmiştir.</w:t>
            </w:r>
          </w:p>
          <w:p w:rsidR="00240A13" w:rsidRPr="006A1FD9" w:rsidRDefault="00240A13" w:rsidP="006A1FD9">
            <w:pPr>
              <w:pStyle w:val="NoSpacing"/>
              <w:jc w:val="both"/>
              <w:rPr>
                <w:rFonts w:ascii="Arial" w:hAnsi="Arial" w:cs="Arial"/>
                <w:sz w:val="10"/>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Hayvanların kendilerini tanıttıkları cümlelerde kullandıkları </w:t>
            </w:r>
            <w:r w:rsidRPr="006A1FD9">
              <w:rPr>
                <w:rFonts w:ascii="Arial" w:hAnsi="Arial" w:cs="Arial"/>
                <w:b/>
                <w:sz w:val="16"/>
              </w:rPr>
              <w:t>fiilimsi sayısına göre sözcükler</w:t>
            </w:r>
            <w:r w:rsidRPr="006A1FD9">
              <w:rPr>
                <w:rFonts w:ascii="Arial" w:hAnsi="Arial" w:cs="Arial"/>
                <w:b/>
                <w:sz w:val="16"/>
                <w:u w:val="single"/>
              </w:rPr>
              <w:t>en çoktan en aza doğru</w:t>
            </w:r>
            <w:r w:rsidRPr="006A1FD9">
              <w:rPr>
                <w:rFonts w:ascii="Arial" w:hAnsi="Arial" w:cs="Arial"/>
                <w:sz w:val="16"/>
              </w:rPr>
              <w:t xml:space="preserve"> aşağıdakilerin hangisinde doğru sıralanmıştır?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Fil – Köpek – Devekuşu – Kedi</w:t>
            </w:r>
          </w:p>
          <w:p w:rsidR="00240A13" w:rsidRPr="006A1FD9" w:rsidRDefault="00240A13" w:rsidP="006A1FD9">
            <w:pPr>
              <w:pStyle w:val="NoSpacing"/>
              <w:jc w:val="both"/>
              <w:rPr>
                <w:rFonts w:ascii="Arial" w:hAnsi="Arial" w:cs="Arial"/>
                <w:sz w:val="16"/>
              </w:rPr>
            </w:pPr>
            <w:r w:rsidRPr="006A1FD9">
              <w:rPr>
                <w:rFonts w:ascii="Arial" w:hAnsi="Arial" w:cs="Arial"/>
                <w:sz w:val="16"/>
              </w:rPr>
              <w:t>b) Köpek – Devekuşu – Kedi – Fil</w:t>
            </w:r>
          </w:p>
          <w:p w:rsidR="00240A13" w:rsidRPr="006A1FD9" w:rsidRDefault="00240A13" w:rsidP="006A1FD9">
            <w:pPr>
              <w:pStyle w:val="NoSpacing"/>
              <w:jc w:val="both"/>
              <w:rPr>
                <w:rFonts w:ascii="Arial" w:hAnsi="Arial" w:cs="Arial"/>
                <w:sz w:val="16"/>
              </w:rPr>
            </w:pPr>
            <w:r w:rsidRPr="006A1FD9">
              <w:rPr>
                <w:rFonts w:ascii="Arial" w:hAnsi="Arial" w:cs="Arial"/>
                <w:sz w:val="16"/>
              </w:rPr>
              <w:t>c) Kedi – Köpek – Fil – Devekuşu</w:t>
            </w:r>
          </w:p>
          <w:p w:rsidR="00240A13" w:rsidRPr="006A1FD9" w:rsidRDefault="00240A13" w:rsidP="006A1FD9">
            <w:pPr>
              <w:pStyle w:val="NoSpacing"/>
              <w:jc w:val="both"/>
              <w:rPr>
                <w:rFonts w:ascii="Arial" w:hAnsi="Arial" w:cs="Arial"/>
                <w:sz w:val="16"/>
              </w:rPr>
            </w:pPr>
            <w:r w:rsidRPr="006A1FD9">
              <w:rPr>
                <w:rFonts w:ascii="Arial" w:hAnsi="Arial" w:cs="Arial"/>
                <w:sz w:val="16"/>
              </w:rPr>
              <w:t>d) Devekuşu – Fil – Köpek – Kedi</w:t>
            </w:r>
          </w:p>
        </w:tc>
      </w:tr>
    </w:tbl>
    <w:p w:rsidR="00240A13" w:rsidRDefault="00240A13" w:rsidP="003A5E47">
      <w:pPr>
        <w:pStyle w:val="NoSpacing"/>
        <w:jc w:val="both"/>
        <w:rPr>
          <w:rFonts w:ascii="Arial" w:hAnsi="Arial" w:cs="Arial"/>
          <w:sz w:val="16"/>
        </w:rPr>
      </w:pPr>
    </w:p>
    <w:p w:rsidR="00240A13" w:rsidRDefault="00240A13" w:rsidP="003A5E47">
      <w:pPr>
        <w:pStyle w:val="NoSpacing"/>
        <w:jc w:val="both"/>
        <w:rPr>
          <w:rFonts w:ascii="Arial" w:hAnsi="Arial" w:cs="Arial"/>
          <w:sz w:val="16"/>
        </w:rPr>
      </w:pPr>
    </w:p>
    <w:p w:rsidR="00240A13" w:rsidRDefault="00240A13" w:rsidP="003A5E47">
      <w:pPr>
        <w:pStyle w:val="NoSpacing"/>
        <w:jc w:val="both"/>
        <w:rPr>
          <w:rFonts w:ascii="Arial" w:hAnsi="Arial" w:cs="Arial"/>
          <w:sz w:val="16"/>
        </w:rPr>
      </w:pPr>
    </w:p>
    <w:tbl>
      <w:tblPr>
        <w:tblpPr w:leftFromText="141" w:rightFromText="141" w:vertAnchor="text" w:horzAnchor="margin" w:tblpY="3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07"/>
        <w:gridCol w:w="5266"/>
      </w:tblGrid>
      <w:tr w:rsidR="00240A13" w:rsidTr="006A1FD9">
        <w:tc>
          <w:tcPr>
            <w:tcW w:w="5107" w:type="dxa"/>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18-Leyla Öğretmenin verdiği cümleleri dikkatli okuyunuz.</w:t>
            </w:r>
          </w:p>
          <w:p w:rsidR="00240A13" w:rsidRPr="006A1FD9" w:rsidRDefault="00240A13" w:rsidP="006A1FD9">
            <w:pPr>
              <w:pStyle w:val="NoSpacing"/>
              <w:jc w:val="both"/>
              <w:rPr>
                <w:rFonts w:ascii="Arial" w:hAnsi="Arial" w:cs="Arial"/>
                <w:sz w:val="16"/>
              </w:rPr>
            </w:pPr>
            <w:r w:rsidRPr="006A1FD9">
              <w:rPr>
                <w:rFonts w:ascii="Arial" w:hAnsi="Arial" w:cs="Arial"/>
                <w:b/>
                <w:sz w:val="16"/>
              </w:rPr>
              <w:t>Songül:</w:t>
            </w:r>
            <w:r w:rsidRPr="006A1FD9">
              <w:rPr>
                <w:rFonts w:ascii="Arial" w:hAnsi="Arial" w:cs="Arial"/>
                <w:sz w:val="16"/>
              </w:rPr>
              <w:t xml:space="preserve"> Konuşurken saygı kurallarına mutlak dikkat etmeliyiz.</w:t>
            </w:r>
          </w:p>
          <w:p w:rsidR="00240A13" w:rsidRPr="006A1FD9" w:rsidRDefault="00240A13" w:rsidP="006A1FD9">
            <w:pPr>
              <w:pStyle w:val="NoSpacing"/>
              <w:jc w:val="both"/>
              <w:rPr>
                <w:rFonts w:ascii="Arial" w:hAnsi="Arial" w:cs="Arial"/>
                <w:sz w:val="16"/>
              </w:rPr>
            </w:pPr>
            <w:r w:rsidRPr="006A1FD9">
              <w:rPr>
                <w:rFonts w:ascii="Arial" w:hAnsi="Arial" w:cs="Arial"/>
                <w:b/>
                <w:sz w:val="16"/>
              </w:rPr>
              <w:t>Sevgi:</w:t>
            </w:r>
            <w:r w:rsidRPr="006A1FD9">
              <w:rPr>
                <w:rFonts w:ascii="Arial" w:hAnsi="Arial" w:cs="Arial"/>
                <w:sz w:val="16"/>
              </w:rPr>
              <w:t xml:space="preserve"> Karşımızdaki kişiden aldığımız olumlu ve olumsuz eleştirileri iyi değerlendirmeliyiz.</w:t>
            </w:r>
          </w:p>
          <w:p w:rsidR="00240A13" w:rsidRPr="006A1FD9" w:rsidRDefault="00240A13" w:rsidP="006A1FD9">
            <w:pPr>
              <w:pStyle w:val="NoSpacing"/>
              <w:jc w:val="both"/>
              <w:rPr>
                <w:rFonts w:ascii="Arial" w:hAnsi="Arial" w:cs="Arial"/>
                <w:sz w:val="16"/>
              </w:rPr>
            </w:pPr>
            <w:r w:rsidRPr="006A1FD9">
              <w:rPr>
                <w:rFonts w:ascii="Arial" w:hAnsi="Arial" w:cs="Arial"/>
                <w:b/>
                <w:sz w:val="16"/>
              </w:rPr>
              <w:t>Serap:</w:t>
            </w:r>
            <w:r w:rsidRPr="006A1FD9">
              <w:rPr>
                <w:rFonts w:ascii="Arial" w:hAnsi="Arial" w:cs="Arial"/>
                <w:sz w:val="16"/>
              </w:rPr>
              <w:t xml:space="preserve"> Öfkeli davranarak karşımızdaki kişiyi kırmamalıyız.</w:t>
            </w:r>
          </w:p>
          <w:p w:rsidR="00240A13" w:rsidRPr="006A1FD9" w:rsidRDefault="00240A13" w:rsidP="006A1FD9">
            <w:pPr>
              <w:pStyle w:val="NoSpacing"/>
              <w:jc w:val="both"/>
              <w:rPr>
                <w:rFonts w:ascii="Arial" w:hAnsi="Arial" w:cs="Arial"/>
                <w:sz w:val="16"/>
              </w:rPr>
            </w:pPr>
            <w:r w:rsidRPr="006A1FD9">
              <w:rPr>
                <w:rFonts w:ascii="Arial" w:hAnsi="Arial" w:cs="Arial"/>
                <w:b/>
                <w:sz w:val="16"/>
              </w:rPr>
              <w:t>Sevda:</w:t>
            </w:r>
            <w:r w:rsidRPr="006A1FD9">
              <w:rPr>
                <w:rFonts w:ascii="Arial" w:hAnsi="Arial" w:cs="Arial"/>
                <w:sz w:val="16"/>
              </w:rPr>
              <w:t xml:space="preserve"> Kalp kırmak çok kötü bir şey, konuşmamıza dikkat etmeliyiz.</w:t>
            </w:r>
          </w:p>
          <w:p w:rsidR="00240A13" w:rsidRPr="006A1FD9" w:rsidRDefault="00240A13" w:rsidP="006A1FD9">
            <w:pPr>
              <w:pStyle w:val="NoSpacing"/>
              <w:jc w:val="both"/>
              <w:rPr>
                <w:rFonts w:ascii="Arial" w:hAnsi="Arial" w:cs="Arial"/>
                <w:sz w:val="16"/>
              </w:rPr>
            </w:pPr>
            <w:r w:rsidRPr="006A1FD9">
              <w:rPr>
                <w:rFonts w:ascii="Arial" w:hAnsi="Arial" w:cs="Arial"/>
                <w:b/>
                <w:sz w:val="16"/>
              </w:rPr>
              <w:t>Serpil:</w:t>
            </w:r>
            <w:r w:rsidRPr="006A1FD9">
              <w:rPr>
                <w:rFonts w:ascii="Arial" w:hAnsi="Arial" w:cs="Arial"/>
                <w:sz w:val="16"/>
              </w:rPr>
              <w:t xml:space="preserve"> Unutmamalıyız ki kalbe yazılan yazı kolay kolay silinmez.</w:t>
            </w: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Konuşma kuralları hakkında aralarında konuşan öğrencileri kullandığı </w:t>
            </w:r>
            <w:r w:rsidRPr="006A1FD9">
              <w:rPr>
                <w:rFonts w:ascii="Arial" w:hAnsi="Arial" w:cs="Arial"/>
                <w:b/>
                <w:sz w:val="16"/>
              </w:rPr>
              <w:t>fiilimsilerin türüne göre eşleştirdiğimizde</w:t>
            </w:r>
            <w:r w:rsidRPr="006A1FD9">
              <w:rPr>
                <w:rFonts w:ascii="Arial" w:hAnsi="Arial" w:cs="Arial"/>
                <w:sz w:val="16"/>
              </w:rPr>
              <w:t xml:space="preserve"> aşağıdaki sıralamalardan hangisi doğru olur?</w:t>
            </w:r>
          </w:p>
          <w:p w:rsidR="00240A13" w:rsidRPr="006A1FD9" w:rsidRDefault="00240A13" w:rsidP="006A1FD9">
            <w:pPr>
              <w:pStyle w:val="NoSpacing"/>
              <w:jc w:val="both"/>
              <w:rPr>
                <w:rFonts w:ascii="Arial" w:hAnsi="Arial" w:cs="Arial"/>
                <w:sz w:val="16"/>
              </w:rPr>
            </w:pPr>
            <w:r w:rsidRPr="006A1FD9">
              <w:rPr>
                <w:rFonts w:ascii="Arial" w:hAnsi="Arial" w:cs="Arial"/>
                <w:sz w:val="16"/>
              </w:rPr>
              <w:t>a) Songül – Serap / Sevgi – Serpil</w:t>
            </w:r>
          </w:p>
          <w:p w:rsidR="00240A13" w:rsidRPr="006A1FD9" w:rsidRDefault="00240A13" w:rsidP="006A1FD9">
            <w:pPr>
              <w:pStyle w:val="NoSpacing"/>
              <w:jc w:val="both"/>
              <w:rPr>
                <w:rFonts w:ascii="Arial" w:hAnsi="Arial" w:cs="Arial"/>
                <w:sz w:val="16"/>
              </w:rPr>
            </w:pPr>
            <w:r w:rsidRPr="006A1FD9">
              <w:rPr>
                <w:rFonts w:ascii="Arial" w:hAnsi="Arial" w:cs="Arial"/>
                <w:sz w:val="16"/>
              </w:rPr>
              <w:t>b) Serap – Sevgi / Sevda – Serpil</w:t>
            </w:r>
          </w:p>
          <w:p w:rsidR="00240A13" w:rsidRPr="006A1FD9" w:rsidRDefault="00240A13" w:rsidP="006A1FD9">
            <w:pPr>
              <w:pStyle w:val="NoSpacing"/>
              <w:jc w:val="both"/>
              <w:rPr>
                <w:rFonts w:ascii="Arial" w:hAnsi="Arial" w:cs="Arial"/>
                <w:sz w:val="16"/>
              </w:rPr>
            </w:pPr>
            <w:r w:rsidRPr="006A1FD9">
              <w:rPr>
                <w:rFonts w:ascii="Arial" w:hAnsi="Arial" w:cs="Arial"/>
                <w:sz w:val="16"/>
              </w:rPr>
              <w:t>c) Songül – Sevda / Sevgi – Serpil</w:t>
            </w:r>
          </w:p>
          <w:p w:rsidR="00240A13" w:rsidRPr="006A1FD9" w:rsidRDefault="00240A13" w:rsidP="006A1FD9">
            <w:pPr>
              <w:pStyle w:val="NoSpacing"/>
              <w:jc w:val="both"/>
              <w:rPr>
                <w:rFonts w:ascii="Arial" w:hAnsi="Arial" w:cs="Arial"/>
                <w:sz w:val="16"/>
              </w:rPr>
            </w:pPr>
            <w:r w:rsidRPr="006A1FD9">
              <w:rPr>
                <w:rFonts w:ascii="Arial" w:hAnsi="Arial" w:cs="Arial"/>
                <w:sz w:val="16"/>
              </w:rPr>
              <w:t>d) Serap – Serpil / Songül – Sevgi</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19-Aşağıdaki cümlelerin hangisinde </w:t>
            </w:r>
            <w:r w:rsidRPr="006A1FD9">
              <w:rPr>
                <w:rFonts w:ascii="Arial" w:hAnsi="Arial" w:cs="Arial"/>
                <w:b/>
                <w:sz w:val="16"/>
              </w:rPr>
              <w:t>“kıvrıla kıvrıla giden bir yol”</w:t>
            </w:r>
            <w:r w:rsidRPr="006A1FD9">
              <w:rPr>
                <w:rFonts w:ascii="Arial" w:hAnsi="Arial" w:cs="Arial"/>
                <w:sz w:val="16"/>
              </w:rPr>
              <w:t xml:space="preserve"> sözü </w:t>
            </w:r>
            <w:r w:rsidRPr="006A1FD9">
              <w:rPr>
                <w:rFonts w:ascii="Arial" w:hAnsi="Arial" w:cs="Arial"/>
                <w:b/>
                <w:sz w:val="16"/>
              </w:rPr>
              <w:t>özne görevinde</w:t>
            </w:r>
            <w:r w:rsidRPr="006A1FD9">
              <w:rPr>
                <w:rFonts w:ascii="Arial" w:hAnsi="Arial" w:cs="Arial"/>
                <w:sz w:val="16"/>
              </w:rPr>
              <w:t xml:space="preserve"> kullanılmıştır?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Öğretmenimizin evi, kıvrıla kıvrıla giden bir yolun sonundaydı.</w:t>
            </w:r>
          </w:p>
          <w:p w:rsidR="00240A13" w:rsidRPr="006A1FD9" w:rsidRDefault="00240A13" w:rsidP="006A1FD9">
            <w:pPr>
              <w:pStyle w:val="NoSpacing"/>
              <w:jc w:val="both"/>
              <w:rPr>
                <w:rFonts w:ascii="Arial" w:hAnsi="Arial" w:cs="Arial"/>
                <w:sz w:val="16"/>
              </w:rPr>
            </w:pPr>
            <w:r w:rsidRPr="006A1FD9">
              <w:rPr>
                <w:rFonts w:ascii="Arial" w:hAnsi="Arial" w:cs="Arial"/>
                <w:sz w:val="16"/>
              </w:rPr>
              <w:t>b) Tepeyi tırmanınca önümüze kıvrıla kıvrıla giden bir yol çıktı.</w:t>
            </w:r>
          </w:p>
          <w:p w:rsidR="00240A13" w:rsidRPr="006A1FD9" w:rsidRDefault="00240A13" w:rsidP="006A1FD9">
            <w:pPr>
              <w:pStyle w:val="NoSpacing"/>
              <w:jc w:val="both"/>
              <w:rPr>
                <w:rFonts w:ascii="Arial" w:hAnsi="Arial" w:cs="Arial"/>
                <w:sz w:val="16"/>
              </w:rPr>
            </w:pPr>
            <w:r w:rsidRPr="006A1FD9">
              <w:rPr>
                <w:rFonts w:ascii="Arial" w:hAnsi="Arial" w:cs="Arial"/>
                <w:sz w:val="16"/>
              </w:rPr>
              <w:t>c) Bizim sokağa kıvrıla kıvrıla giden yolu geçince ulaşacaksınız.</w:t>
            </w:r>
          </w:p>
          <w:p w:rsidR="00240A13" w:rsidRPr="006A1FD9" w:rsidRDefault="00240A13" w:rsidP="006A1FD9">
            <w:pPr>
              <w:pStyle w:val="NoSpacing"/>
              <w:jc w:val="both"/>
              <w:rPr>
                <w:rFonts w:ascii="Arial" w:hAnsi="Arial" w:cs="Arial"/>
                <w:sz w:val="16"/>
              </w:rPr>
            </w:pPr>
            <w:r w:rsidRPr="006A1FD9">
              <w:rPr>
                <w:rFonts w:ascii="Arial" w:hAnsi="Arial" w:cs="Arial"/>
                <w:sz w:val="16"/>
              </w:rPr>
              <w:t>d) Odanın tek penceresi kıvrıla kıvrıla giden bir yola bakıyordu.</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6"/>
              </w:rPr>
            </w:pPr>
            <w:r w:rsidRPr="006A1FD9">
              <w:rPr>
                <w:rFonts w:ascii="Arial" w:hAnsi="Arial" w:cs="Arial"/>
                <w:sz w:val="16"/>
              </w:rPr>
              <w:t xml:space="preserve">20-Aşağıdaki cümlelerin hangisinde </w:t>
            </w:r>
            <w:r w:rsidRPr="006A1FD9">
              <w:rPr>
                <w:rFonts w:ascii="Arial" w:hAnsi="Arial" w:cs="Arial"/>
                <w:b/>
                <w:sz w:val="16"/>
              </w:rPr>
              <w:t>öğe dizilişi</w:t>
            </w:r>
            <w:r w:rsidRPr="006A1FD9">
              <w:rPr>
                <w:rFonts w:ascii="Arial" w:hAnsi="Arial" w:cs="Arial"/>
                <w:sz w:val="16"/>
              </w:rPr>
              <w:t xml:space="preserve"> cümlede </w:t>
            </w:r>
            <w:r w:rsidRPr="006A1FD9">
              <w:rPr>
                <w:rFonts w:ascii="Arial" w:hAnsi="Arial" w:cs="Arial"/>
                <w:b/>
                <w:sz w:val="16"/>
              </w:rPr>
              <w:t xml:space="preserve">“özne-dolaylı tümleç-yüklem” </w:t>
            </w:r>
            <w:r w:rsidRPr="006A1FD9">
              <w:rPr>
                <w:rFonts w:ascii="Arial" w:hAnsi="Arial" w:cs="Arial"/>
                <w:sz w:val="16"/>
              </w:rPr>
              <w:t>biçiminde sıralanmıştır?</w:t>
            </w:r>
          </w:p>
          <w:p w:rsidR="00240A13" w:rsidRPr="006A1FD9" w:rsidRDefault="00240A13" w:rsidP="006A1FD9">
            <w:pPr>
              <w:pStyle w:val="NoSpacing"/>
              <w:jc w:val="both"/>
              <w:rPr>
                <w:rFonts w:ascii="Arial" w:hAnsi="Arial" w:cs="Arial"/>
                <w:sz w:val="16"/>
              </w:rPr>
            </w:pPr>
            <w:r w:rsidRPr="006A1FD9">
              <w:rPr>
                <w:rFonts w:ascii="Arial" w:hAnsi="Arial" w:cs="Arial"/>
                <w:sz w:val="16"/>
              </w:rPr>
              <w:t>a) Hayat, çakıl ve dikenlerle dolu bir yola benzer.</w:t>
            </w:r>
          </w:p>
          <w:p w:rsidR="00240A13" w:rsidRPr="006A1FD9" w:rsidRDefault="00240A13" w:rsidP="006A1FD9">
            <w:pPr>
              <w:pStyle w:val="NoSpacing"/>
              <w:jc w:val="both"/>
              <w:rPr>
                <w:rFonts w:ascii="Arial" w:hAnsi="Arial" w:cs="Arial"/>
                <w:sz w:val="16"/>
              </w:rPr>
            </w:pPr>
            <w:r w:rsidRPr="006A1FD9">
              <w:rPr>
                <w:rFonts w:ascii="Arial" w:hAnsi="Arial" w:cs="Arial"/>
                <w:sz w:val="16"/>
              </w:rPr>
              <w:t>b) Hayatımızda bizi yıpratan birçok güçlüklerle karşılaşırız.</w:t>
            </w:r>
          </w:p>
          <w:p w:rsidR="00240A13" w:rsidRPr="006A1FD9" w:rsidRDefault="00240A13" w:rsidP="006A1FD9">
            <w:pPr>
              <w:pStyle w:val="NoSpacing"/>
              <w:jc w:val="both"/>
              <w:rPr>
                <w:rFonts w:ascii="Arial" w:hAnsi="Arial" w:cs="Arial"/>
                <w:sz w:val="16"/>
              </w:rPr>
            </w:pPr>
            <w:r w:rsidRPr="006A1FD9">
              <w:rPr>
                <w:rFonts w:ascii="Arial" w:hAnsi="Arial" w:cs="Arial"/>
                <w:sz w:val="16"/>
              </w:rPr>
              <w:t>c) İnsan güçlüklere göğüs gererek yoluna devam etmelidir.</w:t>
            </w:r>
          </w:p>
          <w:p w:rsidR="00240A13" w:rsidRPr="006A1FD9" w:rsidRDefault="00240A13" w:rsidP="006A1FD9">
            <w:pPr>
              <w:pStyle w:val="NoSpacing"/>
              <w:jc w:val="both"/>
              <w:rPr>
                <w:rFonts w:ascii="Arial" w:hAnsi="Arial" w:cs="Arial"/>
                <w:sz w:val="16"/>
              </w:rPr>
            </w:pPr>
            <w:r w:rsidRPr="006A1FD9">
              <w:rPr>
                <w:rFonts w:ascii="Arial" w:hAnsi="Arial" w:cs="Arial"/>
                <w:sz w:val="16"/>
              </w:rPr>
              <w:t>d) Yamacın eteğine varırken ince bir yağmur başladı.</w:t>
            </w:r>
          </w:p>
          <w:p w:rsidR="00240A13" w:rsidRPr="006A1FD9" w:rsidRDefault="00240A13" w:rsidP="006A1FD9">
            <w:pPr>
              <w:pStyle w:val="NoSpacing"/>
              <w:jc w:val="both"/>
              <w:rPr>
                <w:rFonts w:ascii="Arial" w:hAnsi="Arial" w:cs="Arial"/>
                <w:sz w:val="16"/>
              </w:rPr>
            </w:pPr>
          </w:p>
          <w:p w:rsidR="00240A13" w:rsidRPr="006A1FD9" w:rsidRDefault="00240A13" w:rsidP="006A1FD9">
            <w:pPr>
              <w:rPr>
                <w:b/>
                <w:bCs/>
                <w:sz w:val="18"/>
                <w:szCs w:val="18"/>
              </w:rPr>
            </w:pPr>
          </w:p>
          <w:p w:rsidR="00240A13" w:rsidRPr="006A1FD9" w:rsidRDefault="00240A13" w:rsidP="006A1FD9">
            <w:pPr>
              <w:rPr>
                <w:rFonts w:ascii="Arial" w:hAnsi="Arial" w:cs="Arial"/>
                <w:b/>
                <w:sz w:val="16"/>
                <w:szCs w:val="16"/>
              </w:rPr>
            </w:pPr>
            <w:r w:rsidRPr="006A1FD9">
              <w:rPr>
                <w:rFonts w:ascii="Book Antiqua" w:hAnsi="Book Antiqua"/>
                <w:b/>
                <w:sz w:val="18"/>
                <w:szCs w:val="18"/>
              </w:rPr>
              <w:t>21-</w:t>
            </w:r>
            <w:r w:rsidRPr="006A1FD9">
              <w:rPr>
                <w:rFonts w:ascii="Arial" w:hAnsi="Arial" w:cs="Arial"/>
                <w:b/>
                <w:sz w:val="16"/>
                <w:szCs w:val="16"/>
              </w:rPr>
              <w:t>KİŞİ SAYISI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17"/>
              <w:gridCol w:w="179"/>
              <w:gridCol w:w="356"/>
              <w:gridCol w:w="356"/>
              <w:gridCol w:w="357"/>
              <w:gridCol w:w="357"/>
              <w:gridCol w:w="357"/>
              <w:gridCol w:w="1418"/>
              <w:gridCol w:w="357"/>
              <w:gridCol w:w="357"/>
            </w:tblGrid>
            <w:tr w:rsidR="00240A13" w:rsidRPr="00517F2D" w:rsidTr="00555BD8">
              <w:trPr>
                <w:trHeight w:val="53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40A13" w:rsidRPr="00517F2D" w:rsidRDefault="00240A13" w:rsidP="006A1FD9">
                  <w:pPr>
                    <w:framePr w:hSpace="141" w:wrap="around" w:vAnchor="text" w:hAnchor="margin" w:y="39"/>
                    <w:rPr>
                      <w:rFonts w:ascii="Arial" w:hAnsi="Arial" w:cs="Arial"/>
                      <w:b/>
                      <w:noProof/>
                      <w:sz w:val="16"/>
                      <w:szCs w:val="16"/>
                    </w:rPr>
                  </w:pPr>
                  <w:r w:rsidRPr="00517F2D">
                    <w:rPr>
                      <w:rFonts w:ascii="Arial" w:hAnsi="Arial" w:cs="Arial"/>
                      <w:b/>
                      <w:noProof/>
                      <w:sz w:val="16"/>
                      <w:szCs w:val="16"/>
                    </w:rPr>
                    <w:t>50000</w:t>
                  </w:r>
                </w:p>
                <w:p w:rsidR="00240A13" w:rsidRPr="00517F2D" w:rsidRDefault="00240A13" w:rsidP="006A1FD9">
                  <w:pPr>
                    <w:framePr w:hSpace="141" w:wrap="around" w:vAnchor="text" w:hAnchor="margin" w:y="39"/>
                    <w:rPr>
                      <w:rFonts w:ascii="Arial" w:hAnsi="Arial" w:cs="Arial"/>
                      <w:b/>
                      <w:noProof/>
                      <w:sz w:val="16"/>
                      <w:szCs w:val="16"/>
                    </w:rPr>
                  </w:pPr>
                </w:p>
                <w:p w:rsidR="00240A13" w:rsidRPr="00517F2D" w:rsidRDefault="00240A13" w:rsidP="006A1FD9">
                  <w:pPr>
                    <w:framePr w:hSpace="141" w:wrap="around" w:vAnchor="text" w:hAnchor="margin" w:y="39"/>
                    <w:rPr>
                      <w:rFonts w:ascii="Arial" w:hAnsi="Arial" w:cs="Arial"/>
                      <w:b/>
                      <w:noProof/>
                      <w:sz w:val="16"/>
                      <w:szCs w:val="16"/>
                    </w:rPr>
                  </w:pPr>
                  <w:r w:rsidRPr="00517F2D">
                    <w:rPr>
                      <w:rFonts w:ascii="Arial" w:hAnsi="Arial" w:cs="Arial"/>
                      <w:b/>
                      <w:noProof/>
                      <w:sz w:val="16"/>
                      <w:szCs w:val="16"/>
                    </w:rPr>
                    <w:t>40000</w:t>
                  </w:r>
                </w:p>
                <w:p w:rsidR="00240A13" w:rsidRPr="00517F2D" w:rsidRDefault="00240A13" w:rsidP="006A1FD9">
                  <w:pPr>
                    <w:framePr w:hSpace="141" w:wrap="around" w:vAnchor="text" w:hAnchor="margin" w:y="39"/>
                    <w:rPr>
                      <w:rFonts w:ascii="Arial" w:hAnsi="Arial" w:cs="Arial"/>
                      <w:b/>
                      <w:noProof/>
                      <w:sz w:val="16"/>
                      <w:szCs w:val="16"/>
                    </w:rPr>
                  </w:pPr>
                </w:p>
                <w:p w:rsidR="00240A13" w:rsidRPr="00517F2D" w:rsidRDefault="00240A13" w:rsidP="006A1FD9">
                  <w:pPr>
                    <w:framePr w:hSpace="141" w:wrap="around" w:vAnchor="text" w:hAnchor="margin" w:y="39"/>
                    <w:rPr>
                      <w:rFonts w:ascii="Arial" w:hAnsi="Arial" w:cs="Arial"/>
                      <w:b/>
                      <w:noProof/>
                      <w:sz w:val="16"/>
                      <w:szCs w:val="16"/>
                    </w:rPr>
                  </w:pPr>
                  <w:r w:rsidRPr="00517F2D">
                    <w:rPr>
                      <w:rFonts w:ascii="Arial" w:hAnsi="Arial" w:cs="Arial"/>
                      <w:b/>
                      <w:noProof/>
                      <w:sz w:val="16"/>
                      <w:szCs w:val="16"/>
                    </w:rPr>
                    <w:t>30000</w:t>
                  </w:r>
                </w:p>
                <w:p w:rsidR="00240A13" w:rsidRPr="00517F2D" w:rsidRDefault="00240A13" w:rsidP="006A1FD9">
                  <w:pPr>
                    <w:framePr w:hSpace="141" w:wrap="around" w:vAnchor="text" w:hAnchor="margin" w:y="39"/>
                    <w:rPr>
                      <w:rFonts w:ascii="Arial" w:hAnsi="Arial" w:cs="Arial"/>
                      <w:b/>
                      <w:noProof/>
                      <w:sz w:val="16"/>
                      <w:szCs w:val="16"/>
                    </w:rPr>
                  </w:pPr>
                </w:p>
                <w:p w:rsidR="00240A13" w:rsidRPr="00517F2D" w:rsidRDefault="00240A13" w:rsidP="006A1FD9">
                  <w:pPr>
                    <w:framePr w:hSpace="141" w:wrap="around" w:vAnchor="text" w:hAnchor="margin" w:y="39"/>
                    <w:rPr>
                      <w:rFonts w:ascii="Arial" w:hAnsi="Arial" w:cs="Arial"/>
                      <w:b/>
                      <w:noProof/>
                      <w:sz w:val="16"/>
                      <w:szCs w:val="16"/>
                    </w:rPr>
                  </w:pPr>
                  <w:r w:rsidRPr="00517F2D">
                    <w:rPr>
                      <w:rFonts w:ascii="Arial" w:hAnsi="Arial" w:cs="Arial"/>
                      <w:b/>
                      <w:noProof/>
                      <w:sz w:val="16"/>
                      <w:szCs w:val="16"/>
                    </w:rPr>
                    <w:t>20000</w:t>
                  </w:r>
                </w:p>
                <w:p w:rsidR="00240A13" w:rsidRPr="00517F2D" w:rsidRDefault="00240A13" w:rsidP="006A1FD9">
                  <w:pPr>
                    <w:framePr w:hSpace="141" w:wrap="around" w:vAnchor="text" w:hAnchor="margin" w:y="39"/>
                    <w:rPr>
                      <w:rFonts w:ascii="Arial" w:hAnsi="Arial" w:cs="Arial"/>
                      <w:b/>
                      <w:noProof/>
                      <w:sz w:val="16"/>
                      <w:szCs w:val="16"/>
                    </w:rPr>
                  </w:pPr>
                </w:p>
                <w:p w:rsidR="00240A13" w:rsidRPr="00517F2D" w:rsidRDefault="00240A13" w:rsidP="006A1FD9">
                  <w:pPr>
                    <w:framePr w:hSpace="141" w:wrap="around" w:vAnchor="text" w:hAnchor="margin" w:y="39"/>
                    <w:rPr>
                      <w:rFonts w:ascii="Arial" w:hAnsi="Arial" w:cs="Arial"/>
                      <w:b/>
                      <w:noProof/>
                      <w:sz w:val="16"/>
                      <w:szCs w:val="16"/>
                    </w:rPr>
                  </w:pPr>
                  <w:r w:rsidRPr="00517F2D">
                    <w:rPr>
                      <w:rFonts w:ascii="Arial" w:hAnsi="Arial" w:cs="Arial"/>
                      <w:b/>
                      <w:noProof/>
                      <w:sz w:val="16"/>
                      <w:szCs w:val="16"/>
                    </w:rPr>
                    <w:t>10000</w:t>
                  </w:r>
                </w:p>
              </w:tc>
              <w:tc>
                <w:tcPr>
                  <w:tcW w:w="4140" w:type="dxa"/>
                  <w:gridSpan w:val="9"/>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r>
                    <w:rPr>
                      <w:noProof/>
                    </w:rPr>
                    <w:pict>
                      <v:rect id="Rectangle 15" o:spid="_x0000_s1026" style="position:absolute;margin-left:131.5pt;margin-top:17.35pt;width:18pt;height:81pt;z-index:25160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" fillcolor="silver"/>
                    </w:pict>
                  </w:r>
                </w:p>
              </w:tc>
            </w:tr>
            <w:tr w:rsidR="00240A13" w:rsidRPr="00517F2D" w:rsidTr="00555BD8">
              <w:trPr>
                <w:trHeight w:val="345"/>
              </w:trPr>
              <w:tc>
                <w:tcPr>
                  <w:tcW w:w="720" w:type="dxa"/>
                  <w:vMerge/>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r>
                    <w:rPr>
                      <w:noProof/>
                    </w:rPr>
                    <w:pict>
                      <v:rect id="Rectangle 16" o:spid="_x0000_s1027" style="position:absolute;margin-left:-3pt;margin-top:-.35pt;width:18pt;height:72.3pt;z-index:251602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" fillcolor="silver"/>
                    </w:pict>
                  </w:r>
                </w:p>
              </w:tc>
              <w:tc>
                <w:tcPr>
                  <w:tcW w:w="720" w:type="dxa"/>
                  <w:gridSpan w:val="2"/>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r>
                    <w:rPr>
                      <w:noProof/>
                    </w:rPr>
                    <w:pict>
                      <v:rect id="Rectangle 17" o:spid="_x0000_s1028" style="position:absolute;margin-left:-3pt;margin-top:-.35pt;width:18pt;height:72.3pt;z-index:251603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" fillcolor="silver"/>
                    </w:pict>
                  </w:r>
                </w:p>
              </w:tc>
              <w:tc>
                <w:tcPr>
                  <w:tcW w:w="2160" w:type="dxa"/>
                  <w:gridSpan w:val="3"/>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r>
            <w:tr w:rsidR="00240A13" w:rsidRPr="00517F2D" w:rsidTr="00555BD8">
              <w:trPr>
                <w:trHeight w:val="378"/>
              </w:trPr>
              <w:tc>
                <w:tcPr>
                  <w:tcW w:w="720" w:type="dxa"/>
                  <w:vMerge/>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18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808080"/>
                </w:tcPr>
                <w:p w:rsidR="00240A13" w:rsidRPr="00517F2D" w:rsidRDefault="00240A13" w:rsidP="006A1FD9">
                  <w:pPr>
                    <w:framePr w:hSpace="141" w:wrap="around" w:vAnchor="text" w:hAnchor="margin" w:y="39"/>
                    <w:rPr>
                      <w:rFonts w:ascii="Arial" w:hAnsi="Arial" w:cs="Arial"/>
                      <w:b/>
                      <w:sz w:val="16"/>
                      <w:szCs w:val="16"/>
                    </w:rPr>
                  </w:pPr>
                  <w:r>
                    <w:rPr>
                      <w:noProof/>
                    </w:rPr>
                    <w:pict>
                      <v:rect id="Rectangle 23" o:spid="_x0000_s1029" style="position:absolute;margin-left:-3.5pt;margin-top:-.65pt;width:18pt;height:54pt;z-index:251609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" fillcolor="#333"/>
                    </w:pic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p>
              </w:tc>
              <w:tc>
                <w:tcPr>
                  <w:tcW w:w="720" w:type="dxa"/>
                  <w:gridSpan w:val="2"/>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r>
                    <w:rPr>
                      <w:noProof/>
                    </w:rPr>
                    <w:pict>
                      <v:rect id="Rectangle 24" o:spid="_x0000_s1030" style="position:absolute;margin-left:15pt;margin-top:17.65pt;width:18pt;height:36.55pt;z-index:251610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" fillcolor="#333"/>
                    </w:pic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p>
              </w:tc>
              <w:tc>
                <w:tcPr>
                  <w:tcW w:w="2160" w:type="dxa"/>
                  <w:gridSpan w:val="3"/>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r>
                    <w:rPr>
                      <w:noProof/>
                    </w:rPr>
                    <w:pict>
                      <v:rect id="Rectangle 18" o:spid="_x0000_s1031" style="position:absolute;margin-left:86.75pt;margin-top:17.5pt;width:18pt;height:36.85pt;z-index:251604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" fillcolor="silver"/>
                    </w:pict>
                  </w:r>
                  <w:r>
                    <w:rPr>
                      <w:noProof/>
                    </w:rPr>
                    <w:pict>
                      <v:rect id="Rectangle 22" o:spid="_x0000_s1032" style="position:absolute;margin-left:14.75pt;margin-top:8.8pt;width:18pt;height:45pt;z-index:25160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" fillcolor="#333"/>
                    </w:pict>
                  </w:r>
                </w:p>
              </w:tc>
            </w:tr>
            <w:tr w:rsidR="00240A13" w:rsidRPr="00517F2D" w:rsidTr="00555BD8">
              <w:trPr>
                <w:trHeight w:val="355"/>
              </w:trPr>
              <w:tc>
                <w:tcPr>
                  <w:tcW w:w="720" w:type="dxa"/>
                  <w:vMerge/>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18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808080"/>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808080"/>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r>
                    <w:rPr>
                      <w:noProof/>
                    </w:rPr>
                    <w:pict>
                      <v:rect id="Rectangle 21" o:spid="_x0000_s1033" style="position:absolute;margin-left:68.5pt;margin-top:15.95pt;width:18pt;height:18.85pt;z-index:25160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" fillcolor="#333" strokeweight=".5pt"/>
                    </w:pict>
                  </w:r>
                </w:p>
              </w:tc>
              <w:tc>
                <w:tcPr>
                  <w:tcW w:w="36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r>
            <w:tr w:rsidR="00240A13" w:rsidRPr="00517F2D" w:rsidTr="00555BD8">
              <w:trPr>
                <w:trHeight w:val="316"/>
              </w:trPr>
              <w:tc>
                <w:tcPr>
                  <w:tcW w:w="720" w:type="dxa"/>
                  <w:vMerge/>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18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808080"/>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808080"/>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240A13" w:rsidRPr="00517F2D" w:rsidRDefault="00240A13" w:rsidP="006A1FD9">
                  <w:pPr>
                    <w:framePr w:hSpace="141" w:wrap="around" w:vAnchor="text" w:hAnchor="margin" w:y="39"/>
                    <w:rPr>
                      <w:rFonts w:ascii="Arial" w:hAnsi="Arial" w:cs="Arial"/>
                      <w:b/>
                      <w:sz w:val="16"/>
                      <w:szCs w:val="16"/>
                    </w:rPr>
                  </w:pPr>
                </w:p>
              </w:tc>
              <w:tc>
                <w:tcPr>
                  <w:tcW w:w="144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c>
                <w:tcPr>
                  <w:tcW w:w="360" w:type="dxa"/>
                  <w:tcBorders>
                    <w:top w:val="single" w:sz="4" w:space="0" w:color="auto"/>
                    <w:left w:val="single" w:sz="4" w:space="0" w:color="auto"/>
                    <w:bottom w:val="single" w:sz="4" w:space="0" w:color="auto"/>
                    <w:right w:val="single" w:sz="4" w:space="0" w:color="auto"/>
                  </w:tcBorders>
                </w:tcPr>
                <w:p w:rsidR="00240A13" w:rsidRPr="00517F2D" w:rsidRDefault="00240A13" w:rsidP="006A1FD9">
                  <w:pPr>
                    <w:framePr w:hSpace="141" w:wrap="around" w:vAnchor="text" w:hAnchor="margin" w:y="39"/>
                    <w:rPr>
                      <w:rFonts w:ascii="Arial" w:hAnsi="Arial" w:cs="Arial"/>
                      <w:b/>
                      <w:sz w:val="16"/>
                      <w:szCs w:val="16"/>
                    </w:rPr>
                  </w:pPr>
                </w:p>
              </w:tc>
            </w:tr>
          </w:tbl>
          <w:p w:rsidR="00240A13" w:rsidRPr="006A1FD9" w:rsidRDefault="00240A13" w:rsidP="006A1FD9">
            <w:pPr>
              <w:rPr>
                <w:rFonts w:ascii="Arial" w:hAnsi="Arial" w:cs="Arial"/>
                <w:b/>
                <w:sz w:val="16"/>
                <w:szCs w:val="16"/>
              </w:rPr>
            </w:pPr>
            <w:r w:rsidRPr="006A1FD9">
              <w:rPr>
                <w:rFonts w:ascii="Arial" w:hAnsi="Arial" w:cs="Arial"/>
                <w:b/>
                <w:sz w:val="16"/>
                <w:szCs w:val="16"/>
              </w:rPr>
              <w:t>0   Antalya        Aydın            İzmir          Van</w:t>
            </w:r>
          </w:p>
          <w:p w:rsidR="00240A13" w:rsidRPr="006A1FD9" w:rsidRDefault="00240A13" w:rsidP="006A1FD9">
            <w:pPr>
              <w:rPr>
                <w:rFonts w:ascii="Arial" w:hAnsi="Arial" w:cs="Arial"/>
                <w:b/>
                <w:sz w:val="16"/>
                <w:szCs w:val="16"/>
              </w:rPr>
            </w:pPr>
            <w:r>
              <w:rPr>
                <w:noProof/>
              </w:rPr>
              <w:pict>
                <v:rect id="Rectangle 20" o:spid="_x0000_s1034" style="position:absolute;margin-left:2in;margin-top:5.35pt;width:18pt;height:18pt;z-index:25160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" fillcolor="silver">
                  <v:textbox>
                    <w:txbxContent>
                      <w:p w:rsidR="00240A13" w:rsidRDefault="00240A13" w:rsidP="00A0596D"/>
                    </w:txbxContent>
                  </v:textbox>
                </v:rect>
              </w:pict>
            </w:r>
            <w:r>
              <w:rPr>
                <w:noProof/>
              </w:rPr>
              <w:pict>
                <v:rect id="Rectangle 19" o:spid="_x0000_s1035" style="position:absolute;margin-left:63pt;margin-top:5.35pt;width:18pt;height:18pt;z-index:25160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" fillcolor="#333">
                  <v:textbox>
                    <w:txbxContent>
                      <w:p w:rsidR="00240A13" w:rsidRDefault="00240A13" w:rsidP="00A0596D"/>
                    </w:txbxContent>
                  </v:textbox>
                </v:rect>
              </w:pict>
            </w:r>
          </w:p>
          <w:p w:rsidR="00240A13" w:rsidRPr="006A1FD9" w:rsidRDefault="00240A13" w:rsidP="006A1FD9">
            <w:pPr>
              <w:rPr>
                <w:rFonts w:ascii="Arial" w:hAnsi="Arial" w:cs="Arial"/>
                <w:b/>
                <w:sz w:val="16"/>
                <w:szCs w:val="16"/>
              </w:rPr>
            </w:pPr>
            <w:r w:rsidRPr="006A1FD9">
              <w:rPr>
                <w:rFonts w:ascii="Arial" w:hAnsi="Arial" w:cs="Arial"/>
                <w:b/>
                <w:sz w:val="16"/>
                <w:szCs w:val="16"/>
              </w:rPr>
              <w:t xml:space="preserve">                                      YAZ                            KIŞ</w:t>
            </w:r>
          </w:p>
          <w:p w:rsidR="00240A13" w:rsidRPr="006A1FD9" w:rsidRDefault="00240A13" w:rsidP="006A1FD9">
            <w:pPr>
              <w:rPr>
                <w:rFonts w:ascii="Arial" w:hAnsi="Arial" w:cs="Arial"/>
                <w:b/>
                <w:sz w:val="16"/>
                <w:szCs w:val="16"/>
              </w:rPr>
            </w:pPr>
          </w:p>
          <w:p w:rsidR="00240A13" w:rsidRPr="006A1FD9" w:rsidRDefault="00240A13" w:rsidP="006A1FD9">
            <w:pPr>
              <w:rPr>
                <w:rFonts w:ascii="Arial" w:hAnsi="Arial" w:cs="Arial"/>
                <w:b/>
                <w:sz w:val="16"/>
                <w:szCs w:val="16"/>
              </w:rPr>
            </w:pPr>
          </w:p>
          <w:p w:rsidR="00240A13" w:rsidRPr="006A1FD9" w:rsidRDefault="00240A13" w:rsidP="006A1FD9">
            <w:pPr>
              <w:rPr>
                <w:rFonts w:ascii="Arial" w:hAnsi="Arial" w:cs="Arial"/>
                <w:b/>
                <w:sz w:val="16"/>
                <w:szCs w:val="16"/>
              </w:rPr>
            </w:pPr>
            <w:r w:rsidRPr="006A1FD9">
              <w:rPr>
                <w:rFonts w:ascii="Arial" w:hAnsi="Arial" w:cs="Arial"/>
                <w:b/>
                <w:sz w:val="16"/>
                <w:szCs w:val="16"/>
              </w:rPr>
              <w:t xml:space="preserve">    Yukarıdaki grafikte 4 kentte yaşayan insanların</w:t>
            </w:r>
          </w:p>
          <w:p w:rsidR="00240A13" w:rsidRPr="006A1FD9" w:rsidRDefault="00240A13" w:rsidP="006A1FD9">
            <w:pPr>
              <w:rPr>
                <w:rFonts w:ascii="Arial" w:hAnsi="Arial" w:cs="Arial"/>
                <w:b/>
                <w:sz w:val="16"/>
                <w:szCs w:val="16"/>
              </w:rPr>
            </w:pPr>
            <w:r w:rsidRPr="006A1FD9">
              <w:rPr>
                <w:rFonts w:ascii="Arial" w:hAnsi="Arial" w:cs="Arial"/>
                <w:b/>
                <w:sz w:val="16"/>
                <w:szCs w:val="16"/>
              </w:rPr>
              <w:t>mevsimlere göre tiyatroya gitme dağılımları verilmiştir.</w:t>
            </w:r>
          </w:p>
          <w:p w:rsidR="00240A13" w:rsidRPr="006A1FD9" w:rsidRDefault="00240A13" w:rsidP="006A1FD9">
            <w:pPr>
              <w:rPr>
                <w:rFonts w:ascii="Arial" w:hAnsi="Arial" w:cs="Arial"/>
                <w:b/>
                <w:sz w:val="16"/>
                <w:szCs w:val="16"/>
              </w:rPr>
            </w:pPr>
            <w:r w:rsidRPr="006A1FD9">
              <w:rPr>
                <w:rFonts w:ascii="Arial" w:hAnsi="Arial" w:cs="Arial"/>
                <w:b/>
                <w:sz w:val="16"/>
                <w:szCs w:val="16"/>
              </w:rPr>
              <w:t xml:space="preserve">       Bu grafikten aşağıdakilerden hangisi </w:t>
            </w:r>
            <w:r w:rsidRPr="006A1FD9">
              <w:rPr>
                <w:rFonts w:ascii="Arial" w:hAnsi="Arial" w:cs="Arial"/>
                <w:b/>
                <w:sz w:val="16"/>
                <w:szCs w:val="16"/>
                <w:u w:val="single"/>
              </w:rPr>
              <w:t>çıkarılamaz?</w:t>
            </w:r>
          </w:p>
          <w:p w:rsidR="00240A13" w:rsidRPr="006A1FD9" w:rsidRDefault="00240A13" w:rsidP="006A1FD9">
            <w:pPr>
              <w:rPr>
                <w:rFonts w:ascii="Arial" w:hAnsi="Arial" w:cs="Arial"/>
                <w:b/>
                <w:sz w:val="16"/>
                <w:szCs w:val="16"/>
              </w:rPr>
            </w:pPr>
          </w:p>
          <w:p w:rsidR="00240A13" w:rsidRPr="006A1FD9" w:rsidRDefault="00240A13" w:rsidP="006A1FD9">
            <w:pPr>
              <w:rPr>
                <w:rFonts w:ascii="Arial" w:hAnsi="Arial" w:cs="Arial"/>
                <w:sz w:val="16"/>
                <w:szCs w:val="16"/>
              </w:rPr>
            </w:pPr>
            <w:r w:rsidRPr="006A1FD9">
              <w:rPr>
                <w:rFonts w:ascii="Arial" w:hAnsi="Arial" w:cs="Arial"/>
                <w:sz w:val="16"/>
                <w:szCs w:val="16"/>
              </w:rPr>
              <w:t xml:space="preserve">A ) Tüm şehirlerde kışın, yaza oranla daha çok kişi tiyatroya gitmiştir.     </w:t>
            </w:r>
          </w:p>
          <w:p w:rsidR="00240A13" w:rsidRPr="006A1FD9" w:rsidRDefault="00240A13" w:rsidP="006A1FD9">
            <w:pPr>
              <w:rPr>
                <w:rFonts w:ascii="Arial" w:hAnsi="Arial" w:cs="Arial"/>
                <w:sz w:val="16"/>
                <w:szCs w:val="16"/>
              </w:rPr>
            </w:pPr>
            <w:r w:rsidRPr="006A1FD9">
              <w:rPr>
                <w:rFonts w:ascii="Arial" w:hAnsi="Arial" w:cs="Arial"/>
                <w:sz w:val="16"/>
                <w:szCs w:val="16"/>
              </w:rPr>
              <w:t>B ) Tiyatroya, yazın ve kışın en çok İzmir’de gidilmiştir.</w:t>
            </w:r>
          </w:p>
          <w:p w:rsidR="00240A13" w:rsidRPr="006A1FD9" w:rsidRDefault="00240A13" w:rsidP="006A1FD9">
            <w:pPr>
              <w:rPr>
                <w:rFonts w:ascii="Arial" w:hAnsi="Arial" w:cs="Arial"/>
                <w:sz w:val="16"/>
                <w:szCs w:val="16"/>
              </w:rPr>
            </w:pPr>
            <w:r w:rsidRPr="006A1FD9">
              <w:rPr>
                <w:rFonts w:ascii="Arial" w:hAnsi="Arial" w:cs="Arial"/>
                <w:sz w:val="16"/>
                <w:szCs w:val="16"/>
              </w:rPr>
              <w:t xml:space="preserve">C ) Van’da kışın tiyatroya giden kişi sayısı, Antalya’da kışın tiyatroya giden kişi sayısının yarısı kadardır. </w:t>
            </w:r>
          </w:p>
          <w:p w:rsidR="00240A13" w:rsidRPr="006A1FD9" w:rsidRDefault="00240A13" w:rsidP="006A1FD9">
            <w:pPr>
              <w:rPr>
                <w:rFonts w:ascii="Arial" w:hAnsi="Arial" w:cs="Arial"/>
                <w:sz w:val="16"/>
                <w:szCs w:val="16"/>
              </w:rPr>
            </w:pPr>
            <w:r w:rsidRPr="006A1FD9">
              <w:rPr>
                <w:rFonts w:ascii="Arial" w:hAnsi="Arial" w:cs="Arial"/>
                <w:sz w:val="16"/>
                <w:szCs w:val="16"/>
              </w:rPr>
              <w:t>D ) Aydın’da yazın tiyatroya giden kişi sayısı, Van ’da yazın tiyatroya giden kişi sayısının iki katıdır.</w:t>
            </w:r>
          </w:p>
          <w:p w:rsidR="00240A13" w:rsidRPr="006A1FD9" w:rsidRDefault="00240A13" w:rsidP="006A1FD9">
            <w:pPr>
              <w:pStyle w:val="NoSpacing"/>
              <w:jc w:val="both"/>
              <w:rPr>
                <w:rFonts w:ascii="Arial" w:hAnsi="Arial" w:cs="Arial"/>
                <w:sz w:val="16"/>
              </w:rPr>
            </w:pPr>
          </w:p>
          <w:p w:rsidR="00240A13" w:rsidRPr="006A1FD9" w:rsidRDefault="00240A13" w:rsidP="006A1FD9">
            <w:pPr>
              <w:rPr>
                <w:rFonts w:ascii="Arial" w:hAnsi="Arial" w:cs="Arial"/>
                <w:sz w:val="16"/>
                <w:szCs w:val="16"/>
              </w:rPr>
            </w:pPr>
            <w:r w:rsidRPr="006A1FD9">
              <w:rPr>
                <w:rFonts w:ascii="Arial" w:hAnsi="Arial" w:cs="Arial"/>
                <w:b/>
                <w:sz w:val="16"/>
                <w:szCs w:val="16"/>
              </w:rPr>
              <w:t>22</w:t>
            </w:r>
            <w:r w:rsidRPr="006A1FD9">
              <w:rPr>
                <w:rFonts w:ascii="Arial" w:hAnsi="Arial" w:cs="Arial"/>
                <w:sz w:val="16"/>
                <w:szCs w:val="16"/>
              </w:rPr>
              <w:t>- Doğru yazmak, bir zevk olmalıdır. Ceza çeker gibi yazı yazılır mı?  Peki, yazmanın zevki bir çırpıda yazmakta mıdır? Otursanız bir kere yazarsınız, beğenmezsiniz yazdığınızı. Bir kelimeyi yerinde kullanamamışsınızdır. Silersiniz, yırtarsınız, hangi kelimeyi kullanacağınızı uzun uzun ararsınız. Buldunuz mu bir sevinirsiniz ki! Öyle yazmak da bir zevk değil midir?</w:t>
            </w:r>
          </w:p>
          <w:p w:rsidR="00240A13" w:rsidRPr="006A1FD9" w:rsidRDefault="00240A13" w:rsidP="006A1FD9">
            <w:pPr>
              <w:rPr>
                <w:rFonts w:ascii="Arial" w:hAnsi="Arial" w:cs="Arial"/>
                <w:sz w:val="16"/>
                <w:szCs w:val="16"/>
              </w:rPr>
            </w:pPr>
          </w:p>
          <w:p w:rsidR="00240A13" w:rsidRPr="006A1FD9" w:rsidRDefault="00240A13" w:rsidP="006A1FD9">
            <w:pPr>
              <w:rPr>
                <w:rFonts w:ascii="Arial" w:hAnsi="Arial" w:cs="Arial"/>
                <w:sz w:val="16"/>
                <w:szCs w:val="16"/>
              </w:rPr>
            </w:pPr>
            <w:r w:rsidRPr="006A1FD9">
              <w:rPr>
                <w:rFonts w:ascii="Arial" w:hAnsi="Arial" w:cs="Arial"/>
                <w:bCs/>
                <w:sz w:val="16"/>
                <w:szCs w:val="16"/>
              </w:rPr>
              <w:t xml:space="preserve">Yukarıdaki metni </w:t>
            </w:r>
            <w:r w:rsidRPr="006A1FD9">
              <w:rPr>
                <w:rFonts w:ascii="Arial" w:hAnsi="Arial" w:cs="Arial"/>
                <w:sz w:val="16"/>
                <w:szCs w:val="16"/>
                <w:u w:val="single"/>
              </w:rPr>
              <w:t xml:space="preserve"> türü</w:t>
            </w:r>
            <w:r w:rsidRPr="006A1FD9">
              <w:rPr>
                <w:rFonts w:ascii="Arial" w:hAnsi="Arial" w:cs="Arial"/>
                <w:sz w:val="16"/>
                <w:szCs w:val="16"/>
              </w:rPr>
              <w:t xml:space="preserve"> aşağıdakilerden  hangisidir?</w:t>
            </w:r>
          </w:p>
          <w:p w:rsidR="00240A13" w:rsidRPr="006A1FD9" w:rsidRDefault="00240A13" w:rsidP="006A1FD9">
            <w:pPr>
              <w:rPr>
                <w:rFonts w:ascii="Arial" w:hAnsi="Arial" w:cs="Arial"/>
                <w:sz w:val="16"/>
                <w:szCs w:val="16"/>
              </w:rPr>
            </w:pPr>
          </w:p>
          <w:p w:rsidR="00240A13" w:rsidRPr="006A1FD9" w:rsidRDefault="00240A13" w:rsidP="006A1FD9">
            <w:pPr>
              <w:rPr>
                <w:rFonts w:ascii="Arial" w:hAnsi="Arial" w:cs="Arial"/>
                <w:sz w:val="16"/>
                <w:szCs w:val="16"/>
              </w:rPr>
            </w:pPr>
            <w:r w:rsidRPr="006A1FD9">
              <w:rPr>
                <w:rFonts w:ascii="Arial" w:hAnsi="Arial" w:cs="Arial"/>
                <w:sz w:val="16"/>
                <w:szCs w:val="16"/>
              </w:rPr>
              <w:t xml:space="preserve">     A  )   Makale                               B  )  Biyografi</w:t>
            </w:r>
          </w:p>
          <w:p w:rsidR="00240A13" w:rsidRPr="006A1FD9" w:rsidRDefault="00240A13" w:rsidP="006A1FD9">
            <w:pPr>
              <w:rPr>
                <w:rFonts w:ascii="Arial" w:hAnsi="Arial" w:cs="Arial"/>
                <w:sz w:val="16"/>
                <w:szCs w:val="16"/>
              </w:rPr>
            </w:pPr>
            <w:r w:rsidRPr="006A1FD9">
              <w:rPr>
                <w:rFonts w:ascii="Arial" w:hAnsi="Arial" w:cs="Arial"/>
                <w:sz w:val="16"/>
                <w:szCs w:val="16"/>
              </w:rPr>
              <w:t xml:space="preserve">     C  )  Otobiyografi                     D  )  Söyleşi </w:t>
            </w:r>
          </w:p>
          <w:p w:rsidR="00240A13" w:rsidRPr="006A1FD9" w:rsidRDefault="00240A13" w:rsidP="006A1FD9">
            <w:pPr>
              <w:pStyle w:val="NoSpacing"/>
              <w:jc w:val="both"/>
              <w:rPr>
                <w:rFonts w:ascii="Arial" w:hAnsi="Arial" w:cs="Arial"/>
                <w:sz w:val="16"/>
              </w:rPr>
            </w:pPr>
          </w:p>
          <w:p w:rsidR="00240A13" w:rsidRPr="006A1FD9" w:rsidRDefault="00240A13" w:rsidP="006A1FD9">
            <w:pPr>
              <w:pStyle w:val="NoSpacing"/>
              <w:jc w:val="both"/>
              <w:rPr>
                <w:rFonts w:ascii="Arial" w:hAnsi="Arial" w:cs="Arial"/>
                <w:sz w:val="10"/>
              </w:rPr>
            </w:pPr>
            <w:r w:rsidRPr="006A1FD9">
              <w:rPr>
                <w:rFonts w:ascii="Arial" w:hAnsi="Arial" w:cs="Arial"/>
                <w:sz w:val="16"/>
              </w:rPr>
              <w:t xml:space="preserve">23-Sevim Öğretmenin aşağıdaki cümlelerinden hangisinde yüklemi </w:t>
            </w:r>
            <w:r w:rsidRPr="006A1FD9">
              <w:rPr>
                <w:rFonts w:ascii="Arial" w:hAnsi="Arial" w:cs="Arial"/>
                <w:b/>
                <w:sz w:val="16"/>
              </w:rPr>
              <w:t>geçişsiz bir eylem</w:t>
            </w:r>
            <w:r w:rsidRPr="006A1FD9">
              <w:rPr>
                <w:rFonts w:ascii="Arial" w:hAnsi="Arial" w:cs="Arial"/>
                <w:sz w:val="16"/>
              </w:rPr>
              <w:t xml:space="preserve"> vardır?</w:t>
            </w:r>
          </w:p>
          <w:p w:rsidR="00240A13" w:rsidRPr="006A1FD9" w:rsidRDefault="00240A13" w:rsidP="006A1FD9">
            <w:pPr>
              <w:pStyle w:val="NoSpacing"/>
              <w:jc w:val="both"/>
              <w:rPr>
                <w:rFonts w:ascii="Arial" w:hAnsi="Arial" w:cs="Arial"/>
                <w:sz w:val="16"/>
              </w:rPr>
            </w:pPr>
            <w:r w:rsidRPr="006A1FD9">
              <w:rPr>
                <w:rFonts w:ascii="Arial" w:hAnsi="Arial" w:cs="Arial"/>
                <w:sz w:val="16"/>
              </w:rPr>
              <w:t>a) Karşı dağ köyünün köpekleri susmadan gece boyunca uludu.</w:t>
            </w:r>
          </w:p>
          <w:p w:rsidR="00240A13" w:rsidRPr="006A1FD9" w:rsidRDefault="00240A13" w:rsidP="006A1FD9">
            <w:pPr>
              <w:pStyle w:val="NoSpacing"/>
              <w:jc w:val="both"/>
              <w:rPr>
                <w:rFonts w:ascii="Arial" w:hAnsi="Arial" w:cs="Arial"/>
                <w:sz w:val="16"/>
              </w:rPr>
            </w:pPr>
            <w:r w:rsidRPr="006A1FD9">
              <w:rPr>
                <w:rFonts w:ascii="Arial" w:hAnsi="Arial" w:cs="Arial"/>
                <w:sz w:val="16"/>
              </w:rPr>
              <w:t>b) Gazetemiz hakkında neler düşündüklerinizi çok iyi biliyorum.</w:t>
            </w:r>
          </w:p>
          <w:p w:rsidR="00240A13" w:rsidRPr="006A1FD9" w:rsidRDefault="00240A13" w:rsidP="006A1FD9">
            <w:pPr>
              <w:pStyle w:val="NoSpacing"/>
              <w:jc w:val="both"/>
              <w:rPr>
                <w:rFonts w:ascii="Arial" w:hAnsi="Arial" w:cs="Arial"/>
                <w:sz w:val="16"/>
              </w:rPr>
            </w:pPr>
            <w:r w:rsidRPr="006A1FD9">
              <w:rPr>
                <w:rFonts w:ascii="Arial" w:hAnsi="Arial" w:cs="Arial"/>
                <w:sz w:val="16"/>
              </w:rPr>
              <w:t>c) Sokağa dökülmüş çöpleri bugün gönüllü bir kuruluş topladı.</w:t>
            </w: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d) Kampanya sayesinde eski bilgisayarı yenisiyle değiştirmişler.</w:t>
            </w:r>
          </w:p>
          <w:p w:rsidR="00240A13" w:rsidRPr="006A1FD9" w:rsidRDefault="00240A13" w:rsidP="006A1FD9">
            <w:pPr>
              <w:tabs>
                <w:tab w:val="left" w:pos="6795"/>
              </w:tabs>
              <w:jc w:val="both"/>
              <w:rPr>
                <w:rFonts w:ascii="Arial" w:hAnsi="Arial" w:cs="Arial"/>
                <w:sz w:val="16"/>
                <w:szCs w:val="22"/>
              </w:rPr>
            </w:pPr>
          </w:p>
          <w:p w:rsidR="00240A13" w:rsidRPr="006A1FD9" w:rsidRDefault="00240A13" w:rsidP="006A1FD9">
            <w:pPr>
              <w:tabs>
                <w:tab w:val="left" w:pos="6795"/>
              </w:tabs>
              <w:jc w:val="both"/>
              <w:rPr>
                <w:rFonts w:ascii="Arial" w:hAnsi="Arial" w:cs="Arial"/>
                <w:sz w:val="16"/>
                <w:szCs w:val="22"/>
              </w:rPr>
            </w:pPr>
          </w:p>
          <w:p w:rsidR="00240A13" w:rsidRPr="006A1FD9" w:rsidRDefault="00240A13" w:rsidP="006A1FD9">
            <w:pPr>
              <w:tabs>
                <w:tab w:val="left" w:pos="6795"/>
              </w:tabs>
              <w:jc w:val="both"/>
              <w:rPr>
                <w:rFonts w:ascii="Arial" w:hAnsi="Arial" w:cs="Arial"/>
                <w:b/>
                <w:sz w:val="16"/>
                <w:szCs w:val="16"/>
              </w:rPr>
            </w:pPr>
          </w:p>
        </w:tc>
        <w:tc>
          <w:tcPr>
            <w:tcW w:w="5111" w:type="dxa"/>
            <w:tcBorders>
              <w:top w:val="double" w:sz="4" w:space="0" w:color="auto"/>
              <w:left w:val="double" w:sz="4" w:space="0" w:color="auto"/>
              <w:bottom w:val="double" w:sz="4" w:space="0" w:color="auto"/>
              <w:right w:val="double" w:sz="4" w:space="0" w:color="auto"/>
            </w:tcBorders>
          </w:tcPr>
          <w:p w:rsidR="00240A13" w:rsidRPr="006A1FD9" w:rsidRDefault="00240A13" w:rsidP="006A1FD9">
            <w:pPr>
              <w:pStyle w:val="NoSpacing"/>
              <w:jc w:val="both"/>
              <w:rPr>
                <w:rFonts w:ascii="Arial" w:hAnsi="Arial" w:cs="Arial"/>
                <w:sz w:val="16"/>
                <w:szCs w:val="16"/>
              </w:rPr>
            </w:pPr>
            <w:r w:rsidRPr="006A1FD9">
              <w:rPr>
                <w:rFonts w:ascii="Arial" w:hAnsi="Arial" w:cs="Arial"/>
                <w:sz w:val="16"/>
                <w:szCs w:val="16"/>
              </w:rPr>
              <w:t>24- Aşağıda bazı kelimelerin anlamları ve bu kelimelerin bu anlamda kullanıldıkları cümleler verilmiştir. Bu kelimeleri cümlelerin içinden bularak bulmacanın satırlarına yazınız.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60"/>
              <w:gridCol w:w="560"/>
              <w:gridCol w:w="560"/>
              <w:gridCol w:w="560"/>
              <w:gridCol w:w="560"/>
              <w:gridCol w:w="560"/>
              <w:gridCol w:w="560"/>
              <w:gridCol w:w="560"/>
              <w:gridCol w:w="560"/>
            </w:tblGrid>
            <w:tr w:rsidR="00240A13" w:rsidRPr="00A0596D" w:rsidTr="006A1FD9">
              <w:trPr>
                <w:trHeight w:val="276"/>
              </w:trPr>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1</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2</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3</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4</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5</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6</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7</w:t>
                  </w:r>
                </w:p>
              </w:tc>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8</w:t>
                  </w:r>
                </w:p>
              </w:tc>
            </w:tr>
            <w:tr w:rsidR="00240A13" w:rsidRPr="00A0596D" w:rsidTr="006A1FD9">
              <w:trPr>
                <w:trHeight w:val="261"/>
              </w:trPr>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1</w:t>
                  </w: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shd w:val="clear" w:color="auto" w:fill="333333"/>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shd w:val="clear" w:color="auto" w:fill="333333"/>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shd w:val="clear" w:color="auto" w:fill="333333"/>
                  <w:vAlign w:val="center"/>
                </w:tcPr>
                <w:p w:rsidR="00240A13" w:rsidRPr="006A1FD9" w:rsidRDefault="00240A13" w:rsidP="006A1FD9">
                  <w:pPr>
                    <w:framePr w:hSpace="141" w:wrap="around" w:vAnchor="text" w:hAnchor="margin" w:y="39"/>
                    <w:jc w:val="center"/>
                    <w:rPr>
                      <w:rFonts w:ascii="Arial" w:hAnsi="Arial" w:cs="Arial"/>
                      <w:b/>
                      <w:sz w:val="16"/>
                      <w:szCs w:val="16"/>
                    </w:rPr>
                  </w:pPr>
                </w:p>
              </w:tc>
            </w:tr>
            <w:tr w:rsidR="00240A13" w:rsidRPr="00A0596D" w:rsidTr="006A1FD9">
              <w:trPr>
                <w:trHeight w:val="261"/>
              </w:trPr>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2</w:t>
                  </w: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shd w:val="clear" w:color="auto" w:fill="333333"/>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shd w:val="clear" w:color="auto" w:fill="333333"/>
                  <w:vAlign w:val="center"/>
                </w:tcPr>
                <w:p w:rsidR="00240A13" w:rsidRPr="006A1FD9" w:rsidRDefault="00240A13" w:rsidP="006A1FD9">
                  <w:pPr>
                    <w:framePr w:hSpace="141" w:wrap="around" w:vAnchor="text" w:hAnchor="margin" w:y="39"/>
                    <w:jc w:val="center"/>
                    <w:rPr>
                      <w:rFonts w:ascii="Arial" w:hAnsi="Arial" w:cs="Arial"/>
                      <w:b/>
                      <w:sz w:val="16"/>
                      <w:szCs w:val="16"/>
                    </w:rPr>
                  </w:pPr>
                </w:p>
              </w:tc>
            </w:tr>
            <w:tr w:rsidR="00240A13" w:rsidRPr="00A0596D" w:rsidTr="006A1FD9">
              <w:trPr>
                <w:trHeight w:val="261"/>
              </w:trPr>
              <w:tc>
                <w:tcPr>
                  <w:tcW w:w="583"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240A13" w:rsidRPr="006A1FD9" w:rsidRDefault="00240A13" w:rsidP="006A1FD9">
                  <w:pPr>
                    <w:framePr w:hSpace="141" w:wrap="around" w:vAnchor="text" w:hAnchor="margin" w:y="39"/>
                    <w:jc w:val="center"/>
                    <w:rPr>
                      <w:rFonts w:ascii="Arial" w:hAnsi="Arial" w:cs="Arial"/>
                      <w:b/>
                      <w:color w:val="FFFFFF"/>
                      <w:sz w:val="16"/>
                      <w:szCs w:val="16"/>
                    </w:rPr>
                  </w:pPr>
                  <w:r w:rsidRPr="006A1FD9">
                    <w:rPr>
                      <w:rFonts w:ascii="Arial" w:hAnsi="Arial" w:cs="Arial"/>
                      <w:b/>
                      <w:color w:val="FFFFFF"/>
                      <w:sz w:val="16"/>
                      <w:szCs w:val="16"/>
                    </w:rPr>
                    <w:t>3</w:t>
                  </w: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583"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r>
          </w:tbl>
          <w:p w:rsidR="00240A13" w:rsidRPr="006A1FD9" w:rsidRDefault="00240A13" w:rsidP="006A1FD9">
            <w:pPr>
              <w:rPr>
                <w:rFonts w:ascii="Arial" w:hAnsi="Arial" w:cs="Arial"/>
                <w:b/>
                <w:sz w:val="16"/>
                <w:szCs w:val="16"/>
              </w:rPr>
            </w:pPr>
            <w:r w:rsidRPr="006A1FD9">
              <w:rPr>
                <w:rFonts w:ascii="Arial" w:hAnsi="Arial" w:cs="Arial"/>
                <w:b/>
                <w:sz w:val="16"/>
                <w:szCs w:val="16"/>
              </w:rPr>
              <w:t xml:space="preserve">ANLAMLAR </w:t>
            </w:r>
          </w:p>
          <w:p w:rsidR="00240A13" w:rsidRPr="006A1FD9" w:rsidRDefault="00240A13" w:rsidP="006A1FD9">
            <w:pPr>
              <w:rPr>
                <w:rFonts w:ascii="Arial" w:hAnsi="Arial" w:cs="Arial"/>
                <w:b/>
                <w:sz w:val="16"/>
                <w:szCs w:val="16"/>
              </w:rPr>
            </w:pPr>
            <w:r w:rsidRPr="006A1FD9">
              <w:rPr>
                <w:rFonts w:ascii="Arial" w:hAnsi="Arial" w:cs="Arial"/>
                <w:b/>
                <w:sz w:val="16"/>
                <w:szCs w:val="16"/>
              </w:rPr>
              <w:t xml:space="preserve"> Soldan Sağa</w:t>
            </w:r>
          </w:p>
          <w:p w:rsidR="00240A13" w:rsidRPr="006A1FD9" w:rsidRDefault="00240A13" w:rsidP="006A1FD9">
            <w:pPr>
              <w:rPr>
                <w:rFonts w:ascii="Arial" w:hAnsi="Arial" w:cs="Arial"/>
                <w:b/>
                <w:sz w:val="16"/>
                <w:szCs w:val="16"/>
              </w:rPr>
            </w:pPr>
          </w:p>
          <w:p w:rsidR="00240A13" w:rsidRPr="006A1FD9" w:rsidRDefault="00240A13" w:rsidP="006A1FD9">
            <w:pPr>
              <w:numPr>
                <w:ilvl w:val="0"/>
                <w:numId w:val="2"/>
              </w:numPr>
              <w:rPr>
                <w:rFonts w:ascii="Arial" w:hAnsi="Arial" w:cs="Arial"/>
                <w:sz w:val="16"/>
                <w:szCs w:val="16"/>
              </w:rPr>
            </w:pPr>
            <w:r w:rsidRPr="006A1FD9">
              <w:rPr>
                <w:rFonts w:ascii="Arial" w:hAnsi="Arial" w:cs="Arial"/>
                <w:sz w:val="16"/>
                <w:szCs w:val="16"/>
              </w:rPr>
              <w:t>Küçük sermaye ve zanaat sahibi kişi.</w:t>
            </w:r>
          </w:p>
          <w:p w:rsidR="00240A13" w:rsidRPr="006A1FD9" w:rsidRDefault="00240A13" w:rsidP="006A1FD9">
            <w:pPr>
              <w:numPr>
                <w:ilvl w:val="0"/>
                <w:numId w:val="2"/>
              </w:numPr>
              <w:rPr>
                <w:rFonts w:ascii="Arial" w:hAnsi="Arial" w:cs="Arial"/>
                <w:sz w:val="16"/>
                <w:szCs w:val="16"/>
              </w:rPr>
            </w:pPr>
            <w:r w:rsidRPr="006A1FD9">
              <w:rPr>
                <w:rFonts w:ascii="Arial" w:hAnsi="Arial" w:cs="Arial"/>
                <w:sz w:val="16"/>
                <w:szCs w:val="16"/>
              </w:rPr>
              <w:t>Çevresinde olup bitenleri fark edemeyecek kadar</w:t>
            </w:r>
          </w:p>
          <w:p w:rsidR="00240A13" w:rsidRPr="006A1FD9" w:rsidRDefault="00240A13" w:rsidP="006A1FD9">
            <w:pPr>
              <w:ind w:left="720"/>
              <w:rPr>
                <w:rFonts w:ascii="Arial" w:hAnsi="Arial" w:cs="Arial"/>
                <w:sz w:val="16"/>
                <w:szCs w:val="16"/>
              </w:rPr>
            </w:pPr>
            <w:r w:rsidRPr="006A1FD9">
              <w:rPr>
                <w:rFonts w:ascii="Arial" w:hAnsi="Arial" w:cs="Arial"/>
                <w:sz w:val="16"/>
                <w:szCs w:val="16"/>
              </w:rPr>
              <w:t>düşünceye dalan.</w:t>
            </w:r>
          </w:p>
          <w:p w:rsidR="00240A13" w:rsidRPr="006A1FD9" w:rsidRDefault="00240A13" w:rsidP="006A1FD9">
            <w:pPr>
              <w:numPr>
                <w:ilvl w:val="0"/>
                <w:numId w:val="2"/>
              </w:numPr>
              <w:rPr>
                <w:rFonts w:ascii="Arial" w:hAnsi="Arial" w:cs="Arial"/>
                <w:sz w:val="16"/>
                <w:szCs w:val="16"/>
              </w:rPr>
            </w:pPr>
            <w:r w:rsidRPr="006A1FD9">
              <w:rPr>
                <w:rFonts w:ascii="Arial" w:hAnsi="Arial" w:cs="Arial"/>
                <w:sz w:val="16"/>
                <w:szCs w:val="16"/>
              </w:rPr>
              <w:t xml:space="preserve">Bir edebiyat veya sanat eserini her yönüyle </w:t>
            </w:r>
          </w:p>
          <w:p w:rsidR="00240A13" w:rsidRPr="006A1FD9" w:rsidRDefault="00240A13" w:rsidP="006A1FD9">
            <w:pPr>
              <w:ind w:left="720"/>
              <w:rPr>
                <w:rFonts w:ascii="Arial" w:hAnsi="Arial" w:cs="Arial"/>
                <w:sz w:val="16"/>
                <w:szCs w:val="16"/>
              </w:rPr>
            </w:pPr>
            <w:r w:rsidRPr="006A1FD9">
              <w:rPr>
                <w:rFonts w:ascii="Arial" w:hAnsi="Arial" w:cs="Arial"/>
                <w:sz w:val="16"/>
                <w:szCs w:val="16"/>
              </w:rPr>
              <w:t>Değerlendirerek anlaşılmasını sağlamak amacıyla</w:t>
            </w:r>
          </w:p>
          <w:p w:rsidR="00240A13" w:rsidRPr="006A1FD9" w:rsidRDefault="00240A13" w:rsidP="006A1FD9">
            <w:pPr>
              <w:ind w:left="720"/>
              <w:rPr>
                <w:rFonts w:ascii="Arial" w:hAnsi="Arial" w:cs="Arial"/>
                <w:sz w:val="16"/>
                <w:szCs w:val="16"/>
              </w:rPr>
            </w:pPr>
            <w:r w:rsidRPr="006A1FD9">
              <w:rPr>
                <w:rFonts w:ascii="Arial" w:hAnsi="Arial" w:cs="Arial"/>
                <w:sz w:val="16"/>
                <w:szCs w:val="16"/>
              </w:rPr>
              <w:t>yazılan yazı türü.</w:t>
            </w:r>
          </w:p>
          <w:p w:rsidR="00240A13" w:rsidRPr="006A1FD9" w:rsidRDefault="00240A13" w:rsidP="006A1FD9">
            <w:pPr>
              <w:rPr>
                <w:rFonts w:ascii="Arial" w:hAnsi="Arial" w:cs="Arial"/>
                <w:b/>
                <w:sz w:val="16"/>
                <w:szCs w:val="16"/>
              </w:rPr>
            </w:pPr>
            <w:r w:rsidRPr="006A1FD9">
              <w:rPr>
                <w:rFonts w:ascii="Arial" w:hAnsi="Arial" w:cs="Arial"/>
                <w:b/>
                <w:sz w:val="16"/>
                <w:szCs w:val="16"/>
              </w:rPr>
              <w:t>CÜMLELER</w:t>
            </w:r>
          </w:p>
          <w:p w:rsidR="00240A13" w:rsidRPr="006A1FD9" w:rsidRDefault="00240A13" w:rsidP="006A1FD9">
            <w:pPr>
              <w:rPr>
                <w:rFonts w:ascii="Arial" w:hAnsi="Arial" w:cs="Arial"/>
                <w:sz w:val="16"/>
                <w:szCs w:val="16"/>
              </w:rPr>
            </w:pPr>
            <w:r>
              <w:rPr>
                <w:noProof/>
              </w:rPr>
              <w:pict>
                <v:rect id="Rectangle 25" o:spid="_x0000_s1036" style="position:absolute;margin-left:-2.05pt;margin-top:3.95pt;width:245pt;height:51.7pt;z-index:25161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">
                  <v:textbox>
                    <w:txbxContent>
                      <w:p w:rsidR="00240A13" w:rsidRDefault="00240A13" w:rsidP="00A0596D">
                        <w:pPr>
                          <w:rPr>
                            <w:rFonts w:ascii="Book Antiqua" w:hAnsi="Book Antiqua"/>
                            <w:b/>
                            <w:sz w:val="18"/>
                            <w:szCs w:val="18"/>
                          </w:rPr>
                        </w:pPr>
                        <w:r>
                          <w:rPr>
                            <w:rFonts w:ascii="Book Antiqua" w:hAnsi="Book Antiqua"/>
                            <w:b/>
                            <w:sz w:val="18"/>
                            <w:szCs w:val="18"/>
                          </w:rPr>
                          <w:t>*   Dünkü derste çok dalgındı, belli ki bir sorunu vardı.</w:t>
                        </w:r>
                      </w:p>
                      <w:p w:rsidR="00240A13" w:rsidRDefault="00240A13" w:rsidP="00A0596D">
                        <w:pPr>
                          <w:rPr>
                            <w:rFonts w:ascii="Book Antiqua" w:hAnsi="Book Antiqua"/>
                            <w:b/>
                            <w:sz w:val="18"/>
                            <w:szCs w:val="18"/>
                          </w:rPr>
                        </w:pPr>
                        <w:r>
                          <w:rPr>
                            <w:rFonts w:ascii="Book Antiqua" w:hAnsi="Book Antiqua"/>
                            <w:b/>
                            <w:sz w:val="18"/>
                            <w:szCs w:val="18"/>
                          </w:rPr>
                          <w:t>*  Çarşıda, pazarda dolaştı, esnafın sorunlarını dinledi.</w:t>
                        </w:r>
                      </w:p>
                      <w:p w:rsidR="00240A13" w:rsidRDefault="00240A13" w:rsidP="00A0596D">
                        <w:pPr>
                          <w:rPr>
                            <w:rFonts w:ascii="Book Antiqua" w:hAnsi="Book Antiqua"/>
                            <w:b/>
                            <w:sz w:val="18"/>
                            <w:szCs w:val="18"/>
                          </w:rPr>
                        </w:pPr>
                        <w:r>
                          <w:rPr>
                            <w:rFonts w:ascii="Book Antiqua" w:hAnsi="Book Antiqua"/>
                            <w:b/>
                            <w:sz w:val="18"/>
                            <w:szCs w:val="18"/>
                          </w:rPr>
                          <w:t>*   Eleştirilerinde yansız davranmayı bir ilke olarak</w:t>
                        </w:r>
                      </w:p>
                      <w:p w:rsidR="00240A13" w:rsidRDefault="00240A13" w:rsidP="00A0596D">
                        <w:pPr>
                          <w:rPr>
                            <w:rFonts w:ascii="Book Antiqua" w:hAnsi="Book Antiqua"/>
                            <w:b/>
                            <w:sz w:val="18"/>
                            <w:szCs w:val="18"/>
                          </w:rPr>
                        </w:pPr>
                        <w:r>
                          <w:rPr>
                            <w:rFonts w:ascii="Book Antiqua" w:hAnsi="Book Antiqua"/>
                            <w:b/>
                            <w:sz w:val="18"/>
                            <w:szCs w:val="18"/>
                          </w:rPr>
                          <w:t>benimsemişti.</w:t>
                        </w:r>
                      </w:p>
                      <w:p w:rsidR="00240A13" w:rsidRPr="00402C7F" w:rsidRDefault="00240A13" w:rsidP="00A0596D">
                        <w:pPr>
                          <w:rPr>
                            <w:rFonts w:ascii="Book Antiqua" w:hAnsi="Book Antiqua"/>
                            <w:b/>
                            <w:sz w:val="18"/>
                            <w:szCs w:val="18"/>
                          </w:rPr>
                        </w:pPr>
                      </w:p>
                    </w:txbxContent>
                  </v:textbox>
                </v:rect>
              </w:pict>
            </w:r>
          </w:p>
          <w:p w:rsidR="00240A13" w:rsidRPr="006A1FD9" w:rsidRDefault="00240A13" w:rsidP="006A1FD9">
            <w:pPr>
              <w:pStyle w:val="NoSpacing"/>
              <w:jc w:val="both"/>
              <w:rPr>
                <w:rFonts w:ascii="Arial" w:hAnsi="Arial" w:cs="Arial"/>
                <w:sz w:val="16"/>
                <w:szCs w:val="16"/>
              </w:rPr>
            </w:pPr>
          </w:p>
          <w:p w:rsidR="00240A13" w:rsidRPr="006A1FD9" w:rsidRDefault="00240A13" w:rsidP="006A1FD9">
            <w:pPr>
              <w:pStyle w:val="NoSpacing"/>
              <w:jc w:val="both"/>
              <w:rPr>
                <w:rFonts w:ascii="Arial" w:hAnsi="Arial" w:cs="Arial"/>
                <w:sz w:val="16"/>
                <w:szCs w:val="16"/>
              </w:rPr>
            </w:pPr>
          </w:p>
          <w:p w:rsidR="00240A13" w:rsidRPr="006A1FD9" w:rsidRDefault="00240A13" w:rsidP="006A1FD9">
            <w:pPr>
              <w:pStyle w:val="NoSpacing"/>
              <w:jc w:val="both"/>
              <w:rPr>
                <w:rFonts w:ascii="Arial" w:hAnsi="Arial" w:cs="Arial"/>
                <w:sz w:val="16"/>
                <w:szCs w:val="16"/>
              </w:rPr>
            </w:pPr>
          </w:p>
          <w:p w:rsidR="00240A13" w:rsidRPr="006A1FD9" w:rsidRDefault="00240A13" w:rsidP="006A1FD9">
            <w:pPr>
              <w:pStyle w:val="NoSpacing"/>
              <w:jc w:val="both"/>
              <w:rPr>
                <w:rFonts w:ascii="Arial" w:hAnsi="Arial" w:cs="Arial"/>
                <w:sz w:val="16"/>
                <w:szCs w:val="16"/>
              </w:rPr>
            </w:pPr>
          </w:p>
          <w:p w:rsidR="00240A13" w:rsidRPr="006A1FD9" w:rsidRDefault="00240A13" w:rsidP="006A1FD9">
            <w:pPr>
              <w:pStyle w:val="NoSpacing"/>
              <w:jc w:val="both"/>
              <w:rPr>
                <w:rFonts w:ascii="Arial" w:hAnsi="Arial" w:cs="Arial"/>
                <w:sz w:val="16"/>
                <w:szCs w:val="16"/>
              </w:rPr>
            </w:pPr>
          </w:p>
          <w:p w:rsidR="00240A13" w:rsidRPr="006A1FD9" w:rsidRDefault="00240A13" w:rsidP="006A1FD9">
            <w:pPr>
              <w:rPr>
                <w:rFonts w:ascii="Arial" w:hAnsi="Arial" w:cs="Arial"/>
                <w:b/>
                <w:sz w:val="16"/>
                <w:szCs w:val="16"/>
              </w:rPr>
            </w:pPr>
            <w:r w:rsidRPr="006A1FD9">
              <w:rPr>
                <w:rFonts w:ascii="Arial" w:hAnsi="Arial" w:cs="Arial"/>
                <w:b/>
                <w:sz w:val="16"/>
                <w:szCs w:val="16"/>
              </w:rPr>
              <w:t>Buna göre, bulmacanın 4. sütununda yer alan harfler aşağıdakilerden hangisidir?</w:t>
            </w:r>
          </w:p>
          <w:p w:rsidR="00240A13" w:rsidRPr="006A1FD9" w:rsidRDefault="00240A13" w:rsidP="006A1FD9">
            <w:pPr>
              <w:rPr>
                <w:rFonts w:ascii="Arial" w:hAnsi="Arial" w:cs="Arial"/>
                <w:b/>
                <w:sz w:val="16"/>
                <w:szCs w:val="16"/>
              </w:rPr>
            </w:pPr>
          </w:p>
          <w:p w:rsidR="00240A13" w:rsidRPr="006A1FD9" w:rsidRDefault="00240A13" w:rsidP="006A1FD9">
            <w:pPr>
              <w:rPr>
                <w:rFonts w:ascii="Arial" w:hAnsi="Arial" w:cs="Arial"/>
                <w:b/>
                <w:sz w:val="16"/>
                <w:szCs w:val="16"/>
              </w:rPr>
            </w:pPr>
            <w:r w:rsidRPr="006A1FD9">
              <w:rPr>
                <w:rFonts w:ascii="Arial" w:hAnsi="Arial" w:cs="Arial"/>
                <w:b/>
                <w:sz w:val="16"/>
                <w:szCs w:val="16"/>
              </w:rPr>
              <w:t xml:space="preserve"> A )                         B )                       C )                       D )</w:t>
            </w:r>
          </w:p>
          <w:p w:rsidR="00240A13" w:rsidRPr="006A1FD9" w:rsidRDefault="00240A13" w:rsidP="006A1FD9">
            <w:pPr>
              <w:rPr>
                <w:rFonts w:ascii="Arial" w:hAnsi="Arial" w:cs="Arial"/>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46"/>
              <w:gridCol w:w="646"/>
              <w:gridCol w:w="646"/>
              <w:gridCol w:w="646"/>
              <w:gridCol w:w="646"/>
              <w:gridCol w:w="647"/>
              <w:gridCol w:w="647"/>
            </w:tblGrid>
            <w:tr w:rsidR="00240A13" w:rsidRPr="00A0596D" w:rsidTr="006A1FD9">
              <w:trPr>
                <w:trHeight w:val="210"/>
              </w:trPr>
              <w:tc>
                <w:tcPr>
                  <w:tcW w:w="646" w:type="dxa"/>
                  <w:tcBorders>
                    <w:top w:val="single" w:sz="4" w:space="0" w:color="000000"/>
                    <w:left w:val="single" w:sz="4" w:space="0" w:color="000000"/>
                    <w:bottom w:val="single" w:sz="4" w:space="0" w:color="000000"/>
                    <w:right w:val="single" w:sz="4" w:space="0" w:color="000000"/>
                  </w:tcBorders>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E</w:t>
                  </w:r>
                </w:p>
              </w:tc>
              <w:tc>
                <w:tcPr>
                  <w:tcW w:w="646" w:type="dxa"/>
                  <w:vMerge w:val="restart"/>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6"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A</w:t>
                  </w:r>
                </w:p>
              </w:tc>
              <w:tc>
                <w:tcPr>
                  <w:tcW w:w="646" w:type="dxa"/>
                  <w:vMerge w:val="restart"/>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6"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A</w:t>
                  </w:r>
                </w:p>
              </w:tc>
              <w:tc>
                <w:tcPr>
                  <w:tcW w:w="647" w:type="dxa"/>
                  <w:vMerge w:val="restart"/>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7"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N</w:t>
                  </w:r>
                </w:p>
              </w:tc>
            </w:tr>
            <w:tr w:rsidR="00240A13" w:rsidRPr="00A0596D" w:rsidTr="006A1FD9">
              <w:trPr>
                <w:trHeight w:val="210"/>
              </w:trPr>
              <w:tc>
                <w:tcPr>
                  <w:tcW w:w="646" w:type="dxa"/>
                  <w:tcBorders>
                    <w:top w:val="single" w:sz="4" w:space="0" w:color="000000"/>
                    <w:left w:val="single" w:sz="4" w:space="0" w:color="000000"/>
                    <w:bottom w:val="single" w:sz="4" w:space="0" w:color="000000"/>
                    <w:right w:val="single" w:sz="4" w:space="0" w:color="000000"/>
                  </w:tcBorders>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D</w:t>
                  </w:r>
                </w:p>
              </w:tc>
              <w:tc>
                <w:tcPr>
                  <w:tcW w:w="646" w:type="dxa"/>
                  <w:vMerge/>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6"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G</w:t>
                  </w:r>
                </w:p>
              </w:tc>
              <w:tc>
                <w:tcPr>
                  <w:tcW w:w="646" w:type="dxa"/>
                  <w:vMerge/>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6"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S</w:t>
                  </w:r>
                </w:p>
              </w:tc>
              <w:tc>
                <w:tcPr>
                  <w:tcW w:w="647" w:type="dxa"/>
                  <w:vMerge/>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7"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L</w:t>
                  </w:r>
                </w:p>
              </w:tc>
            </w:tr>
            <w:tr w:rsidR="00240A13" w:rsidRPr="00A0596D" w:rsidTr="006A1FD9">
              <w:trPr>
                <w:trHeight w:val="210"/>
              </w:trPr>
              <w:tc>
                <w:tcPr>
                  <w:tcW w:w="646" w:type="dxa"/>
                  <w:tcBorders>
                    <w:top w:val="single" w:sz="4" w:space="0" w:color="000000"/>
                    <w:left w:val="single" w:sz="4" w:space="0" w:color="000000"/>
                    <w:bottom w:val="single" w:sz="4" w:space="0" w:color="000000"/>
                    <w:right w:val="single" w:sz="4" w:space="0" w:color="000000"/>
                  </w:tcBorders>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E</w:t>
                  </w:r>
                </w:p>
              </w:tc>
              <w:tc>
                <w:tcPr>
                  <w:tcW w:w="646" w:type="dxa"/>
                  <w:vMerge/>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6"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Ş</w:t>
                  </w:r>
                </w:p>
              </w:tc>
              <w:tc>
                <w:tcPr>
                  <w:tcW w:w="646" w:type="dxa"/>
                  <w:vMerge/>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6"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E</w:t>
                  </w:r>
                </w:p>
              </w:tc>
              <w:tc>
                <w:tcPr>
                  <w:tcW w:w="647" w:type="dxa"/>
                  <w:vMerge/>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p>
              </w:tc>
              <w:tc>
                <w:tcPr>
                  <w:tcW w:w="647" w:type="dxa"/>
                  <w:tcBorders>
                    <w:top w:val="single" w:sz="4" w:space="0" w:color="000000"/>
                    <w:left w:val="single" w:sz="4" w:space="0" w:color="000000"/>
                    <w:bottom w:val="single" w:sz="4" w:space="0" w:color="000000"/>
                    <w:right w:val="single" w:sz="4" w:space="0" w:color="000000"/>
                  </w:tcBorders>
                  <w:vAlign w:val="center"/>
                </w:tcPr>
                <w:p w:rsidR="00240A13" w:rsidRPr="006A1FD9" w:rsidRDefault="00240A13" w:rsidP="006A1FD9">
                  <w:pPr>
                    <w:framePr w:hSpace="141" w:wrap="around" w:vAnchor="text" w:hAnchor="margin" w:y="39"/>
                    <w:jc w:val="center"/>
                    <w:rPr>
                      <w:rFonts w:ascii="Arial" w:hAnsi="Arial" w:cs="Arial"/>
                      <w:b/>
                      <w:sz w:val="16"/>
                      <w:szCs w:val="16"/>
                    </w:rPr>
                  </w:pPr>
                  <w:r w:rsidRPr="006A1FD9">
                    <w:rPr>
                      <w:rFonts w:ascii="Arial" w:hAnsi="Arial" w:cs="Arial"/>
                      <w:b/>
                      <w:sz w:val="16"/>
                      <w:szCs w:val="16"/>
                    </w:rPr>
                    <w:t>E</w:t>
                  </w:r>
                </w:p>
              </w:tc>
            </w:tr>
          </w:tbl>
          <w:p w:rsidR="00240A13" w:rsidRPr="006A1FD9" w:rsidRDefault="00240A13" w:rsidP="006A1FD9">
            <w:pPr>
              <w:pStyle w:val="NoSpacing"/>
              <w:jc w:val="both"/>
              <w:rPr>
                <w:rFonts w:ascii="Arial" w:hAnsi="Arial" w:cs="Arial"/>
                <w:sz w:val="16"/>
                <w:szCs w:val="16"/>
              </w:rPr>
            </w:pP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25-</w:t>
            </w:r>
            <w:r w:rsidRPr="006A1FD9">
              <w:rPr>
                <w:rFonts w:ascii="Arial" w:hAnsi="Arial" w:cs="Arial"/>
                <w:b/>
                <w:sz w:val="16"/>
                <w:szCs w:val="22"/>
              </w:rPr>
              <w:t xml:space="preserve">“Pazarcıların bağırtıları çınlıyor her tarafta. Ekmek parası derdiyle sabahtan akşama kadar tezgâhlarının başında bir o yana bir bu yana koşturuyorlar. Tezgâhların önü özenle seçilip dizilmiş sebze ya da meyvelerle dolu. Pazar yeri bayram yerine dönmüş. Arka tarafta ise teraziler dolup dolup boşalmada. Bir heyecandır sürüp gitmekte.” </w:t>
            </w: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 xml:space="preserve">Bu parçanın anlatımında yazar aşağıdaki </w:t>
            </w:r>
            <w:r w:rsidRPr="006A1FD9">
              <w:rPr>
                <w:rFonts w:ascii="Arial" w:hAnsi="Arial" w:cs="Arial"/>
                <w:b/>
                <w:sz w:val="16"/>
                <w:szCs w:val="22"/>
              </w:rPr>
              <w:t>yargıların</w:t>
            </w:r>
            <w:r w:rsidRPr="006A1FD9">
              <w:rPr>
                <w:rFonts w:ascii="Arial" w:hAnsi="Arial" w:cs="Arial"/>
                <w:sz w:val="16"/>
                <w:szCs w:val="22"/>
              </w:rPr>
              <w:t xml:space="preserve"> hangisinden yararlanmamıştır?</w:t>
            </w: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a) Gözlemlerden yararlanılmıştır.</w:t>
            </w: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b) Betimlemeler yapılmıştır.</w:t>
            </w: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c) Karşılaştırmalar yapılmıştır.</w:t>
            </w:r>
          </w:p>
          <w:p w:rsidR="00240A13" w:rsidRPr="006A1FD9" w:rsidRDefault="00240A13" w:rsidP="006A1FD9">
            <w:pPr>
              <w:tabs>
                <w:tab w:val="left" w:pos="6795"/>
              </w:tabs>
              <w:jc w:val="both"/>
              <w:rPr>
                <w:rFonts w:ascii="Arial" w:hAnsi="Arial" w:cs="Arial"/>
                <w:sz w:val="16"/>
                <w:szCs w:val="22"/>
              </w:rPr>
            </w:pPr>
            <w:r w:rsidRPr="006A1FD9">
              <w:rPr>
                <w:rFonts w:ascii="Arial" w:hAnsi="Arial" w:cs="Arial"/>
                <w:sz w:val="16"/>
                <w:szCs w:val="22"/>
              </w:rPr>
              <w:t>d) Benzetmeler yapılmıştır.</w:t>
            </w:r>
          </w:p>
          <w:tbl>
            <w:tblPr>
              <w:tblW w:w="4960" w:type="dxa"/>
              <w:tblCellMar>
                <w:left w:w="70" w:type="dxa"/>
                <w:right w:w="70" w:type="dxa"/>
              </w:tblCellMar>
              <w:tblLook w:val="00A0"/>
            </w:tblPr>
            <w:tblGrid>
              <w:gridCol w:w="363"/>
              <w:gridCol w:w="456"/>
              <w:gridCol w:w="456"/>
              <w:gridCol w:w="456"/>
              <w:gridCol w:w="556"/>
              <w:gridCol w:w="556"/>
              <w:gridCol w:w="363"/>
              <w:gridCol w:w="476"/>
              <w:gridCol w:w="456"/>
              <w:gridCol w:w="456"/>
              <w:gridCol w:w="456"/>
            </w:tblGrid>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sz w:val="20"/>
                      <w:szCs w:val="20"/>
                    </w:rPr>
                  </w:pP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A</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B</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C</w: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D</w: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A</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B</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C</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D</w: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035" o:spid="_x0000_s1037" style="position:absolute;margin-left:.75pt;margin-top:3.75pt;width:18.75pt;height:12.75pt;z-index:251612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Eb0EhycCAAAfBQAADgAAAAAAAAAAAAAAAAAuAgAAZHJzL2Uyb0RvYy54&#10;bWxQSwECLQAUAAYACAAAACEAG9gUrtoAAAAFAQAADwAAAAAAAAAAAAAAAACB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3" o:spid="_x0000_s1038" style="position:absolute;margin-left:.75pt;margin-top:3.75pt;width:18pt;height:12.75pt;z-index:251622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3" o:spid="_x0000_s1039" style="position:absolute;margin-left:1.5pt;margin-top:3.75pt;width:18pt;height:12.75pt;z-index:25163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3" o:spid="_x0000_s1040" style="position:absolute;margin-left:.75pt;margin-top:3.75pt;width:18.75pt;height:12.75pt;z-index:251643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HitOfQoAgAAHwUAAA4AAAAAAAAAAAAAAAAALgIAAGRycy9lMm9Eb2Mu&#10;eG1sUEsBAi0AFAAGAAgAAAAhABvYFK7aAAAABQEAAA8AAAAAAAAAAAAAAAAAgg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14</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6" o:spid="_x0000_s1041" style="position:absolute;left:0;text-align:left;margin-left:2.25pt;margin-top:5.25pt;width:18pt;height:12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6" o:spid="_x0000_s1042" style="position:absolute;left:0;text-align:left;margin-left:2.25pt;margin-top:5.25pt;width:18.75pt;height:12pt;z-index:2516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6" o:spid="_x0000_s1043" style="position:absolute;left:0;text-align:left;margin-left:3pt;margin-top:5.25pt;width:17.25pt;height:12pt;z-index:25167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6" o:spid="_x0000_s1044" style="position:absolute;left:0;text-align:left;margin-left:2.25pt;margin-top:5.25pt;width:18.75pt;height:12pt;z-index:251687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1K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24" o:spid="_x0000_s1045" style="position:absolute;margin-left:.75pt;margin-top:3.75pt;width:18.75pt;height:12pt;z-index:251613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4" o:spid="_x0000_s1046" style="position:absolute;margin-left:.75pt;margin-top:3.75pt;width:18pt;height:12pt;z-index:251623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4" o:spid="_x0000_s1047" style="position:absolute;margin-left:1.5pt;margin-top:3.75pt;width:18pt;height:12pt;z-index:25163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KJjKQ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4" o:spid="_x0000_s1048" style="position:absolute;margin-left:.75pt;margin-top:3.75pt;width:18.75pt;height:12pt;z-index:25164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cUKKQ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15</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7" o:spid="_x0000_s1049" style="position:absolute;left:0;text-align:left;margin-left:2.25pt;margin-top:4.5pt;width:18pt;height:12.7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GrzXRM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7" o:spid="_x0000_s1050" style="position:absolute;left:0;text-align:left;margin-left:2.25pt;margin-top:4.5pt;width:18.75pt;height:12.75pt;z-index:251667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Cf3jp6KAIAAB8FAAAOAAAAAAAAAAAAAAAAAC4CAABkcnMvZTJvRG9j&#10;LnhtbFBLAQItABQABgAIAAAAIQCuPITy2wAAAAU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7" o:spid="_x0000_s1051" style="position:absolute;left:0;text-align:left;margin-left:3pt;margin-top:4.5pt;width:17.25pt;height:12.75pt;z-index:251678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A/eqVC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7" o:spid="_x0000_s1052" style="position:absolute;left:0;text-align:left;margin-left:2.25pt;margin-top:4.5pt;width:18.75pt;height:12.75pt;z-index:251688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MpXwisnAgAAHwUAAA4AAAAAAAAAAAAAAAAALgIAAGRycy9lMm9Eb2Mu&#10;eG1sUEsBAi0AFAAGAAgAAAAhAK48hPLbAAAABQEAAA8AAAAAAAAAAAAAAAAAgQQAAGRycy9kb3du&#10;cmV2LnhtbFBLBQYAAAAABAAEAPMAAACJBQ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3</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25" o:spid="_x0000_s1053" style="position:absolute;margin-left:.75pt;margin-top:4.5pt;width:18.75pt;height:12pt;z-index:251614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5" o:spid="_x0000_s1054" style="position:absolute;margin-left:.75pt;margin-top:4.5pt;width:18pt;height:12pt;z-index:251624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AnHJw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5" o:spid="_x0000_s1055" style="position:absolute;margin-left:1.5pt;margin-top:4.5pt;width:18pt;height:12pt;z-index:251635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00CKA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5" o:spid="_x0000_s1056" style="position:absolute;margin-left:.75pt;margin-top:4.5pt;width:18.75pt;height:12pt;z-index:25164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iprKA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16</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8" o:spid="_x0000_s1057" style="position:absolute;left:0;text-align:left;margin-left:2.25pt;margin-top:4.5pt;width:18pt;height:12.7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MiXO1Q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8" o:spid="_x0000_s1058" style="position:absolute;left:0;text-align:left;margin-left:2.25pt;margin-top:4.5pt;width:18.75pt;height:12.75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8" o:spid="_x0000_s1059" style="position:absolute;left:0;text-align:left;margin-left:3pt;margin-top:4.5pt;width:17.25pt;height:12.75pt;z-index:251679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sMFJw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CdHsMF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8" o:spid="_x0000_s1060" style="position:absolute;left:0;text-align:left;margin-left:2.25pt;margin-top:4.5pt;width:18.75pt;height:12.75pt;z-index:251689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6Rs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BoM6RsKAIAAB8FAAAOAAAAAAAAAAAAAAAAAC4CAABkcnMvZTJvRG9j&#10;LnhtbFBLAQItABQABgAIAAAAIQCuPITy2wAAAAUBAAAPAAAAAAAAAAAAAAAAAIIEAABkcnMvZG93&#10;bnJldi54bWxQSwUGAAAAAAQABADzAAAAigU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4</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26" o:spid="_x0000_s1061" style="position:absolute;margin-left:.75pt;margin-top:3.75pt;width:18.75pt;height:12.75pt;z-index:251615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bElfDCcCAAAfBQAADgAAAAAAAAAAAAAAAAAuAgAAZHJzL2Uyb0RvYy54&#10;bWxQSwECLQAUAAYACAAAACEAG9gUrtoAAAAFAQAADwAAAAAAAAAAAAAAAACB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6" o:spid="_x0000_s1062" style="position:absolute;margin-left:.75pt;margin-top:3.75pt;width:18pt;height:12.75pt;z-index:251625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6" o:spid="_x0000_s1063" style="position:absolute;margin-left:1.5pt;margin-top:3.75pt;width:18pt;height:12.75pt;z-index:251636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6" o:spid="_x0000_s1064" style="position:absolute;margin-left:.75pt;margin-top:3.75pt;width:18.75pt;height:12.75pt;z-index:25164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5o4byScCAAAfBQAADgAAAAAAAAAAAAAAAAAuAgAAZHJzL2Uyb0RvYy54&#10;bWxQSwECLQAUAAYACAAAACEAG9gUrtoAAAAFAQAADwAAAAAAAAAAAAAAAACB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17</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9" o:spid="_x0000_s1065" style="position:absolute;left:0;text-align:left;margin-left:2.25pt;margin-top:4.5pt;width:18pt;height:12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Q1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9" o:spid="_x0000_s1066" style="position:absolute;left:0;text-align:left;margin-left:2.25pt;margin-top:4.5pt;width:18.75pt;height:12pt;z-index:25167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9" o:spid="_x0000_s1067" style="position:absolute;left:0;text-align:left;margin-left:3pt;margin-top:4.5pt;width:17.25pt;height:12pt;z-index:25168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9" o:spid="_x0000_s1068" style="position:absolute;left:0;text-align:left;margin-left:2.25pt;margin-top:4.5pt;width:18.75pt;height:12pt;z-index:251690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5</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27" o:spid="_x0000_s1069" style="position:absolute;margin-left:.75pt;margin-top:3.75pt;width:18.75pt;height:12.75pt;z-index:251616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P9CsG0oAgAAHwUAAA4AAAAAAAAAAAAAAAAALgIAAGRycy9lMm9Eb2Mu&#10;eG1sUEsBAi0AFAAGAAgAAAAhABvYFK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7" o:spid="_x0000_s1070" style="position:absolute;margin-left:.75pt;margin-top:3.75pt;width:18pt;height:12.75pt;z-index:251627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7" o:spid="_x0000_s1071" style="position:absolute;margin-left:1.5pt;margin-top:3.75pt;width:18pt;height:12.75pt;z-index:25163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7" o:spid="_x0000_s1072" style="position:absolute;margin-left:.75pt;margin-top:3.75pt;width:18.75pt;height:12.75pt;z-index:251647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dYX0qCcCAAAfBQAADgAAAAAAAAAAAAAAAAAuAgAAZHJzL2Uyb0RvYy54&#10;bWxQSwECLQAUAAYACAAAACEAG9gUrtoAAAAFAQAADwAAAAAAAAAAAAAAAACB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18</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0" o:spid="_x0000_s1073" style="position:absolute;left:0;text-align:left;margin-left:2.25pt;margin-top:5.25pt;width:18pt;height:12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0" o:spid="_x0000_s1074" style="position:absolute;left:0;text-align:left;margin-left:2.25pt;margin-top:5.25pt;width:18.75pt;height:12pt;z-index:2516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lm8Jw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IdOWbwnAgAAHwUAAA4AAAAAAAAAAAAAAAAALgIAAGRycy9lMm9Eb2Mu&#10;eG1sUEsBAi0AFAAGAAgAAAAhAErI7J3bAAAABg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0" o:spid="_x0000_s1075" style="position:absolute;left:0;text-align:left;margin-left:3pt;margin-top:5.25pt;width:17.25pt;height:12pt;z-index:25168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z7V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300" o:spid="_x0000_s1076" style="position:absolute;left:0;text-align:left;margin-left:2.25pt;margin-top:5.25pt;width:18.75pt;height:12pt;z-index:251691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BNMPIwnAgAAHwUAAA4AAAAAAAAAAAAAAAAALgIAAGRycy9lMm9Eb2Mu&#10;eG1sUEsBAi0AFAAGAAgAAAAhAErI7J3bAAAABgEAAA8AAAAAAAAAAAAAAAAAgQQAAGRycy9kb3du&#10;cmV2LnhtbFBLBQYAAAAABAAEAPMAAACJBQ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6</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28" o:spid="_x0000_s1077" style="position:absolute;margin-left:.75pt;margin-top:3.75pt;width:18.75pt;height:12pt;z-index:251617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8" o:spid="_x0000_s1078" style="position:absolute;margin-left:.75pt;margin-top:3.75pt;width:18pt;height:12pt;z-index:251628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FDKA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8" o:spid="_x0000_s1079" style="position:absolute;margin-left:1.5pt;margin-top:3.75pt;width:18pt;height:12pt;z-index:25163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WGKA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8" o:spid="_x0000_s1080" style="position:absolute;margin-left:.75pt;margin-top:3.75pt;width:18.75pt;height:12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ZLvKA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19</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1" o:spid="_x0000_s1081" style="position:absolute;left:0;text-align:left;margin-left:2.25pt;margin-top:4.5pt;width:18pt;height:12.75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LThKeU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1" o:spid="_x0000_s1082" style="position:absolute;left:0;text-align:left;margin-left:2.25pt;margin-top:4.5pt;width:18.75pt;height:12.75pt;z-index:2516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AURbbdKAIAAB8FAAAOAAAAAAAAAAAAAAAAAC4CAABkcnMvZTJvRG9j&#10;LnhtbFBLAQItABQABgAIAAAAIQCuPITy2wAAAAU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1" o:spid="_x0000_s1083" style="position:absolute;left:0;text-align:left;margin-left:3pt;margin-top:4.5pt;width:17.25pt;height:12.75pt;z-index:251682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DhaNG0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301" o:spid="_x0000_s1084" style="position:absolute;left:0;text-align:left;margin-left:2.25pt;margin-top:4.5pt;width:18.75pt;height:12.75pt;z-index:25169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CAR9PtKAIAAB8FAAAOAAAAAAAAAAAAAAAAAC4CAABkcnMvZTJvRG9j&#10;LnhtbFBLAQItABQABgAIAAAAIQCuPITy2wAAAAUBAAAPAAAAAAAAAAAAAAAAAIIEAABkcnMvZG93&#10;bnJldi54bWxQSwUGAAAAAAQABADzAAAAigU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7</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29" o:spid="_x0000_s1085" style="position:absolute;margin-left:.75pt;margin-top:4.5pt;width:18.75pt;height:12pt;z-index:251618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9" o:spid="_x0000_s1086" style="position:absolute;margin-left:.75pt;margin-top:4.5pt;width:18pt;height:12pt;z-index:251629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F4iKA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9" o:spid="_x0000_s1087" style="position:absolute;margin-left:1.5pt;margin-top:4.5pt;width:18pt;height:12pt;z-index:251639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9" o:spid="_x0000_s1088" style="position:absolute;margin-left:.75pt;margin-top:4.5pt;width:18.75pt;height:12pt;z-index:25164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20</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2" o:spid="_x0000_s1089" style="position:absolute;left:0;text-align:left;margin-left:2.25pt;margin-top:4.5pt;width:18pt;height:12.75pt;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AH9GEc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2" o:spid="_x0000_s1090" style="position:absolute;left:0;text-align:left;margin-left:2.25pt;margin-top:4.5pt;width:18.75pt;height:12.75pt;z-index:25167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KFZh38nAgAAHwUAAA4AAAAAAAAAAAAAAAAALgIAAGRycy9lMm9Eb2Mu&#10;eG1sUEsBAi0AFAAGAAgAAAAhAK48hPLbAAAABQ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2" o:spid="_x0000_s1091" style="position:absolute;left:0;text-align:left;margin-left:3pt;margin-top:4.5pt;width:17.25pt;height:12.75pt;z-index:25168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BUdOAW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302" o:spid="_x0000_s1092" style="position:absolute;left:0;text-align:left;margin-left:2.25pt;margin-top:4.5pt;width:18.75pt;height:12.75pt;z-index:251693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A1W+JPKAIAAB8FAAAOAAAAAAAAAAAAAAAAAC4CAABkcnMvZTJvRG9j&#10;LnhtbFBLAQItABQABgAIAAAAIQCuPITy2wAAAAUBAAAPAAAAAAAAAAAAAAAAAIIEAABkcnMvZG93&#10;bnJldi54bWxQSwUGAAAAAAQABADzAAAAigU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8</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0" o:spid="_x0000_s1093" style="position:absolute;margin-left:.75pt;margin-top:3.75pt;width:18.75pt;height:12.75pt;z-index:251619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v6Jw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slsr+icCAAAfBQAADgAAAAAAAAAAAAAAAAAuAgAAZHJzL2Uyb0RvYy54&#10;bWxQSwECLQAUAAYACAAAACEAG9gUrtoAAAAFAQAADwAAAAAAAAAAAAAAAACB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0" o:spid="_x0000_s1094" style="position:absolute;margin-left:.75pt;margin-top:3.75pt;width:18pt;height:12.75pt;z-index:251630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8/KA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0" o:spid="_x0000_s1095" style="position:absolute;margin-left:1.5pt;margin-top:3.75pt;width:18pt;height:12.75pt;z-index:251640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QhWKA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60" o:spid="_x0000_s1096" style="position:absolute;margin-left:.75pt;margin-top:3.75pt;width:18.75pt;height:12.7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NLHoe0oAgAAHwUAAA4AAAAAAAAAAAAAAAAALgIAAGRycy9lMm9Eb2Mu&#10;eG1sUEsBAi0AFAAGAAgAAAAhABvYFK7aAAAABQEAAA8AAAAAAAAAAAAAAAAAgg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21</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2" o:spid="_x0000_s1097" style="position:absolute;left:0;text-align:left;margin-left:2.25pt;margin-top:4.5pt;width:18pt;height:12pt;z-index:251694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5" o:spid="_x0000_s1098" style="position:absolute;left:0;text-align:left;margin-left:2.25pt;margin-top:4.5pt;width:18.75pt;height:12pt;z-index:251697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8" o:spid="_x0000_s1099" style="position:absolute;left:0;text-align:left;margin-left:3pt;margin-top:4.5pt;width:17.25pt;height:12pt;z-index:251700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1" o:spid="_x0000_s1100" style="position:absolute;left:0;text-align:left;margin-left:2.25pt;margin-top:4.5pt;width:18.75pt;height:12pt;z-index:251703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9</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1" o:spid="_x0000_s1101" style="position:absolute;margin-left:.75pt;margin-top:3.75pt;width:18.75pt;height:12.75pt;z-index:251620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CFQxJsoAgAAHwUAAA4AAAAAAAAAAAAAAAAALgIAAGRycy9lMm9Eb2Mu&#10;eG1sUEsBAi0AFAAGAAgAAAAhABvYFK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1" o:spid="_x0000_s1102" style="position:absolute;margin-left:.75pt;margin-top:3.75pt;width:18pt;height:12.75pt;z-index:251631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1" o:spid="_x0000_s1103" style="position:absolute;margin-left:1.5pt;margin-top:3.75pt;width:18pt;height:12.75pt;z-index:251641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61" o:spid="_x0000_s1104" style="position:absolute;margin-left:.75pt;margin-top:3.75pt;width:18.75pt;height:12.75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QcxOjCcCAAAfBQAADgAAAAAAAAAAAAAAAAAuAgAAZHJzL2Uyb0RvYy54&#10;bWxQSwECLQAUAAYACAAAACEAG9gUrtoAAAAFAQAADwAAAAAAAAAAAAAAAACBBAAAZHJzL2Rvd25y&#10;ZXYueG1sUEsFBgAAAAAEAAQA8wAAAIg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22</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3" o:spid="_x0000_s1105" style="position:absolute;left:0;text-align:left;margin-left:2.25pt;margin-top:5.25pt;width:18pt;height:12pt;z-index:25169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6" o:spid="_x0000_s1106" style="position:absolute;left:0;text-align:left;margin-left:2.25pt;margin-top:5.25pt;width:18.75pt;height:12pt;z-index:251698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LbeUIQnAgAAHQUAAA4AAAAAAAAAAAAAAAAALgIAAGRycy9lMm9Eb2Mu&#10;eG1sUEsBAi0AFAAGAAgAAAAhAErI7J3bAAAABg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9" o:spid="_x0000_s1107" style="position:absolute;left:0;text-align:left;margin-left:3pt;margin-top:5.25pt;width:17.25pt;height:12pt;z-index:251701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2" o:spid="_x0000_s1108" style="position:absolute;left:0;text-align:left;margin-left:2.25pt;margin-top:5.25pt;width:18.75pt;height:12pt;z-index:251704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10</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32" o:spid="_x0000_s1109" style="position:absolute;margin-left:.75pt;margin-top:3.75pt;width:18.75pt;height:12pt;z-index:251621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42" o:spid="_x0000_s1110" style="position:absolute;margin-left:.75pt;margin-top:3.75pt;width:18pt;height:12pt;z-index:251632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52" o:spid="_x0000_s1111" style="position:absolute;margin-left:1.5pt;margin-top:3.75pt;width:18pt;height:12pt;z-index:25164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r>
                    <w:rPr>
                      <w:noProof/>
                    </w:rPr>
                    <w:pict>
                      <v:oval id="Oval 1262" o:spid="_x0000_s1112" style="position:absolute;margin-left:.75pt;margin-top:3.75pt;width:18.75pt;height:12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23</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4" o:spid="_x0000_s1113" style="position:absolute;left:0;text-align:left;margin-left:2.25pt;margin-top:4.5pt;width:18pt;height:12.75pt;z-index:25169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In9ywEoAgAAHQ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67" o:spid="_x0000_s1114" style="position:absolute;left:0;text-align:left;margin-left:2.25pt;margin-top:4.5pt;width:18.75pt;height:12.75pt;z-index:251699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AnMJSsnAgAAHQUAAA4AAAAAAAAAAAAAAAAALgIAAGRycy9lMm9Eb2Mu&#10;eG1sUEsBAi0AFAAGAAgAAAAhAK48hPLbAAAABQ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0" o:spid="_x0000_s1115" style="position:absolute;left:0;text-align:left;margin-left:3pt;margin-top:4.5pt;width:17.25pt;height:12.75pt;z-index:251702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3" o:spid="_x0000_s1116" style="position:absolute;left:0;text-align:left;margin-left:2.25pt;margin-top:4.5pt;width:18.75pt;height:12.75pt;z-index:251705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DlXE6AnAgAAHQUAAA4AAAAAAAAAAAAAAAAALgIAAGRycy9lMm9Eb2Mu&#10;eG1sUEsBAi0AFAAGAAgAAAAhAK48hPLbAAAABQEAAA8AAAAAAAAAAAAAAAAAgQQAAGRycy9kb3du&#10;cmV2LnhtbFBLBQYAAAAABAAEAPMAAACJBQ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11</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3" o:spid="_x0000_s1117" style="position:absolute;left:0;text-align:left;margin-left:2.25pt;margin-top:4.5pt;width:18.75pt;height:12.75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3" o:spid="_x0000_s1118" style="position:absolute;left:0;text-align:left;margin-left:3pt;margin-top:4.5pt;width:17.25pt;height:12.75pt;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3" o:spid="_x0000_s1119" style="position:absolute;left:0;text-align:left;margin-left:2.25pt;margin-top:4.5pt;width:18.75pt;height:12.75pt;z-index:251674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3" o:spid="_x0000_s1120" style="position:absolute;left:0;text-align:left;margin-left:2.25pt;margin-top:4.5pt;width:18.75pt;height:12.75pt;z-index:25168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93KA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DHfw93KAIAAB8FAAAOAAAAAAAAAAAAAAAAAC4CAABkcnMvZTJvRG9j&#10;LnhtbFBLAQItABQABgAIAAAAIQCuPITy2wAAAAUBAAAPAAAAAAAAAAAAAAAAAIIEAABkcnMvZG93&#10;bnJldi54bWxQSwUGAAAAAAQABADzAAAAigU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24</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4" o:spid="_x0000_s1121" style="position:absolute;left:0;text-align:left;margin-left:2.25pt;margin-top:4.5pt;width:18pt;height:12.75pt;z-index:251706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IYmulooAgAAHQ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5" o:spid="_x0000_s1122" style="position:absolute;left:0;text-align:left;margin-left:2.25pt;margin-top:4.5pt;width:18.75pt;height:12.75pt;z-index:251707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6" o:spid="_x0000_s1123" style="position:absolute;left:0;text-align:left;margin-left:3pt;margin-top:4.5pt;width:17.25pt;height:12.75pt;z-index:251708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C5BSHfJwIAAB0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7" o:spid="_x0000_s1124" style="position:absolute;left:0;text-align:left;margin-left:2.25pt;margin-top:4.5pt;width:18.75pt;height:12.75pt;z-index:251709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AYXVHAnAgAAHQUAAA4AAAAAAAAAAAAAAAAALgIAAGRycy9lMm9Eb2Mu&#10;eG1sUEsBAi0AFAAGAAgAAAAhAK48hPLbAAAABQEAAA8AAAAAAAAAAAAAAAAAgQQAAGRycy9kb3du&#10;cmV2LnhtbFBLBQYAAAAABAAEAPMAAACJBQ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12</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4" o:spid="_x0000_s1125" style="position:absolute;left:0;text-align:left;margin-left:2.25pt;margin-top:4.5pt;width:18.75pt;height:12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4" o:spid="_x0000_s1126" style="position:absolute;left:0;text-align:left;margin-left:3pt;margin-top:4.5pt;width:17.25pt;height:12pt;z-index:25166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4" o:spid="_x0000_s1127" style="position:absolute;left:0;text-align:left;margin-left:2.25pt;margin-top:4.5pt;width:18.75pt;height:12pt;z-index:251675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TgKQ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4" o:spid="_x0000_s1128" style="position:absolute;left:0;text-align:left;margin-left:2.25pt;margin-top:4.5pt;width:18.75pt;height:12pt;z-index:251685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KQ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25</w:t>
                  </w: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8" o:spid="_x0000_s1129" style="position:absolute;left:0;text-align:left;margin-left:2.25pt;margin-top:4.5pt;width:18pt;height:12pt;z-index:251710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79" o:spid="_x0000_s1130" style="position:absolute;left:0;text-align:left;margin-left:2.25pt;margin-top:4.5pt;width:18.75pt;height:12pt;z-index:251712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80" o:spid="_x0000_s1131" style="position:absolute;left:0;text-align:left;margin-left:3pt;margin-top:4.5pt;width:17.25pt;height:12pt;z-index:251713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81" o:spid="_x0000_s1132" style="position:absolute;left:0;text-align:left;margin-left:2.25pt;margin-top:4.5pt;width:18.75pt;height:12pt;z-index:251714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"/>
                    </w:pict>
                  </w:r>
                </w:p>
              </w:tc>
            </w:tr>
            <w:tr w:rsidR="00240A13" w:rsidRPr="00EB56DC" w:rsidTr="00EB56DC">
              <w:trPr>
                <w:trHeight w:val="420"/>
              </w:trPr>
              <w:tc>
                <w:tcPr>
                  <w:tcW w:w="340"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r w:rsidRPr="00EB56DC">
                    <w:rPr>
                      <w:rFonts w:ascii="Arial TUR" w:hAnsi="Arial TUR"/>
                      <w:b/>
                      <w:bCs/>
                      <w:sz w:val="20"/>
                      <w:szCs w:val="20"/>
                    </w:rPr>
                    <w:t>13</w: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65" o:spid="_x0000_s1133" style="position:absolute;left:0;text-align:left;margin-left:2.25pt;margin-top:5.25pt;width:18.75pt;height:12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Ezkg9AnAgAAHwUAAA4AAAAAAAAAAAAAAAAALgIAAGRycy9lMm9Eb2Mu&#10;eG1sUEsBAi0AFAAGAAgAAAAhAErI7J3bAAAABg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75" o:spid="_x0000_s1134" style="position:absolute;left:0;text-align:left;margin-left:3pt;margin-top:5.25pt;width:17.25pt;height:12pt;z-index:2516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"/>
                    </w:pict>
                  </w: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85" o:spid="_x0000_s1135" style="position:absolute;left:0;text-align:left;margin-left:2.25pt;margin-top:5.25pt;width:18.75pt;height:12pt;z-index:251676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XuBJw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Blte4EnAgAAHwUAAA4AAAAAAAAAAAAAAAAALgIAAGRycy9lMm9Eb2Mu&#10;eG1sUEsBAi0AFAAGAAgAAAAhAErI7J3bAAAABgEAAA8AAAAAAAAAAAAAAAAAgQQAAGRycy9kb3du&#10;cmV2LnhtbFBLBQYAAAAABAAEAPMAAACJBQ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jc w:val="both"/>
                  </w:pPr>
                  <w:r>
                    <w:rPr>
                      <w:noProof/>
                    </w:rPr>
                    <w:pict>
                      <v:oval id="Oval 1295" o:spid="_x0000_s1136" style="position:absolute;left:0;text-align:left;margin-left:2.25pt;margin-top:5.25pt;width:18.75pt;height:12pt;z-index:25168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Bzo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"/>
                    </w:pict>
                  </w:r>
                </w:p>
              </w:tc>
              <w:tc>
                <w:tcPr>
                  <w:tcW w:w="5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296" w:type="dxa"/>
                  <w:tcBorders>
                    <w:top w:val="nil"/>
                    <w:left w:val="nil"/>
                    <w:bottom w:val="nil"/>
                    <w:right w:val="nil"/>
                  </w:tcBorders>
                  <w:noWrap/>
                  <w:vAlign w:val="bottom"/>
                </w:tcPr>
                <w:p w:rsidR="00240A13" w:rsidRPr="00EB56DC" w:rsidRDefault="00240A13" w:rsidP="006A1FD9">
                  <w:pPr>
                    <w:framePr w:hSpace="141" w:wrap="around" w:vAnchor="text" w:hAnchor="margin" w:y="39"/>
                    <w:jc w:val="center"/>
                    <w:rPr>
                      <w:rFonts w:ascii="Arial TUR" w:hAnsi="Arial TUR"/>
                      <w:b/>
                      <w:bCs/>
                      <w:sz w:val="20"/>
                      <w:szCs w:val="20"/>
                    </w:rPr>
                  </w:pPr>
                </w:p>
              </w:tc>
              <w:tc>
                <w:tcPr>
                  <w:tcW w:w="47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c>
                <w:tcPr>
                  <w:tcW w:w="456" w:type="dxa"/>
                  <w:tcBorders>
                    <w:top w:val="nil"/>
                    <w:left w:val="nil"/>
                    <w:bottom w:val="nil"/>
                    <w:right w:val="nil"/>
                  </w:tcBorders>
                  <w:noWrap/>
                  <w:vAlign w:val="bottom"/>
                </w:tcPr>
                <w:p w:rsidR="00240A13" w:rsidRPr="00EB56DC" w:rsidRDefault="00240A13" w:rsidP="006A1FD9">
                  <w:pPr>
                    <w:framePr w:hSpace="141" w:wrap="around" w:vAnchor="text" w:hAnchor="margin" w:y="39"/>
                    <w:rPr>
                      <w:rFonts w:ascii="Arial TUR" w:hAnsi="Arial TUR"/>
                      <w:sz w:val="20"/>
                      <w:szCs w:val="20"/>
                    </w:rPr>
                  </w:pPr>
                </w:p>
              </w:tc>
            </w:tr>
          </w:tbl>
          <w:p w:rsidR="00240A13" w:rsidRPr="006A1FD9" w:rsidRDefault="00240A13" w:rsidP="006A1FD9">
            <w:pPr>
              <w:pStyle w:val="NoSpacing"/>
              <w:jc w:val="both"/>
              <w:rPr>
                <w:rFonts w:ascii="Arial" w:hAnsi="Arial" w:cs="Arial"/>
                <w:sz w:val="16"/>
              </w:rPr>
            </w:pPr>
          </w:p>
        </w:tc>
      </w:tr>
    </w:tbl>
    <w:p w:rsidR="00240A13" w:rsidRDefault="00240A13" w:rsidP="003A5E47">
      <w:pPr>
        <w:pStyle w:val="NoSpacing"/>
        <w:jc w:val="both"/>
        <w:rPr>
          <w:rFonts w:ascii="Arial" w:hAnsi="Arial" w:cs="Arial"/>
          <w:sz w:val="16"/>
        </w:rPr>
      </w:pPr>
    </w:p>
    <w:p w:rsidR="00240A13" w:rsidRPr="003A5E47" w:rsidRDefault="00240A13" w:rsidP="003A5E47">
      <w:pPr>
        <w:pStyle w:val="NoSpacing"/>
        <w:jc w:val="both"/>
        <w:rPr>
          <w:rFonts w:ascii="Arial" w:hAnsi="Arial" w:cs="Arial"/>
          <w:sz w:val="16"/>
        </w:rPr>
      </w:pPr>
      <w:hyperlink r:id="rId12" w:history="1">
        <w:r w:rsidRPr="00E93622">
          <w:rPr>
            <w:rStyle w:val="Hyperlink"/>
            <w:rFonts w:ascii="Arial" w:hAnsi="Arial" w:cs="Arial"/>
            <w:sz w:val="16"/>
          </w:rPr>
          <w:t>www.sorubak.com</w:t>
        </w:r>
      </w:hyperlink>
      <w:r>
        <w:rPr>
          <w:rFonts w:ascii="Arial" w:hAnsi="Arial" w:cs="Arial"/>
          <w:sz w:val="16"/>
        </w:rPr>
        <w:t xml:space="preserve"> </w:t>
      </w:r>
    </w:p>
    <w:p w:rsidR="00240A13" w:rsidRPr="00967631" w:rsidRDefault="00240A13" w:rsidP="00F1173D">
      <w:pPr>
        <w:tabs>
          <w:tab w:val="left" w:pos="6795"/>
        </w:tabs>
        <w:jc w:val="both"/>
        <w:rPr>
          <w:rFonts w:ascii="Arial" w:hAnsi="Arial" w:cs="Arial"/>
          <w:b/>
          <w:sz w:val="16"/>
          <w:szCs w:val="16"/>
        </w:rPr>
      </w:pPr>
    </w:p>
    <w:p w:rsidR="00240A13" w:rsidRPr="00F1173D" w:rsidRDefault="00240A13" w:rsidP="00F1173D">
      <w:pPr>
        <w:pStyle w:val="NoSpacing"/>
        <w:jc w:val="both"/>
        <w:rPr>
          <w:rFonts w:ascii="Arial" w:hAnsi="Arial" w:cs="Arial"/>
          <w:sz w:val="16"/>
          <w:szCs w:val="16"/>
        </w:rPr>
      </w:pPr>
      <w:r w:rsidRPr="00F1173D">
        <w:rPr>
          <w:rFonts w:ascii="Arial" w:hAnsi="Arial" w:cs="Arial"/>
          <w:b/>
          <w:sz w:val="16"/>
          <w:szCs w:val="16"/>
          <w:u w:val="single"/>
        </w:rPr>
        <w:t>Not</w:t>
      </w:r>
      <w:r w:rsidRPr="00F1173D">
        <w:rPr>
          <w:rFonts w:ascii="Arial" w:hAnsi="Arial" w:cs="Arial"/>
          <w:sz w:val="16"/>
          <w:szCs w:val="16"/>
        </w:rPr>
        <w:t xml:space="preserve">: Her soru 4 puandır.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F1173D">
        <w:rPr>
          <w:rFonts w:ascii="Arial" w:hAnsi="Arial" w:cs="Arial"/>
          <w:b/>
          <w:sz w:val="16"/>
          <w:szCs w:val="16"/>
        </w:rPr>
        <w:t>BAŞARILAR!</w:t>
      </w:r>
    </w:p>
    <w:p w:rsidR="00240A13" w:rsidRPr="00F1173D" w:rsidRDefault="00240A13" w:rsidP="00F1173D">
      <w:pPr>
        <w:pStyle w:val="NoSpacing"/>
        <w:jc w:val="both"/>
        <w:rPr>
          <w:rFonts w:ascii="Arial" w:hAnsi="Arial" w:cs="Arial"/>
          <w:b/>
          <w:sz w:val="16"/>
          <w:szCs w:val="16"/>
        </w:rPr>
      </w:pPr>
      <w:r w:rsidRPr="00F1173D">
        <w:rPr>
          <w:rFonts w:ascii="Arial" w:hAnsi="Arial" w:cs="Arial"/>
          <w:b/>
          <w:sz w:val="16"/>
          <w:szCs w:val="16"/>
          <w:u w:val="single"/>
        </w:rPr>
        <w:t>Not</w:t>
      </w:r>
      <w:r w:rsidRPr="00F1173D">
        <w:rPr>
          <w:rFonts w:ascii="Arial" w:hAnsi="Arial" w:cs="Arial"/>
          <w:sz w:val="16"/>
          <w:szCs w:val="16"/>
        </w:rPr>
        <w:t>: Sınav süresi 40 dakikadır.</w:t>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p>
    <w:p w:rsidR="00240A13" w:rsidRDefault="00240A13" w:rsidP="00317275">
      <w:pPr>
        <w:pStyle w:val="NoSpacing"/>
        <w:jc w:val="both"/>
        <w:rPr>
          <w:rFonts w:ascii="Arial" w:hAnsi="Arial" w:cs="Arial"/>
          <w:sz w:val="16"/>
        </w:rPr>
      </w:pPr>
    </w:p>
    <w:sectPr w:rsidR="00240A13" w:rsidSect="009C188C">
      <w:type w:val="continuous"/>
      <w:pgSz w:w="11906" w:h="16838"/>
      <w:pgMar w:top="284" w:right="851" w:bottom="426" w:left="85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A13" w:rsidRDefault="00240A13" w:rsidP="005648E5">
      <w:r>
        <w:separator/>
      </w:r>
    </w:p>
  </w:endnote>
  <w:endnote w:type="continuationSeparator" w:id="0">
    <w:p w:rsidR="00240A13" w:rsidRDefault="00240A13" w:rsidP="00564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A13" w:rsidRDefault="00240A13" w:rsidP="005648E5">
      <w:r>
        <w:separator/>
      </w:r>
    </w:p>
  </w:footnote>
  <w:footnote w:type="continuationSeparator" w:id="0">
    <w:p w:rsidR="00240A13" w:rsidRDefault="00240A13" w:rsidP="005648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C5BD5"/>
    <w:multiLevelType w:val="hybridMultilevel"/>
    <w:tmpl w:val="5350966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4B80F9A"/>
    <w:multiLevelType w:val="hybridMultilevel"/>
    <w:tmpl w:val="2DB274B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6BE7"/>
    <w:rsid w:val="00034FDC"/>
    <w:rsid w:val="000522F0"/>
    <w:rsid w:val="00076D58"/>
    <w:rsid w:val="00096EFC"/>
    <w:rsid w:val="000B4939"/>
    <w:rsid w:val="000C57F4"/>
    <w:rsid w:val="000D3196"/>
    <w:rsid w:val="000D5879"/>
    <w:rsid w:val="000F37DA"/>
    <w:rsid w:val="00112B24"/>
    <w:rsid w:val="001207DE"/>
    <w:rsid w:val="001366FC"/>
    <w:rsid w:val="001552E9"/>
    <w:rsid w:val="00196016"/>
    <w:rsid w:val="00196E48"/>
    <w:rsid w:val="001A1C71"/>
    <w:rsid w:val="001A2890"/>
    <w:rsid w:val="001A6510"/>
    <w:rsid w:val="001C6F39"/>
    <w:rsid w:val="001E29B1"/>
    <w:rsid w:val="001F0C0A"/>
    <w:rsid w:val="001F5C1A"/>
    <w:rsid w:val="002052A3"/>
    <w:rsid w:val="00214C50"/>
    <w:rsid w:val="0022374A"/>
    <w:rsid w:val="00240A13"/>
    <w:rsid w:val="002712E8"/>
    <w:rsid w:val="002802EC"/>
    <w:rsid w:val="00285D28"/>
    <w:rsid w:val="002B275B"/>
    <w:rsid w:val="002C4B07"/>
    <w:rsid w:val="002D46F3"/>
    <w:rsid w:val="002E5AE0"/>
    <w:rsid w:val="00303E3F"/>
    <w:rsid w:val="00306CB2"/>
    <w:rsid w:val="0030720B"/>
    <w:rsid w:val="0030784F"/>
    <w:rsid w:val="00312BB8"/>
    <w:rsid w:val="00317223"/>
    <w:rsid w:val="00317275"/>
    <w:rsid w:val="003229D2"/>
    <w:rsid w:val="0033799E"/>
    <w:rsid w:val="0034350F"/>
    <w:rsid w:val="00356682"/>
    <w:rsid w:val="0037238A"/>
    <w:rsid w:val="003A5E47"/>
    <w:rsid w:val="003B00ED"/>
    <w:rsid w:val="003B13DD"/>
    <w:rsid w:val="003C7A7A"/>
    <w:rsid w:val="00402C7F"/>
    <w:rsid w:val="00417C67"/>
    <w:rsid w:val="00422BF8"/>
    <w:rsid w:val="00462F17"/>
    <w:rsid w:val="00477D93"/>
    <w:rsid w:val="0049694E"/>
    <w:rsid w:val="004A490F"/>
    <w:rsid w:val="004A791A"/>
    <w:rsid w:val="004D065C"/>
    <w:rsid w:val="00506BD7"/>
    <w:rsid w:val="00511283"/>
    <w:rsid w:val="00517F2D"/>
    <w:rsid w:val="00517F3C"/>
    <w:rsid w:val="00522D64"/>
    <w:rsid w:val="005416BC"/>
    <w:rsid w:val="005418B8"/>
    <w:rsid w:val="00544BE0"/>
    <w:rsid w:val="005511AD"/>
    <w:rsid w:val="00552B2F"/>
    <w:rsid w:val="00555BD8"/>
    <w:rsid w:val="005565F5"/>
    <w:rsid w:val="0056224C"/>
    <w:rsid w:val="005648E5"/>
    <w:rsid w:val="00575078"/>
    <w:rsid w:val="00593143"/>
    <w:rsid w:val="005B06EA"/>
    <w:rsid w:val="005C5F00"/>
    <w:rsid w:val="005D2103"/>
    <w:rsid w:val="005D304E"/>
    <w:rsid w:val="005D5725"/>
    <w:rsid w:val="00605202"/>
    <w:rsid w:val="00606FD2"/>
    <w:rsid w:val="0063166E"/>
    <w:rsid w:val="00632541"/>
    <w:rsid w:val="00635643"/>
    <w:rsid w:val="00646EDA"/>
    <w:rsid w:val="00660687"/>
    <w:rsid w:val="00660D14"/>
    <w:rsid w:val="00692F54"/>
    <w:rsid w:val="006A1FD9"/>
    <w:rsid w:val="006B4EDC"/>
    <w:rsid w:val="006E0EC6"/>
    <w:rsid w:val="006E7B25"/>
    <w:rsid w:val="006F6D1C"/>
    <w:rsid w:val="006F72F5"/>
    <w:rsid w:val="0070685C"/>
    <w:rsid w:val="00710B5D"/>
    <w:rsid w:val="00731C24"/>
    <w:rsid w:val="00752A15"/>
    <w:rsid w:val="00761C1C"/>
    <w:rsid w:val="007663E4"/>
    <w:rsid w:val="007E0244"/>
    <w:rsid w:val="008024B4"/>
    <w:rsid w:val="00811363"/>
    <w:rsid w:val="00811824"/>
    <w:rsid w:val="0081727E"/>
    <w:rsid w:val="008211BD"/>
    <w:rsid w:val="00822E00"/>
    <w:rsid w:val="00827A8A"/>
    <w:rsid w:val="00841C3B"/>
    <w:rsid w:val="00846C1C"/>
    <w:rsid w:val="00852BB4"/>
    <w:rsid w:val="008858A8"/>
    <w:rsid w:val="00886A9E"/>
    <w:rsid w:val="00896A95"/>
    <w:rsid w:val="008A4C89"/>
    <w:rsid w:val="008A5DC8"/>
    <w:rsid w:val="008B3AA2"/>
    <w:rsid w:val="008C1C50"/>
    <w:rsid w:val="008C1D07"/>
    <w:rsid w:val="008C1D22"/>
    <w:rsid w:val="008D0A22"/>
    <w:rsid w:val="008D28F5"/>
    <w:rsid w:val="008E3C61"/>
    <w:rsid w:val="008E42F3"/>
    <w:rsid w:val="00906314"/>
    <w:rsid w:val="00911F81"/>
    <w:rsid w:val="00914B5E"/>
    <w:rsid w:val="00917675"/>
    <w:rsid w:val="009632E9"/>
    <w:rsid w:val="00967631"/>
    <w:rsid w:val="009C188C"/>
    <w:rsid w:val="00A03732"/>
    <w:rsid w:val="00A0596D"/>
    <w:rsid w:val="00A273F9"/>
    <w:rsid w:val="00A31234"/>
    <w:rsid w:val="00A568CE"/>
    <w:rsid w:val="00A57486"/>
    <w:rsid w:val="00A67F30"/>
    <w:rsid w:val="00A77B82"/>
    <w:rsid w:val="00AA3C93"/>
    <w:rsid w:val="00AA7244"/>
    <w:rsid w:val="00AC5FA4"/>
    <w:rsid w:val="00AD587F"/>
    <w:rsid w:val="00B1164D"/>
    <w:rsid w:val="00B220E5"/>
    <w:rsid w:val="00B36F4C"/>
    <w:rsid w:val="00B5532D"/>
    <w:rsid w:val="00B65927"/>
    <w:rsid w:val="00B67D93"/>
    <w:rsid w:val="00B71BD3"/>
    <w:rsid w:val="00B8071B"/>
    <w:rsid w:val="00BC362E"/>
    <w:rsid w:val="00BE1F59"/>
    <w:rsid w:val="00C01F8D"/>
    <w:rsid w:val="00C1555E"/>
    <w:rsid w:val="00C36675"/>
    <w:rsid w:val="00C75DC9"/>
    <w:rsid w:val="00CA23BB"/>
    <w:rsid w:val="00CB2477"/>
    <w:rsid w:val="00CB7E63"/>
    <w:rsid w:val="00CC2227"/>
    <w:rsid w:val="00CC485F"/>
    <w:rsid w:val="00CE0847"/>
    <w:rsid w:val="00CE6A56"/>
    <w:rsid w:val="00D05FBC"/>
    <w:rsid w:val="00D12AE6"/>
    <w:rsid w:val="00D1357B"/>
    <w:rsid w:val="00D14252"/>
    <w:rsid w:val="00D1619B"/>
    <w:rsid w:val="00D209A4"/>
    <w:rsid w:val="00D55BCC"/>
    <w:rsid w:val="00D60653"/>
    <w:rsid w:val="00D77910"/>
    <w:rsid w:val="00DB64D8"/>
    <w:rsid w:val="00DC300F"/>
    <w:rsid w:val="00DE5DC9"/>
    <w:rsid w:val="00DE6BE7"/>
    <w:rsid w:val="00E071D5"/>
    <w:rsid w:val="00E41CF2"/>
    <w:rsid w:val="00E54FD4"/>
    <w:rsid w:val="00E672E9"/>
    <w:rsid w:val="00E93622"/>
    <w:rsid w:val="00E93B8E"/>
    <w:rsid w:val="00E9628C"/>
    <w:rsid w:val="00EB47BD"/>
    <w:rsid w:val="00EB56DC"/>
    <w:rsid w:val="00EC1EB1"/>
    <w:rsid w:val="00ED1784"/>
    <w:rsid w:val="00ED4117"/>
    <w:rsid w:val="00ED7F84"/>
    <w:rsid w:val="00EE22EE"/>
    <w:rsid w:val="00EF4CEA"/>
    <w:rsid w:val="00EF6051"/>
    <w:rsid w:val="00F0550B"/>
    <w:rsid w:val="00F1173D"/>
    <w:rsid w:val="00F21E8E"/>
    <w:rsid w:val="00F47985"/>
    <w:rsid w:val="00F51A06"/>
    <w:rsid w:val="00F702CC"/>
    <w:rsid w:val="00F77414"/>
    <w:rsid w:val="00F95C2B"/>
    <w:rsid w:val="00FA4DA8"/>
    <w:rsid w:val="00FD3EAD"/>
    <w:rsid w:val="00FE007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9A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E6BE7"/>
    <w:rPr>
      <w:lang w:eastAsia="en-US"/>
    </w:rPr>
  </w:style>
  <w:style w:type="paragraph" w:styleId="BalloonText">
    <w:name w:val="Balloon Text"/>
    <w:basedOn w:val="Normal"/>
    <w:link w:val="BalloonTextChar"/>
    <w:uiPriority w:val="99"/>
    <w:semiHidden/>
    <w:rsid w:val="00506B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6BD7"/>
    <w:rPr>
      <w:rFonts w:ascii="Tahoma" w:hAnsi="Tahoma" w:cs="Tahoma"/>
      <w:sz w:val="16"/>
      <w:szCs w:val="16"/>
      <w:lang w:eastAsia="tr-TR"/>
    </w:rPr>
  </w:style>
  <w:style w:type="paragraph" w:styleId="Header">
    <w:name w:val="header"/>
    <w:basedOn w:val="Normal"/>
    <w:link w:val="HeaderChar"/>
    <w:uiPriority w:val="99"/>
    <w:semiHidden/>
    <w:rsid w:val="005648E5"/>
    <w:pPr>
      <w:tabs>
        <w:tab w:val="center" w:pos="4536"/>
        <w:tab w:val="right" w:pos="9072"/>
      </w:tabs>
    </w:pPr>
  </w:style>
  <w:style w:type="character" w:customStyle="1" w:styleId="HeaderChar">
    <w:name w:val="Header Char"/>
    <w:basedOn w:val="DefaultParagraphFont"/>
    <w:link w:val="Header"/>
    <w:uiPriority w:val="99"/>
    <w:semiHidden/>
    <w:locked/>
    <w:rsid w:val="005648E5"/>
    <w:rPr>
      <w:rFonts w:ascii="Times New Roman" w:hAnsi="Times New Roman" w:cs="Times New Roman"/>
      <w:sz w:val="24"/>
      <w:szCs w:val="24"/>
      <w:lang w:eastAsia="tr-TR"/>
    </w:rPr>
  </w:style>
  <w:style w:type="paragraph" w:styleId="Footer">
    <w:name w:val="footer"/>
    <w:basedOn w:val="Normal"/>
    <w:link w:val="FooterChar"/>
    <w:uiPriority w:val="99"/>
    <w:semiHidden/>
    <w:rsid w:val="005648E5"/>
    <w:pPr>
      <w:tabs>
        <w:tab w:val="center" w:pos="4536"/>
        <w:tab w:val="right" w:pos="9072"/>
      </w:tabs>
    </w:pPr>
  </w:style>
  <w:style w:type="character" w:customStyle="1" w:styleId="FooterChar">
    <w:name w:val="Footer Char"/>
    <w:basedOn w:val="DefaultParagraphFont"/>
    <w:link w:val="Footer"/>
    <w:uiPriority w:val="99"/>
    <w:semiHidden/>
    <w:locked/>
    <w:rsid w:val="005648E5"/>
    <w:rPr>
      <w:rFonts w:ascii="Times New Roman" w:hAnsi="Times New Roman" w:cs="Times New Roman"/>
      <w:sz w:val="24"/>
      <w:szCs w:val="24"/>
      <w:lang w:eastAsia="tr-TR"/>
    </w:rPr>
  </w:style>
  <w:style w:type="table" w:styleId="TableGrid">
    <w:name w:val="Table Grid"/>
    <w:basedOn w:val="TableNormal"/>
    <w:uiPriority w:val="99"/>
    <w:rsid w:val="0081182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3A5E47"/>
    <w:pPr>
      <w:ind w:left="720"/>
      <w:contextualSpacing/>
    </w:pPr>
  </w:style>
  <w:style w:type="character" w:styleId="Hyperlink">
    <w:name w:val="Hyperlink"/>
    <w:basedOn w:val="DefaultParagraphFont"/>
    <w:uiPriority w:val="99"/>
    <w:rsid w:val="006F6D1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560977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1723</Words>
  <Characters>9824</Characters>
  <Application>Microsoft Office Outlook</Application>
  <DocSecurity>0</DocSecurity>
  <Lines>0</Lines>
  <Paragraphs>0</Paragraphs>
  <ScaleCrop>false</ScaleCrop>
  <Company>Milli Eğitim Bakanlığı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6.Sınıf III.Yazılı Sınavı</dc:title>
  <dc:subject>www.sorubak.com</dc:subject>
  <dc:creator>Fatih ÖZKAN</dc:creator>
  <cp:keywords>www.sorubak.com</cp:keywords>
  <dc:description>www.sorubak.com</dc:description>
  <cp:lastModifiedBy>edanur</cp:lastModifiedBy>
  <cp:revision>3</cp:revision>
  <cp:lastPrinted>2007-11-17T11:59:00Z</cp:lastPrinted>
  <dcterms:created xsi:type="dcterms:W3CDTF">2012-12-12T21:18:00Z</dcterms:created>
  <dcterms:modified xsi:type="dcterms:W3CDTF">2013-01-07T15:04:00Z</dcterms:modified>
  <cp:category>www.sorubak.com</cp:category>
</cp:coreProperties>
</file>