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1513" w:rsidRPr="00053428" w:rsidRDefault="00D81513" w:rsidP="004110E3">
      <w:pPr>
        <w:rPr>
          <w:b/>
        </w:rPr>
      </w:pPr>
      <w:r w:rsidRPr="00053428">
        <w:rPr>
          <w:b/>
        </w:rPr>
        <w:t>Aşağıda verilen çoktan seçmeli soruların doğru cevabını işaretleyiniz.</w:t>
      </w:r>
    </w:p>
    <w:p w:rsidR="00D81513" w:rsidRPr="00053428" w:rsidRDefault="00D81513" w:rsidP="00E83707">
      <w:pPr>
        <w:pStyle w:val="ListParagraph"/>
        <w:numPr>
          <w:ilvl w:val="0"/>
          <w:numId w:val="1"/>
        </w:numPr>
        <w:rPr>
          <w:b/>
        </w:rPr>
      </w:pPr>
      <w:r w:rsidRPr="00053428">
        <w:rPr>
          <w:b/>
        </w:rPr>
        <w:t>Aşağıdakilerden hangisi I. Dünya savaşında Atatürk’ün savaştığı cephelerden birisidir?</w:t>
      </w:r>
    </w:p>
    <w:p w:rsidR="00D81513" w:rsidRPr="00053428" w:rsidRDefault="00D81513" w:rsidP="00E83707">
      <w:pPr>
        <w:pStyle w:val="ListParagraph"/>
        <w:numPr>
          <w:ilvl w:val="0"/>
          <w:numId w:val="2"/>
        </w:numPr>
        <w:rPr>
          <w:b/>
        </w:rPr>
      </w:pPr>
      <w:r w:rsidRPr="00053428">
        <w:rPr>
          <w:b/>
        </w:rPr>
        <w:t>Galiçya cephesi</w:t>
      </w:r>
    </w:p>
    <w:p w:rsidR="00D81513" w:rsidRPr="00053428" w:rsidRDefault="00D81513" w:rsidP="00E83707">
      <w:pPr>
        <w:pStyle w:val="ListParagraph"/>
        <w:numPr>
          <w:ilvl w:val="0"/>
          <w:numId w:val="2"/>
        </w:numPr>
        <w:rPr>
          <w:b/>
        </w:rPr>
      </w:pPr>
      <w:r w:rsidRPr="00053428">
        <w:rPr>
          <w:b/>
        </w:rPr>
        <w:t>Makedonya cephesi</w:t>
      </w:r>
    </w:p>
    <w:p w:rsidR="00D81513" w:rsidRPr="00053428" w:rsidRDefault="00D81513" w:rsidP="00E83707">
      <w:pPr>
        <w:pStyle w:val="ListParagraph"/>
        <w:numPr>
          <w:ilvl w:val="0"/>
          <w:numId w:val="2"/>
        </w:numPr>
        <w:rPr>
          <w:b/>
        </w:rPr>
      </w:pPr>
      <w:r w:rsidRPr="00053428">
        <w:rPr>
          <w:b/>
        </w:rPr>
        <w:t>Çanakkale cephesi</w:t>
      </w:r>
    </w:p>
    <w:p w:rsidR="00D81513" w:rsidRPr="00053428" w:rsidRDefault="00D81513" w:rsidP="00E83707">
      <w:pPr>
        <w:pStyle w:val="ListParagraph"/>
        <w:numPr>
          <w:ilvl w:val="0"/>
          <w:numId w:val="2"/>
        </w:numPr>
        <w:rPr>
          <w:b/>
        </w:rPr>
      </w:pPr>
      <w:r w:rsidRPr="00053428">
        <w:rPr>
          <w:b/>
        </w:rPr>
        <w:t>Romanya cephesi</w:t>
      </w:r>
    </w:p>
    <w:p w:rsidR="00D81513" w:rsidRPr="00053428" w:rsidRDefault="00D81513" w:rsidP="00E83707">
      <w:pPr>
        <w:pStyle w:val="ListParagraph"/>
        <w:ind w:left="1440"/>
        <w:rPr>
          <w:b/>
        </w:rPr>
      </w:pPr>
    </w:p>
    <w:p w:rsidR="00D81513" w:rsidRPr="00053428" w:rsidRDefault="00D81513" w:rsidP="00E83707">
      <w:pPr>
        <w:pStyle w:val="ListParagraph"/>
        <w:numPr>
          <w:ilvl w:val="0"/>
          <w:numId w:val="1"/>
        </w:numPr>
        <w:rPr>
          <w:b/>
        </w:rPr>
      </w:pPr>
      <w:r w:rsidRPr="00053428">
        <w:rPr>
          <w:b/>
        </w:rPr>
        <w:t>Aşağıdaki antlaşmalardan hangisi I. Dünya savaşı sonrasında yapılan antlaşmalardan birisi değildir?</w:t>
      </w:r>
    </w:p>
    <w:p w:rsidR="00D81513" w:rsidRPr="00053428" w:rsidRDefault="00D81513" w:rsidP="00E83707">
      <w:pPr>
        <w:pStyle w:val="ListParagraph"/>
        <w:numPr>
          <w:ilvl w:val="0"/>
          <w:numId w:val="3"/>
        </w:numPr>
        <w:rPr>
          <w:b/>
        </w:rPr>
      </w:pPr>
      <w:r w:rsidRPr="00053428">
        <w:rPr>
          <w:b/>
        </w:rPr>
        <w:t>Mondros ateşkes antlaşması</w:t>
      </w:r>
    </w:p>
    <w:p w:rsidR="00D81513" w:rsidRPr="00053428" w:rsidRDefault="00D81513" w:rsidP="00E83707">
      <w:pPr>
        <w:pStyle w:val="ListParagraph"/>
        <w:numPr>
          <w:ilvl w:val="0"/>
          <w:numId w:val="3"/>
        </w:numPr>
        <w:rPr>
          <w:b/>
        </w:rPr>
      </w:pPr>
      <w:r w:rsidRPr="00053428">
        <w:rPr>
          <w:b/>
        </w:rPr>
        <w:t>Mudanya ateşkes antlaşması</w:t>
      </w:r>
    </w:p>
    <w:p w:rsidR="00D81513" w:rsidRPr="00053428" w:rsidRDefault="00D81513" w:rsidP="00E83707">
      <w:pPr>
        <w:pStyle w:val="ListParagraph"/>
        <w:numPr>
          <w:ilvl w:val="0"/>
          <w:numId w:val="3"/>
        </w:numPr>
        <w:rPr>
          <w:b/>
        </w:rPr>
      </w:pPr>
      <w:r w:rsidRPr="00053428">
        <w:rPr>
          <w:b/>
        </w:rPr>
        <w:t>Pasarofça antlaşması</w:t>
      </w:r>
    </w:p>
    <w:p w:rsidR="00D81513" w:rsidRPr="00053428" w:rsidRDefault="00D81513" w:rsidP="00E83707">
      <w:pPr>
        <w:pStyle w:val="ListParagraph"/>
        <w:numPr>
          <w:ilvl w:val="0"/>
          <w:numId w:val="3"/>
        </w:numPr>
        <w:rPr>
          <w:b/>
        </w:rPr>
      </w:pPr>
      <w:r w:rsidRPr="00053428">
        <w:rPr>
          <w:b/>
        </w:rPr>
        <w:t>Lozan barış antlaşması</w:t>
      </w:r>
    </w:p>
    <w:p w:rsidR="00D81513" w:rsidRPr="00053428" w:rsidRDefault="00D81513" w:rsidP="00E83707">
      <w:pPr>
        <w:pStyle w:val="ListParagraph"/>
        <w:ind w:left="1440"/>
        <w:rPr>
          <w:b/>
        </w:rPr>
      </w:pPr>
    </w:p>
    <w:p w:rsidR="00D81513" w:rsidRPr="00053428" w:rsidRDefault="00D81513" w:rsidP="00E83707">
      <w:pPr>
        <w:pStyle w:val="ListParagraph"/>
        <w:numPr>
          <w:ilvl w:val="0"/>
          <w:numId w:val="1"/>
        </w:numPr>
        <w:rPr>
          <w:b/>
        </w:rPr>
      </w:pPr>
      <w:r w:rsidRPr="00053428">
        <w:rPr>
          <w:b/>
        </w:rPr>
        <w:t>Aşağıda verilen batı cephesi savaşlarından hangisinde başarısızlık yaşanmıştır?</w:t>
      </w:r>
    </w:p>
    <w:p w:rsidR="00D81513" w:rsidRPr="00053428" w:rsidRDefault="00D81513" w:rsidP="00E83707">
      <w:pPr>
        <w:pStyle w:val="ListParagraph"/>
        <w:numPr>
          <w:ilvl w:val="0"/>
          <w:numId w:val="4"/>
        </w:numPr>
        <w:rPr>
          <w:b/>
        </w:rPr>
      </w:pPr>
      <w:r w:rsidRPr="00053428">
        <w:rPr>
          <w:b/>
        </w:rPr>
        <w:t>I. İnönü</w:t>
      </w:r>
    </w:p>
    <w:p w:rsidR="00D81513" w:rsidRPr="00053428" w:rsidRDefault="00D81513" w:rsidP="00E83707">
      <w:pPr>
        <w:pStyle w:val="ListParagraph"/>
        <w:numPr>
          <w:ilvl w:val="0"/>
          <w:numId w:val="4"/>
        </w:numPr>
        <w:rPr>
          <w:b/>
        </w:rPr>
      </w:pPr>
      <w:r w:rsidRPr="00053428">
        <w:rPr>
          <w:b/>
        </w:rPr>
        <w:t>II. İnönü</w:t>
      </w:r>
    </w:p>
    <w:p w:rsidR="00D81513" w:rsidRPr="00053428" w:rsidRDefault="00D81513" w:rsidP="00E83707">
      <w:pPr>
        <w:pStyle w:val="ListParagraph"/>
        <w:numPr>
          <w:ilvl w:val="0"/>
          <w:numId w:val="4"/>
        </w:numPr>
        <w:rPr>
          <w:b/>
        </w:rPr>
      </w:pPr>
      <w:r w:rsidRPr="00053428">
        <w:rPr>
          <w:b/>
        </w:rPr>
        <w:t>Kütahya Eskişehir</w:t>
      </w:r>
    </w:p>
    <w:p w:rsidR="00D81513" w:rsidRPr="00053428" w:rsidRDefault="00D81513" w:rsidP="00E83707">
      <w:pPr>
        <w:pStyle w:val="ListParagraph"/>
        <w:numPr>
          <w:ilvl w:val="0"/>
          <w:numId w:val="4"/>
        </w:numPr>
        <w:rPr>
          <w:b/>
        </w:rPr>
      </w:pPr>
      <w:r w:rsidRPr="00053428">
        <w:rPr>
          <w:b/>
        </w:rPr>
        <w:t>Sakarya meydan</w:t>
      </w:r>
    </w:p>
    <w:p w:rsidR="00D81513" w:rsidRPr="00053428" w:rsidRDefault="00D81513" w:rsidP="00E632DB">
      <w:pPr>
        <w:pStyle w:val="ListParagraph"/>
        <w:ind w:left="1440"/>
        <w:rPr>
          <w:b/>
        </w:rPr>
      </w:pPr>
    </w:p>
    <w:p w:rsidR="00D81513" w:rsidRPr="00053428" w:rsidRDefault="00D81513" w:rsidP="00E632DB">
      <w:pPr>
        <w:pStyle w:val="ListParagraph"/>
        <w:numPr>
          <w:ilvl w:val="0"/>
          <w:numId w:val="1"/>
        </w:numPr>
        <w:rPr>
          <w:b/>
        </w:rPr>
      </w:pPr>
      <w:r w:rsidRPr="00053428">
        <w:rPr>
          <w:b/>
        </w:rPr>
        <w:t>Aşağıdakilerden hangisi Sakarya meydan muharebesinin sonuçlarından bir tanesi değildir?</w:t>
      </w:r>
    </w:p>
    <w:p w:rsidR="00D81513" w:rsidRPr="00053428" w:rsidRDefault="00D81513" w:rsidP="00E632DB">
      <w:pPr>
        <w:pStyle w:val="ListParagraph"/>
        <w:numPr>
          <w:ilvl w:val="0"/>
          <w:numId w:val="5"/>
        </w:numPr>
        <w:rPr>
          <w:b/>
        </w:rPr>
      </w:pPr>
      <w:r w:rsidRPr="00053428">
        <w:rPr>
          <w:b/>
        </w:rPr>
        <w:t>Tekâlifi milliye emirlerinin yayımlanması</w:t>
      </w:r>
    </w:p>
    <w:p w:rsidR="00D81513" w:rsidRPr="00053428" w:rsidRDefault="00D81513" w:rsidP="00E632DB">
      <w:pPr>
        <w:pStyle w:val="ListParagraph"/>
        <w:numPr>
          <w:ilvl w:val="0"/>
          <w:numId w:val="5"/>
        </w:numPr>
        <w:rPr>
          <w:b/>
        </w:rPr>
      </w:pPr>
      <w:r w:rsidRPr="00053428">
        <w:rPr>
          <w:b/>
        </w:rPr>
        <w:t>Atatürk’ün gazi ve mareşal olması</w:t>
      </w:r>
    </w:p>
    <w:p w:rsidR="00D81513" w:rsidRPr="00053428" w:rsidRDefault="00D81513" w:rsidP="00E632DB">
      <w:pPr>
        <w:pStyle w:val="ListParagraph"/>
        <w:numPr>
          <w:ilvl w:val="0"/>
          <w:numId w:val="5"/>
        </w:numPr>
        <w:rPr>
          <w:b/>
        </w:rPr>
      </w:pPr>
      <w:r w:rsidRPr="00053428">
        <w:rPr>
          <w:b/>
        </w:rPr>
        <w:t>Kars antlaşmasının yapılması</w:t>
      </w:r>
    </w:p>
    <w:p w:rsidR="00D81513" w:rsidRPr="00053428" w:rsidRDefault="00D81513" w:rsidP="00E632DB">
      <w:pPr>
        <w:pStyle w:val="ListParagraph"/>
        <w:numPr>
          <w:ilvl w:val="0"/>
          <w:numId w:val="5"/>
        </w:numPr>
        <w:rPr>
          <w:b/>
        </w:rPr>
      </w:pPr>
      <w:r w:rsidRPr="00053428">
        <w:rPr>
          <w:b/>
        </w:rPr>
        <w:t>Ankara antlaşmasının yapılması</w:t>
      </w:r>
    </w:p>
    <w:p w:rsidR="00D81513" w:rsidRPr="00053428" w:rsidRDefault="00D81513" w:rsidP="00E632DB">
      <w:pPr>
        <w:pStyle w:val="ListParagraph"/>
        <w:ind w:left="1440"/>
        <w:rPr>
          <w:b/>
        </w:rPr>
      </w:pPr>
    </w:p>
    <w:p w:rsidR="00D81513" w:rsidRPr="00053428" w:rsidRDefault="00D81513" w:rsidP="00E632DB">
      <w:pPr>
        <w:pStyle w:val="ListParagraph"/>
        <w:numPr>
          <w:ilvl w:val="0"/>
          <w:numId w:val="1"/>
        </w:numPr>
        <w:rPr>
          <w:b/>
        </w:rPr>
      </w:pPr>
      <w:r w:rsidRPr="00053428">
        <w:rPr>
          <w:b/>
        </w:rPr>
        <w:t>Aşağıdakilerden hangisi TBMM’nin laiklik ve demokrasi alanında attığı ilk adımdır?</w:t>
      </w:r>
    </w:p>
    <w:p w:rsidR="00D81513" w:rsidRPr="00053428" w:rsidRDefault="00D81513" w:rsidP="00E632DB">
      <w:pPr>
        <w:pStyle w:val="ListParagraph"/>
        <w:numPr>
          <w:ilvl w:val="0"/>
          <w:numId w:val="6"/>
        </w:numPr>
        <w:rPr>
          <w:b/>
        </w:rPr>
      </w:pPr>
      <w:r w:rsidRPr="00053428">
        <w:rPr>
          <w:b/>
        </w:rPr>
        <w:t>Halifeliğin kaldırılması</w:t>
      </w:r>
    </w:p>
    <w:p w:rsidR="00D81513" w:rsidRPr="00053428" w:rsidRDefault="00D81513" w:rsidP="00E632DB">
      <w:pPr>
        <w:pStyle w:val="ListParagraph"/>
        <w:numPr>
          <w:ilvl w:val="0"/>
          <w:numId w:val="6"/>
        </w:numPr>
        <w:rPr>
          <w:b/>
        </w:rPr>
      </w:pPr>
      <w:r w:rsidRPr="00053428">
        <w:rPr>
          <w:b/>
        </w:rPr>
        <w:t>Cumhuriyetin ilanı</w:t>
      </w:r>
    </w:p>
    <w:p w:rsidR="00D81513" w:rsidRPr="00053428" w:rsidRDefault="00D81513" w:rsidP="00E632DB">
      <w:pPr>
        <w:pStyle w:val="ListParagraph"/>
        <w:numPr>
          <w:ilvl w:val="0"/>
          <w:numId w:val="6"/>
        </w:numPr>
        <w:rPr>
          <w:b/>
        </w:rPr>
      </w:pPr>
      <w:r w:rsidRPr="00053428">
        <w:rPr>
          <w:b/>
        </w:rPr>
        <w:t>Medeni kanunu</w:t>
      </w:r>
    </w:p>
    <w:p w:rsidR="00D81513" w:rsidRPr="00053428" w:rsidRDefault="00D81513" w:rsidP="00E632DB">
      <w:pPr>
        <w:pStyle w:val="ListParagraph"/>
        <w:numPr>
          <w:ilvl w:val="0"/>
          <w:numId w:val="6"/>
        </w:numPr>
        <w:rPr>
          <w:b/>
        </w:rPr>
      </w:pPr>
      <w:r w:rsidRPr="00053428">
        <w:rPr>
          <w:b/>
        </w:rPr>
        <w:t>Saltanatın kaldırılması</w:t>
      </w:r>
    </w:p>
    <w:p w:rsidR="00D81513" w:rsidRPr="00053428" w:rsidRDefault="00D81513" w:rsidP="00E632DB">
      <w:pPr>
        <w:pStyle w:val="ListParagraph"/>
        <w:ind w:left="1440"/>
        <w:rPr>
          <w:b/>
        </w:rPr>
      </w:pPr>
    </w:p>
    <w:p w:rsidR="00D81513" w:rsidRPr="00053428" w:rsidRDefault="00D81513" w:rsidP="00E632DB">
      <w:pPr>
        <w:pStyle w:val="ListParagraph"/>
        <w:numPr>
          <w:ilvl w:val="0"/>
          <w:numId w:val="1"/>
        </w:numPr>
        <w:rPr>
          <w:b/>
        </w:rPr>
      </w:pPr>
      <w:r w:rsidRPr="00053428">
        <w:rPr>
          <w:b/>
        </w:rPr>
        <w:t>Aşağıdaki milletlerden hangisinin lakabı (19. Yüzyıla kadar) milleti sadıkadır?</w:t>
      </w:r>
    </w:p>
    <w:p w:rsidR="00D81513" w:rsidRPr="00053428" w:rsidRDefault="00D81513" w:rsidP="00E632DB">
      <w:pPr>
        <w:pStyle w:val="ListParagraph"/>
        <w:numPr>
          <w:ilvl w:val="0"/>
          <w:numId w:val="7"/>
        </w:numPr>
        <w:rPr>
          <w:b/>
        </w:rPr>
      </w:pPr>
      <w:r w:rsidRPr="00053428">
        <w:rPr>
          <w:b/>
        </w:rPr>
        <w:t>Kürtler</w:t>
      </w:r>
    </w:p>
    <w:p w:rsidR="00D81513" w:rsidRPr="00053428" w:rsidRDefault="00D81513" w:rsidP="00E632DB">
      <w:pPr>
        <w:pStyle w:val="ListParagraph"/>
        <w:numPr>
          <w:ilvl w:val="0"/>
          <w:numId w:val="7"/>
        </w:numPr>
        <w:rPr>
          <w:b/>
        </w:rPr>
      </w:pPr>
      <w:r w:rsidRPr="00053428">
        <w:rPr>
          <w:b/>
        </w:rPr>
        <w:t>Rumlar</w:t>
      </w:r>
    </w:p>
    <w:p w:rsidR="00D81513" w:rsidRPr="00053428" w:rsidRDefault="00D81513" w:rsidP="00E632DB">
      <w:pPr>
        <w:pStyle w:val="ListParagraph"/>
        <w:numPr>
          <w:ilvl w:val="0"/>
          <w:numId w:val="7"/>
        </w:numPr>
        <w:rPr>
          <w:b/>
        </w:rPr>
      </w:pPr>
      <w:r w:rsidRPr="00053428">
        <w:rPr>
          <w:b/>
        </w:rPr>
        <w:t>Ermeniler</w:t>
      </w:r>
    </w:p>
    <w:p w:rsidR="00D81513" w:rsidRPr="00053428" w:rsidRDefault="00D81513" w:rsidP="00E632DB">
      <w:pPr>
        <w:pStyle w:val="ListParagraph"/>
        <w:numPr>
          <w:ilvl w:val="0"/>
          <w:numId w:val="7"/>
        </w:numPr>
        <w:rPr>
          <w:b/>
        </w:rPr>
      </w:pPr>
      <w:r w:rsidRPr="00053428">
        <w:rPr>
          <w:b/>
        </w:rPr>
        <w:t>Pontuslar</w:t>
      </w:r>
    </w:p>
    <w:p w:rsidR="00D81513" w:rsidRPr="00053428" w:rsidRDefault="00D81513" w:rsidP="00E632DB">
      <w:pPr>
        <w:pStyle w:val="ListParagraph"/>
        <w:ind w:left="1440"/>
        <w:rPr>
          <w:b/>
        </w:rPr>
      </w:pPr>
    </w:p>
    <w:p w:rsidR="00D81513" w:rsidRPr="00053428" w:rsidRDefault="00D81513" w:rsidP="00E632DB">
      <w:pPr>
        <w:pStyle w:val="ListParagraph"/>
        <w:numPr>
          <w:ilvl w:val="0"/>
          <w:numId w:val="1"/>
        </w:numPr>
        <w:rPr>
          <w:b/>
        </w:rPr>
      </w:pPr>
      <w:r w:rsidRPr="00053428">
        <w:rPr>
          <w:b/>
        </w:rPr>
        <w:t>İtilaf devletleri neden Londra konferansına hem İstanbul hükümetini hem de TBMM’yi çağırmışlardır?</w:t>
      </w:r>
    </w:p>
    <w:p w:rsidR="00D81513" w:rsidRPr="00053428" w:rsidRDefault="00D81513" w:rsidP="00053428">
      <w:pPr>
        <w:pStyle w:val="ListParagraph"/>
        <w:numPr>
          <w:ilvl w:val="0"/>
          <w:numId w:val="9"/>
        </w:numPr>
        <w:ind w:hanging="382"/>
        <w:rPr>
          <w:b/>
        </w:rPr>
      </w:pPr>
      <w:r w:rsidRPr="00053428">
        <w:rPr>
          <w:b/>
        </w:rPr>
        <w:t>İki hükümeti barıştırmak için</w:t>
      </w:r>
    </w:p>
    <w:p w:rsidR="00D81513" w:rsidRPr="00053428" w:rsidRDefault="00D81513" w:rsidP="00E632DB">
      <w:pPr>
        <w:pStyle w:val="ListParagraph"/>
        <w:numPr>
          <w:ilvl w:val="0"/>
          <w:numId w:val="9"/>
        </w:numPr>
        <w:rPr>
          <w:b/>
        </w:rPr>
      </w:pPr>
      <w:r w:rsidRPr="00053428">
        <w:rPr>
          <w:b/>
        </w:rPr>
        <w:t>Aralarında ikilik çıkarmak için</w:t>
      </w:r>
    </w:p>
    <w:p w:rsidR="00D81513" w:rsidRPr="00053428" w:rsidRDefault="00D81513" w:rsidP="00E632DB">
      <w:pPr>
        <w:pStyle w:val="ListParagraph"/>
        <w:numPr>
          <w:ilvl w:val="0"/>
          <w:numId w:val="9"/>
        </w:numPr>
        <w:rPr>
          <w:b/>
        </w:rPr>
      </w:pPr>
      <w:r w:rsidRPr="00053428">
        <w:rPr>
          <w:b/>
        </w:rPr>
        <w:t>İkisinin de fikrini almak için</w:t>
      </w:r>
    </w:p>
    <w:p w:rsidR="00D81513" w:rsidRPr="00053428" w:rsidRDefault="00D81513" w:rsidP="00E632DB">
      <w:pPr>
        <w:pStyle w:val="ListParagraph"/>
        <w:numPr>
          <w:ilvl w:val="0"/>
          <w:numId w:val="9"/>
        </w:numPr>
        <w:rPr>
          <w:b/>
        </w:rPr>
      </w:pPr>
      <w:r w:rsidRPr="00053428">
        <w:rPr>
          <w:b/>
        </w:rPr>
        <w:t>Osmanlı devleti imparatorluk olduğu için</w:t>
      </w:r>
    </w:p>
    <w:p w:rsidR="00D81513" w:rsidRPr="00053428" w:rsidRDefault="00D81513" w:rsidP="004110E3">
      <w:pPr>
        <w:pStyle w:val="ListParagraph"/>
        <w:ind w:left="1800"/>
        <w:rPr>
          <w:b/>
        </w:rPr>
      </w:pPr>
    </w:p>
    <w:p w:rsidR="00D81513" w:rsidRPr="00053428" w:rsidRDefault="00D81513" w:rsidP="004110E3">
      <w:pPr>
        <w:pStyle w:val="ListParagraph"/>
        <w:ind w:left="1800"/>
        <w:rPr>
          <w:b/>
        </w:rPr>
      </w:pPr>
    </w:p>
    <w:p w:rsidR="00D81513" w:rsidRPr="00053428" w:rsidRDefault="00D81513" w:rsidP="00E632DB">
      <w:pPr>
        <w:pStyle w:val="ListParagraph"/>
        <w:numPr>
          <w:ilvl w:val="0"/>
          <w:numId w:val="1"/>
        </w:numPr>
        <w:rPr>
          <w:b/>
        </w:rPr>
      </w:pPr>
      <w:r w:rsidRPr="00053428">
        <w:rPr>
          <w:b/>
        </w:rPr>
        <w:t>Aşağıda verilen ayaklanmalardan hangisi bizzat İstanbul hükümeti tarafından çıkartılmıştır?</w:t>
      </w:r>
    </w:p>
    <w:p w:rsidR="00D81513" w:rsidRPr="00053428" w:rsidRDefault="00D81513" w:rsidP="004110E3">
      <w:pPr>
        <w:pStyle w:val="ListParagraph"/>
        <w:numPr>
          <w:ilvl w:val="0"/>
          <w:numId w:val="10"/>
        </w:numPr>
        <w:rPr>
          <w:b/>
        </w:rPr>
      </w:pPr>
      <w:r w:rsidRPr="00053428">
        <w:rPr>
          <w:b/>
        </w:rPr>
        <w:t>Çerkez Ethem ayaklanması</w:t>
      </w:r>
    </w:p>
    <w:p w:rsidR="00D81513" w:rsidRPr="00053428" w:rsidRDefault="00D81513" w:rsidP="004110E3">
      <w:pPr>
        <w:pStyle w:val="ListParagraph"/>
        <w:numPr>
          <w:ilvl w:val="0"/>
          <w:numId w:val="10"/>
        </w:numPr>
        <w:rPr>
          <w:b/>
        </w:rPr>
      </w:pPr>
      <w:r w:rsidRPr="00053428">
        <w:rPr>
          <w:b/>
        </w:rPr>
        <w:t>Demirci Mehmet efe ayaklanması</w:t>
      </w:r>
    </w:p>
    <w:p w:rsidR="00D81513" w:rsidRPr="00053428" w:rsidRDefault="00D81513" w:rsidP="004110E3">
      <w:pPr>
        <w:pStyle w:val="ListParagraph"/>
        <w:numPr>
          <w:ilvl w:val="0"/>
          <w:numId w:val="10"/>
        </w:numPr>
        <w:rPr>
          <w:b/>
        </w:rPr>
      </w:pPr>
      <w:r w:rsidRPr="00053428">
        <w:rPr>
          <w:b/>
        </w:rPr>
        <w:t>Kuvayı inzibatiye</w:t>
      </w:r>
    </w:p>
    <w:p w:rsidR="00D81513" w:rsidRPr="00053428" w:rsidRDefault="00D81513" w:rsidP="004110E3">
      <w:pPr>
        <w:pStyle w:val="ListParagraph"/>
        <w:numPr>
          <w:ilvl w:val="0"/>
          <w:numId w:val="10"/>
        </w:numPr>
        <w:rPr>
          <w:b/>
        </w:rPr>
      </w:pPr>
      <w:r w:rsidRPr="00053428">
        <w:rPr>
          <w:b/>
        </w:rPr>
        <w:t>Yozgat ayaklanması</w:t>
      </w:r>
    </w:p>
    <w:p w:rsidR="00D81513" w:rsidRPr="00053428" w:rsidRDefault="00D81513" w:rsidP="004110E3">
      <w:pPr>
        <w:pStyle w:val="ListParagraph"/>
        <w:ind w:left="1440"/>
        <w:rPr>
          <w:b/>
        </w:rPr>
      </w:pPr>
    </w:p>
    <w:p w:rsidR="00D81513" w:rsidRPr="00053428" w:rsidRDefault="00D81513" w:rsidP="004110E3">
      <w:pPr>
        <w:pStyle w:val="ListParagraph"/>
        <w:numPr>
          <w:ilvl w:val="0"/>
          <w:numId w:val="1"/>
        </w:numPr>
        <w:rPr>
          <w:b/>
        </w:rPr>
      </w:pPr>
      <w:r w:rsidRPr="00053428">
        <w:rPr>
          <w:b/>
        </w:rPr>
        <w:t>Hangi kongrede temsil heyetindeki üyelerin sayısı 9dan 15e çıkarılmıştır?</w:t>
      </w:r>
    </w:p>
    <w:p w:rsidR="00D81513" w:rsidRPr="00053428" w:rsidRDefault="00D81513" w:rsidP="004110E3">
      <w:pPr>
        <w:pStyle w:val="ListParagraph"/>
        <w:numPr>
          <w:ilvl w:val="0"/>
          <w:numId w:val="11"/>
        </w:numPr>
        <w:rPr>
          <w:b/>
        </w:rPr>
      </w:pPr>
      <w:r w:rsidRPr="00053428">
        <w:rPr>
          <w:b/>
        </w:rPr>
        <w:t>Havza kongresi</w:t>
      </w:r>
    </w:p>
    <w:p w:rsidR="00D81513" w:rsidRPr="00053428" w:rsidRDefault="00D81513" w:rsidP="004110E3">
      <w:pPr>
        <w:pStyle w:val="ListParagraph"/>
        <w:numPr>
          <w:ilvl w:val="0"/>
          <w:numId w:val="11"/>
        </w:numPr>
        <w:rPr>
          <w:b/>
        </w:rPr>
      </w:pPr>
      <w:r w:rsidRPr="00053428">
        <w:rPr>
          <w:b/>
        </w:rPr>
        <w:t>Balıkesir kongresi</w:t>
      </w:r>
    </w:p>
    <w:p w:rsidR="00D81513" w:rsidRPr="00053428" w:rsidRDefault="00D81513" w:rsidP="004110E3">
      <w:pPr>
        <w:pStyle w:val="ListParagraph"/>
        <w:numPr>
          <w:ilvl w:val="0"/>
          <w:numId w:val="11"/>
        </w:numPr>
        <w:rPr>
          <w:b/>
        </w:rPr>
      </w:pPr>
      <w:r w:rsidRPr="00053428">
        <w:rPr>
          <w:b/>
        </w:rPr>
        <w:t>Amasya kongresi</w:t>
      </w:r>
    </w:p>
    <w:p w:rsidR="00D81513" w:rsidRPr="00053428" w:rsidRDefault="00D81513" w:rsidP="004110E3">
      <w:pPr>
        <w:pStyle w:val="ListParagraph"/>
        <w:numPr>
          <w:ilvl w:val="0"/>
          <w:numId w:val="11"/>
        </w:numPr>
        <w:rPr>
          <w:b/>
        </w:rPr>
      </w:pPr>
      <w:r w:rsidRPr="00053428">
        <w:rPr>
          <w:b/>
        </w:rPr>
        <w:t>Sivas kongresi</w:t>
      </w:r>
    </w:p>
    <w:p w:rsidR="00D81513" w:rsidRPr="00053428" w:rsidRDefault="00D81513" w:rsidP="004110E3">
      <w:pPr>
        <w:pStyle w:val="ListParagraph"/>
        <w:ind w:left="1440"/>
        <w:rPr>
          <w:b/>
        </w:rPr>
      </w:pPr>
    </w:p>
    <w:p w:rsidR="00D81513" w:rsidRPr="00053428" w:rsidRDefault="00D81513" w:rsidP="004110E3">
      <w:pPr>
        <w:pStyle w:val="ListParagraph"/>
        <w:numPr>
          <w:ilvl w:val="0"/>
          <w:numId w:val="1"/>
        </w:numPr>
        <w:rPr>
          <w:b/>
        </w:rPr>
      </w:pPr>
      <w:r w:rsidRPr="00053428">
        <w:rPr>
          <w:b/>
        </w:rPr>
        <w:t>Aşağıdaki antlaşmalardan hangisi I. Dünya savaşı sonucunda imzalanan ateşkes antlaşmalarından birisi değildir?</w:t>
      </w:r>
    </w:p>
    <w:p w:rsidR="00D81513" w:rsidRPr="00053428" w:rsidRDefault="00D81513" w:rsidP="004110E3">
      <w:pPr>
        <w:pStyle w:val="ListParagraph"/>
        <w:numPr>
          <w:ilvl w:val="0"/>
          <w:numId w:val="12"/>
        </w:numPr>
        <w:rPr>
          <w:b/>
        </w:rPr>
      </w:pPr>
      <w:r w:rsidRPr="00053428">
        <w:rPr>
          <w:b/>
        </w:rPr>
        <w:t>Sofya</w:t>
      </w:r>
    </w:p>
    <w:p w:rsidR="00D81513" w:rsidRPr="00053428" w:rsidRDefault="00D81513" w:rsidP="004110E3">
      <w:pPr>
        <w:pStyle w:val="ListParagraph"/>
        <w:numPr>
          <w:ilvl w:val="0"/>
          <w:numId w:val="12"/>
        </w:numPr>
        <w:rPr>
          <w:b/>
        </w:rPr>
      </w:pPr>
      <w:r w:rsidRPr="00053428">
        <w:rPr>
          <w:b/>
        </w:rPr>
        <w:t>Rethondes</w:t>
      </w:r>
    </w:p>
    <w:p w:rsidR="00D81513" w:rsidRPr="00053428" w:rsidRDefault="00D81513" w:rsidP="004110E3">
      <w:pPr>
        <w:pStyle w:val="ListParagraph"/>
        <w:numPr>
          <w:ilvl w:val="0"/>
          <w:numId w:val="12"/>
        </w:numPr>
        <w:rPr>
          <w:b/>
        </w:rPr>
      </w:pPr>
      <w:r w:rsidRPr="00053428">
        <w:rPr>
          <w:b/>
        </w:rPr>
        <w:t>Triyanon</w:t>
      </w:r>
    </w:p>
    <w:p w:rsidR="00D81513" w:rsidRPr="00053428" w:rsidRDefault="00D81513" w:rsidP="004110E3">
      <w:pPr>
        <w:pStyle w:val="ListParagraph"/>
        <w:numPr>
          <w:ilvl w:val="0"/>
          <w:numId w:val="12"/>
        </w:numPr>
        <w:rPr>
          <w:b/>
        </w:rPr>
      </w:pPr>
      <w:r w:rsidRPr="00053428">
        <w:rPr>
          <w:b/>
        </w:rPr>
        <w:t>Versay</w:t>
      </w:r>
    </w:p>
    <w:p w:rsidR="00D81513" w:rsidRPr="00053428" w:rsidRDefault="00D81513" w:rsidP="004110E3">
      <w:pPr>
        <w:rPr>
          <w:b/>
        </w:rPr>
      </w:pPr>
      <w:r w:rsidRPr="00053428">
        <w:rPr>
          <w:b/>
        </w:rPr>
        <w:t>Aşağıda verilen cümlelerden doğru olanların yanına D yanlış olanların yanına ise Y harfi yazınız.</w:t>
      </w:r>
    </w:p>
    <w:p w:rsidR="00D81513" w:rsidRPr="00053428" w:rsidRDefault="00D81513" w:rsidP="004110E3">
      <w:pPr>
        <w:rPr>
          <w:b/>
        </w:rPr>
      </w:pPr>
      <w:r w:rsidRPr="00053428">
        <w:rPr>
          <w:b/>
        </w:rPr>
        <w:t>(</w:t>
      </w:r>
      <w:r>
        <w:rPr>
          <w:b/>
        </w:rPr>
        <w:t>y</w:t>
      </w:r>
      <w:r w:rsidRPr="00053428">
        <w:rPr>
          <w:b/>
        </w:rPr>
        <w:t>…)  Wilson ilkeleri itilaf devletlerinin çıkarlarına kesinlikle uygun düşüyordu.</w:t>
      </w:r>
    </w:p>
    <w:p w:rsidR="00D81513" w:rsidRPr="00053428" w:rsidRDefault="00D81513" w:rsidP="004110E3">
      <w:pPr>
        <w:rPr>
          <w:b/>
        </w:rPr>
      </w:pPr>
      <w:r w:rsidRPr="00053428">
        <w:rPr>
          <w:b/>
        </w:rPr>
        <w:t>(</w:t>
      </w:r>
      <w:r>
        <w:rPr>
          <w:b/>
        </w:rPr>
        <w:t>d</w:t>
      </w:r>
      <w:r w:rsidRPr="00053428">
        <w:rPr>
          <w:b/>
        </w:rPr>
        <w:t>…)  Makedonya cephesi müttefiklerimize yardım için açtığımız bir cephedir.</w:t>
      </w:r>
    </w:p>
    <w:p w:rsidR="00D81513" w:rsidRPr="00053428" w:rsidRDefault="00D81513" w:rsidP="004110E3">
      <w:pPr>
        <w:rPr>
          <w:b/>
        </w:rPr>
      </w:pPr>
      <w:r w:rsidRPr="00053428">
        <w:rPr>
          <w:b/>
        </w:rPr>
        <w:t>(</w:t>
      </w:r>
      <w:r>
        <w:rPr>
          <w:b/>
        </w:rPr>
        <w:t>y</w:t>
      </w:r>
      <w:r w:rsidRPr="00053428">
        <w:rPr>
          <w:b/>
        </w:rPr>
        <w:t>…)  Osmanlı devleti goben ve breslav isimli gemilerin isimlerini yağız ve misilli olarak değiştirmiştir.</w:t>
      </w:r>
    </w:p>
    <w:p w:rsidR="00D81513" w:rsidRPr="00053428" w:rsidRDefault="00D81513" w:rsidP="004110E3">
      <w:pPr>
        <w:rPr>
          <w:b/>
        </w:rPr>
      </w:pPr>
      <w:r w:rsidRPr="00053428">
        <w:rPr>
          <w:b/>
        </w:rPr>
        <w:t>(…</w:t>
      </w:r>
      <w:r>
        <w:rPr>
          <w:b/>
        </w:rPr>
        <w:t>d</w:t>
      </w:r>
      <w:r w:rsidRPr="00053428">
        <w:rPr>
          <w:b/>
        </w:rPr>
        <w:t>)  Atatürk ölen kardeşleri ile birlikte 7 kardeştir.</w:t>
      </w:r>
    </w:p>
    <w:p w:rsidR="00D81513" w:rsidRPr="00053428" w:rsidRDefault="00D81513" w:rsidP="004110E3">
      <w:pPr>
        <w:rPr>
          <w:b/>
        </w:rPr>
      </w:pPr>
      <w:r w:rsidRPr="00053428">
        <w:rPr>
          <w:b/>
        </w:rPr>
        <w:t>(</w:t>
      </w:r>
      <w:r>
        <w:rPr>
          <w:b/>
        </w:rPr>
        <w:t>d</w:t>
      </w:r>
      <w:r w:rsidRPr="00053428">
        <w:rPr>
          <w:b/>
        </w:rPr>
        <w:t>…)  vatan ve hürriyet cemiyetinin kurucusu Atatürk’tür</w:t>
      </w:r>
    </w:p>
    <w:p w:rsidR="00D81513" w:rsidRPr="00053428" w:rsidRDefault="00D81513" w:rsidP="00EC2460">
      <w:pPr>
        <w:rPr>
          <w:b/>
        </w:rPr>
      </w:pPr>
      <w:r w:rsidRPr="00053428">
        <w:rPr>
          <w:b/>
        </w:rPr>
        <w:t>Aşağıdaki klasik soruların cevaplarını altlarına yazınız.</w:t>
      </w:r>
    </w:p>
    <w:p w:rsidR="00D81513" w:rsidRPr="00053428" w:rsidRDefault="00D81513" w:rsidP="00EC2460">
      <w:pPr>
        <w:pStyle w:val="ListParagraph"/>
        <w:numPr>
          <w:ilvl w:val="0"/>
          <w:numId w:val="13"/>
        </w:numPr>
        <w:rPr>
          <w:b/>
        </w:rPr>
      </w:pPr>
      <w:r w:rsidRPr="00053428">
        <w:rPr>
          <w:b/>
        </w:rPr>
        <w:t>Mustafa kemal ilk olarak hangi kongreye sivil olarak katılmıştır, peki sivil katılmasının sebebi nedir açıklayınız.</w:t>
      </w:r>
    </w:p>
    <w:p w:rsidR="00D81513" w:rsidRPr="00053428" w:rsidRDefault="00D81513" w:rsidP="00EC2460">
      <w:pPr>
        <w:rPr>
          <w:b/>
        </w:rPr>
      </w:pPr>
    </w:p>
    <w:p w:rsidR="00D81513" w:rsidRPr="00053428" w:rsidRDefault="00D81513" w:rsidP="00EC2460">
      <w:pPr>
        <w:pStyle w:val="ListParagraph"/>
        <w:numPr>
          <w:ilvl w:val="0"/>
          <w:numId w:val="13"/>
        </w:numPr>
        <w:rPr>
          <w:b/>
        </w:rPr>
      </w:pPr>
      <w:r w:rsidRPr="00053428">
        <w:rPr>
          <w:b/>
        </w:rPr>
        <w:t>Atatürk’ün fikir hayatında etkili olan 4 şehri yazınız.</w:t>
      </w:r>
    </w:p>
    <w:p w:rsidR="00D81513" w:rsidRPr="00053428" w:rsidRDefault="00D81513" w:rsidP="00EC2460">
      <w:pPr>
        <w:rPr>
          <w:b/>
        </w:rPr>
      </w:pPr>
    </w:p>
    <w:p w:rsidR="00D81513" w:rsidRPr="00053428" w:rsidRDefault="00D81513" w:rsidP="00EC2460">
      <w:pPr>
        <w:pStyle w:val="ListParagraph"/>
        <w:numPr>
          <w:ilvl w:val="0"/>
          <w:numId w:val="13"/>
        </w:numPr>
        <w:rPr>
          <w:b/>
        </w:rPr>
      </w:pPr>
      <w:r w:rsidRPr="00053428">
        <w:rPr>
          <w:b/>
        </w:rPr>
        <w:t>I. Dünya savaşının genel sebeplerini yazınız.</w:t>
      </w:r>
    </w:p>
    <w:p w:rsidR="00D81513" w:rsidRPr="00053428" w:rsidRDefault="00D81513" w:rsidP="00EC2460">
      <w:pPr>
        <w:rPr>
          <w:b/>
        </w:rPr>
      </w:pPr>
    </w:p>
    <w:p w:rsidR="00D81513" w:rsidRPr="00053428" w:rsidRDefault="00D81513" w:rsidP="00323776">
      <w:pPr>
        <w:pStyle w:val="ListParagraph"/>
        <w:numPr>
          <w:ilvl w:val="0"/>
          <w:numId w:val="13"/>
        </w:numPr>
        <w:rPr>
          <w:b/>
        </w:rPr>
      </w:pPr>
      <w:r w:rsidRPr="00053428">
        <w:rPr>
          <w:b/>
        </w:rPr>
        <w:t>I. Dünya savaşının özel sebeplerini yazınız.</w:t>
      </w:r>
    </w:p>
    <w:p w:rsidR="00D81513" w:rsidRPr="00053428" w:rsidRDefault="00D81513" w:rsidP="00323776">
      <w:pPr>
        <w:pStyle w:val="ListParagraph"/>
        <w:rPr>
          <w:b/>
        </w:rPr>
      </w:pPr>
    </w:p>
    <w:p w:rsidR="00D81513" w:rsidRPr="00053428" w:rsidRDefault="00D81513" w:rsidP="00EC2460">
      <w:pPr>
        <w:pStyle w:val="ListParagraph"/>
        <w:rPr>
          <w:b/>
        </w:rPr>
      </w:pPr>
    </w:p>
    <w:p w:rsidR="00D81513" w:rsidRPr="00053428" w:rsidRDefault="00D81513" w:rsidP="004110E3">
      <w:pPr>
        <w:pStyle w:val="ListParagraph"/>
        <w:numPr>
          <w:ilvl w:val="0"/>
          <w:numId w:val="13"/>
        </w:numPr>
        <w:rPr>
          <w:b/>
        </w:rPr>
      </w:pPr>
      <w:r w:rsidRPr="00053428">
        <w:rPr>
          <w:b/>
        </w:rPr>
        <w:t>İtilaf devletlerinin Yunanistan’dan uzaklaşmasının en önemli sebebi nedir?</w:t>
      </w:r>
      <w:bookmarkStart w:id="0" w:name="_GoBack"/>
      <w:bookmarkEnd w:id="0"/>
    </w:p>
    <w:p w:rsidR="00D81513" w:rsidRPr="00053428" w:rsidRDefault="00D81513" w:rsidP="00E632DB">
      <w:pPr>
        <w:ind w:left="1080"/>
        <w:rPr>
          <w:b/>
        </w:rPr>
      </w:pPr>
      <w:hyperlink r:id="rId5" w:history="1">
        <w:r w:rsidRPr="00C17003">
          <w:rPr>
            <w:rStyle w:val="Hyperlink"/>
            <w:sz w:val="40"/>
            <w:szCs w:val="40"/>
          </w:rPr>
          <w:t>www.sorubak.com</w:t>
        </w:r>
      </w:hyperlink>
    </w:p>
    <w:p w:rsidR="00D81513" w:rsidRPr="00053428" w:rsidRDefault="00D81513" w:rsidP="00E83707">
      <w:pPr>
        <w:jc w:val="center"/>
        <w:rPr>
          <w:b/>
        </w:rPr>
      </w:pPr>
      <w:r>
        <w:rPr>
          <w:b/>
        </w:rPr>
        <w:t>Alıntı…</w:t>
      </w:r>
    </w:p>
    <w:sectPr w:rsidR="00D81513" w:rsidRPr="00053428" w:rsidSect="008D0702">
      <w:pgSz w:w="11906" w:h="16838" w:code="9"/>
      <w:pgMar w:top="567" w:right="567" w:bottom="828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8B451D"/>
    <w:multiLevelType w:val="hybridMultilevel"/>
    <w:tmpl w:val="6CF676B4"/>
    <w:lvl w:ilvl="0" w:tplc="041F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">
    <w:nsid w:val="0FAE319F"/>
    <w:multiLevelType w:val="hybridMultilevel"/>
    <w:tmpl w:val="CBC6E444"/>
    <w:lvl w:ilvl="0" w:tplc="041F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">
    <w:nsid w:val="1348590B"/>
    <w:multiLevelType w:val="hybridMultilevel"/>
    <w:tmpl w:val="770C7B4C"/>
    <w:lvl w:ilvl="0" w:tplc="041F0011">
      <w:start w:val="1"/>
      <w:numFmt w:val="decimal"/>
      <w:lvlText w:val="%1)"/>
      <w:lvlJc w:val="left"/>
      <w:pPr>
        <w:ind w:left="144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">
    <w:nsid w:val="18F94428"/>
    <w:multiLevelType w:val="hybridMultilevel"/>
    <w:tmpl w:val="CE226F0C"/>
    <w:lvl w:ilvl="0" w:tplc="041F0017">
      <w:start w:val="1"/>
      <w:numFmt w:val="lowerLetter"/>
      <w:lvlText w:val="%1)"/>
      <w:lvlJc w:val="left"/>
      <w:pPr>
        <w:ind w:left="180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4">
    <w:nsid w:val="24783E34"/>
    <w:multiLevelType w:val="hybridMultilevel"/>
    <w:tmpl w:val="295E6894"/>
    <w:lvl w:ilvl="0" w:tplc="041F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5">
    <w:nsid w:val="24E353C0"/>
    <w:multiLevelType w:val="hybridMultilevel"/>
    <w:tmpl w:val="4E4E9F50"/>
    <w:lvl w:ilvl="0" w:tplc="041F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6">
    <w:nsid w:val="4B030395"/>
    <w:multiLevelType w:val="hybridMultilevel"/>
    <w:tmpl w:val="A9AA62EA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54993D70"/>
    <w:multiLevelType w:val="hybridMultilevel"/>
    <w:tmpl w:val="679E9CB6"/>
    <w:lvl w:ilvl="0" w:tplc="041F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8">
    <w:nsid w:val="56E31D8E"/>
    <w:multiLevelType w:val="hybridMultilevel"/>
    <w:tmpl w:val="E9DEA442"/>
    <w:lvl w:ilvl="0" w:tplc="041F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9">
    <w:nsid w:val="5A72042D"/>
    <w:multiLevelType w:val="hybridMultilevel"/>
    <w:tmpl w:val="ABCE7842"/>
    <w:lvl w:ilvl="0" w:tplc="041F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0">
    <w:nsid w:val="656F3177"/>
    <w:multiLevelType w:val="hybridMultilevel"/>
    <w:tmpl w:val="C5D88B32"/>
    <w:lvl w:ilvl="0" w:tplc="041F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1">
    <w:nsid w:val="68710F97"/>
    <w:multiLevelType w:val="hybridMultilevel"/>
    <w:tmpl w:val="B22A90DA"/>
    <w:lvl w:ilvl="0" w:tplc="041F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2">
    <w:nsid w:val="74790AC8"/>
    <w:multiLevelType w:val="hybridMultilevel"/>
    <w:tmpl w:val="B1360DB8"/>
    <w:lvl w:ilvl="0" w:tplc="041F0017">
      <w:start w:val="1"/>
      <w:numFmt w:val="lowerLetter"/>
      <w:lvlText w:val="%1)"/>
      <w:lvlJc w:val="left"/>
      <w:pPr>
        <w:ind w:left="108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6"/>
  </w:num>
  <w:num w:numId="2">
    <w:abstractNumId w:val="10"/>
  </w:num>
  <w:num w:numId="3">
    <w:abstractNumId w:val="4"/>
  </w:num>
  <w:num w:numId="4">
    <w:abstractNumId w:val="11"/>
  </w:num>
  <w:num w:numId="5">
    <w:abstractNumId w:val="1"/>
  </w:num>
  <w:num w:numId="6">
    <w:abstractNumId w:val="7"/>
  </w:num>
  <w:num w:numId="7">
    <w:abstractNumId w:val="0"/>
  </w:num>
  <w:num w:numId="8">
    <w:abstractNumId w:val="12"/>
  </w:num>
  <w:num w:numId="9">
    <w:abstractNumId w:val="3"/>
  </w:num>
  <w:num w:numId="10">
    <w:abstractNumId w:val="8"/>
  </w:num>
  <w:num w:numId="11">
    <w:abstractNumId w:val="9"/>
  </w:num>
  <w:num w:numId="12">
    <w:abstractNumId w:val="5"/>
  </w:num>
  <w:num w:numId="1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C4BE5"/>
    <w:rsid w:val="00053428"/>
    <w:rsid w:val="00271B78"/>
    <w:rsid w:val="00323776"/>
    <w:rsid w:val="004110E3"/>
    <w:rsid w:val="004174A5"/>
    <w:rsid w:val="004C7DE4"/>
    <w:rsid w:val="004E7FEE"/>
    <w:rsid w:val="005D3D34"/>
    <w:rsid w:val="008469D8"/>
    <w:rsid w:val="008D0702"/>
    <w:rsid w:val="009C42BE"/>
    <w:rsid w:val="00C17003"/>
    <w:rsid w:val="00D81513"/>
    <w:rsid w:val="00E632DB"/>
    <w:rsid w:val="00E83707"/>
    <w:rsid w:val="00EC2460"/>
    <w:rsid w:val="00F23E6C"/>
    <w:rsid w:val="00FC4B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3D34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E83707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8469D8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51</TotalTime>
  <Pages>2</Pages>
  <Words>404</Words>
  <Characters>2309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Casper</dc:creator>
  <cp:keywords/>
  <dc:description/>
  <cp:lastModifiedBy>edanur</cp:lastModifiedBy>
  <cp:revision>10</cp:revision>
  <dcterms:created xsi:type="dcterms:W3CDTF">2013-01-09T13:20:00Z</dcterms:created>
  <dcterms:modified xsi:type="dcterms:W3CDTF">2013-01-26T11:06:00Z</dcterms:modified>
</cp:coreProperties>
</file>