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EED" w:rsidRPr="006C046E" w:rsidRDefault="00481EED" w:rsidP="00463E90">
      <w:pPr>
        <w:pStyle w:val="NoSpacing"/>
        <w:rPr>
          <w:rStyle w:val="SubtleReference"/>
        </w:rPr>
      </w:pPr>
      <w:r w:rsidRPr="006C046E">
        <w:rPr>
          <w:rStyle w:val="SubtleReference"/>
        </w:rPr>
        <w:t xml:space="preserve">                              İnkilap tarihi ve atatürk</w:t>
      </w:r>
      <w:r>
        <w:rPr>
          <w:rStyle w:val="SubtleReference"/>
        </w:rPr>
        <w:t xml:space="preserve">çülük 1.Dönem 2. Yazılı </w:t>
      </w:r>
    </w:p>
    <w:p w:rsidR="00481EED" w:rsidRDefault="00481EED" w:rsidP="00B505B8">
      <w:pPr>
        <w:pStyle w:val="NoSpacing"/>
        <w:rPr>
          <w:rStyle w:val="IntenseEmphasis"/>
        </w:rPr>
      </w:pPr>
      <w:r w:rsidRPr="00B505B8">
        <w:rPr>
          <w:rStyle w:val="IntenseEmphasis"/>
        </w:rPr>
        <w:t>1.Mondros ateşkes anlaşmasının 7 ve 24 maddelerini yazınız.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7=itilaf dvletlerini tehtid edici bir unsur olduğunda bu bölgeler işgal edilecek.</w:t>
      </w:r>
    </w:p>
    <w:p w:rsidR="00481EED" w:rsidRPr="00463E90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24=Doğudaki altı ilde karışıklık çıkarsa bu topraklar işgal edilecek</w:t>
      </w:r>
    </w:p>
    <w:p w:rsidR="00481EED" w:rsidRDefault="00481EED" w:rsidP="00B505B8">
      <w:pPr>
        <w:pStyle w:val="NoSpacing"/>
        <w:rPr>
          <w:rStyle w:val="IntenseEmphasis"/>
        </w:rPr>
      </w:pPr>
      <w:r w:rsidRPr="00B505B8">
        <w:rPr>
          <w:rStyle w:val="IntenseEmphasis"/>
        </w:rPr>
        <w:t>2.1.Dünya savaşının genel ve özel nedenlerini yazınız.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Genel=Hammadde ve Pazar arayışı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 xml:space="preserve">Silahlanma 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Bloklaşma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Fransız ihtilali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Özel=macaristan prensinin sırplar tarafından öldürülmesi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Avusturya rusya arasındaki balkan sorunu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Fransa almanya arasındaki sorunlar</w:t>
      </w:r>
    </w:p>
    <w:p w:rsidR="00481EED" w:rsidRPr="00463E90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Amerika birleşik devletlerinin dünya siyasetinde  etkin olmak istemesi</w:t>
      </w:r>
    </w:p>
    <w:p w:rsidR="00481EED" w:rsidRDefault="00481EED" w:rsidP="00B505B8">
      <w:pPr>
        <w:pStyle w:val="NoSpacing"/>
        <w:rPr>
          <w:rStyle w:val="IntenseEmphasis"/>
        </w:rPr>
      </w:pPr>
      <w:r w:rsidRPr="00B505B8">
        <w:rPr>
          <w:rStyle w:val="IntenseEmphasis"/>
        </w:rPr>
        <w:t>3.Kuvayi milliye nedir yazınız.</w:t>
      </w:r>
    </w:p>
    <w:p w:rsidR="00481EED" w:rsidRPr="00463E90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Mondros ateşkes antlaşmasından sonra halkı işgallere karşı kurduğu birliklerdir.</w:t>
      </w:r>
    </w:p>
    <w:p w:rsidR="00481EED" w:rsidRDefault="00481EED" w:rsidP="00B505B8">
      <w:pPr>
        <w:pStyle w:val="NoSpacing"/>
        <w:rPr>
          <w:rStyle w:val="IntenseEmphasis"/>
        </w:rPr>
      </w:pPr>
      <w:r w:rsidRPr="00B505B8">
        <w:rPr>
          <w:rStyle w:val="IntenseEmphasis"/>
        </w:rPr>
        <w:t>4.Amasya genelgesinden 5 tane yazınız.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Milletin istikbalini milletin azim ve kararı kurtaracaktır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Her ilden 3 kişilik temsil heyeti seçilecek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Silah ve cephane teslim edilmeyecek</w:t>
      </w:r>
    </w:p>
    <w:p w:rsidR="00481EED" w:rsidRPr="00463E90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Anadolunun güvenilir yeri olan sivasta kongre toplanacak</w:t>
      </w:r>
    </w:p>
    <w:p w:rsidR="00481EED" w:rsidRDefault="00481EED" w:rsidP="00B505B8">
      <w:pPr>
        <w:pStyle w:val="NoSpacing"/>
        <w:rPr>
          <w:rStyle w:val="IntenseEmphasis"/>
        </w:rPr>
      </w:pPr>
      <w:r w:rsidRPr="00B505B8">
        <w:rPr>
          <w:rStyle w:val="IntenseEmphasis"/>
        </w:rPr>
        <w:t xml:space="preserve">5. </w:t>
      </w:r>
      <w:r>
        <w:rPr>
          <w:rStyle w:val="IntenseEmphasis"/>
        </w:rPr>
        <w:t>Erzurum kongresinin önemini,toplanma şeklini ve aldığı kararlarını yazınız.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Milli sınır kavramı ilk defa çıkmıştır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Manda ve himaye reddedilmiştir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Doğu anadolu müdafai hukuk cemiyeti toplamıştır.</w:t>
      </w:r>
    </w:p>
    <w:p w:rsidR="00481EED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Toplanma şekli bakımından bölgeseldir aldığı kararlar bakımından ulusaldır.</w:t>
      </w:r>
    </w:p>
    <w:p w:rsidR="00481EED" w:rsidRPr="00463E90" w:rsidRDefault="00481EED" w:rsidP="00463E90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6.Balıkesir alaşehir kongresinin maddelerini yazınız.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 xml:space="preserve">Bölgeseldir 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Yunanlılara karşı kurulmuştur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Padişaha bağlılık bildirilmiştir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Atatürk katılmamıştır</w:t>
      </w:r>
    </w:p>
    <w:p w:rsidR="00481EED" w:rsidRPr="000D447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Batı cephesinin temelleri atılmıştır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7.Sivas kongresinin toplanması ve aldığı kararları istanbul hükümetinin çalışmalarını ve maddelerini yazınız.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Sivas kongresi toplanma ve aldığı kararlar bakımından ulusaldır.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İstanbul hükümetinin çalışmaları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 xml:space="preserve">Kongre dağıtılacak 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 xml:space="preserve">Kongreye katılanlar tutuklanacak 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Ali galip kongreyi basacak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Maddeleri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Manda ve himaye kesin olarak reddedildi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Müdafai hukuk cemiyeti anadolu rumeli mhc olarak birleştirildi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Temsil heyeti ali fuat paşayı batıya komutan olarak atadı</w:t>
      </w:r>
    </w:p>
    <w:p w:rsidR="00481EED" w:rsidRPr="000D447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İradei milliye gazetesi çıkarıldı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8.Amasya görüşmesinin önemini yazınız.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9.Mustafa kemalin istanbula giden vekillerden isteklerini yazınız.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Musatafa kemali kongre başkanı seçin</w:t>
      </w:r>
    </w:p>
    <w:p w:rsidR="00481EE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Kongre kararlarını kabul etsin</w:t>
      </w:r>
    </w:p>
    <w:p w:rsidR="00481EED" w:rsidRPr="000D447D" w:rsidRDefault="00481EED" w:rsidP="000D447D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Mudafai hukuk grubu kurun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10.Misaki milliye kararlarından 5 tane yazınız</w:t>
      </w:r>
    </w:p>
    <w:p w:rsidR="00481EED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Milli sınırlar içinden vatan bütündür bölünemez</w:t>
      </w:r>
    </w:p>
    <w:p w:rsidR="00481EED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Kapitilasyonlar kaldırılacak</w:t>
      </w:r>
    </w:p>
    <w:p w:rsidR="00481EED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Araplar kendi geleceğini kendisi belirleyecek</w:t>
      </w:r>
    </w:p>
    <w:p w:rsidR="00481EED" w:rsidRPr="001834A8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İngilterenin osmanlıya tepkisi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11.Türkiye devletinin ilk anayasasında 5tane madde yazınız</w:t>
      </w:r>
    </w:p>
    <w:p w:rsidR="00481EED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Egemenlik kayıtsız şartsız milletindir</w:t>
      </w:r>
    </w:p>
    <w:p w:rsidR="00481EED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 xml:space="preserve">Seçimler 2 yılda bir olacak </w:t>
      </w:r>
    </w:p>
    <w:p w:rsidR="00481EED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Türkiye devletini tbmm yönetecek</w:t>
      </w:r>
    </w:p>
    <w:p w:rsidR="00481EED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Dini kararları meclis alacak</w:t>
      </w:r>
    </w:p>
    <w:p w:rsidR="00481EED" w:rsidRPr="001834A8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Yasama yürütme yargı meclise ait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12.TBMM’özelliklerinden 5 tane yazınız.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Demokratik değildir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Demokratiktir.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 xml:space="preserve">Ulusaldır 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Kurucudur  meclistir</w:t>
      </w:r>
    </w:p>
    <w:p w:rsidR="00481EED" w:rsidRPr="006F385A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Laik değildir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 xml:space="preserve">15.1.İnönü savaşlarını  nedenlerini ve sonuçlarından 5 tane yazınız. 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Tbmm yi dağıtmak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Ankara yı işgal etmek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Sevr antlaşmasını kabul ettirmek</w:t>
      </w:r>
    </w:p>
    <w:p w:rsidR="00481EED" w:rsidRPr="006F385A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Milli mücadeleyi bitirmek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16.Londra konferansının maddelerini yazınız.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ilk söz hakkı istanbul hükümetine verildi</w:t>
      </w:r>
    </w:p>
    <w:p w:rsidR="00481EED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tevfik paşa sözü bekir  samiye bıraktı</w:t>
      </w:r>
    </w:p>
    <w:p w:rsidR="00481EED" w:rsidRPr="006F385A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londra konferansından sonuç çıkmadı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17.Moskova antlşmalarından 5 madde yazınız.</w:t>
      </w:r>
    </w:p>
    <w:p w:rsidR="00481EED" w:rsidRDefault="00481EED" w:rsidP="00D020A7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Birinin tanımadığı antlaşmayı ötekide tanımayacak</w:t>
      </w:r>
    </w:p>
    <w:p w:rsidR="00481EED" w:rsidRDefault="00481EED" w:rsidP="00D020A7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Çarlık rusya ve osmanlı arasındaki antlaşma geçersiz</w:t>
      </w:r>
    </w:p>
    <w:p w:rsidR="00481EED" w:rsidRDefault="00481EED" w:rsidP="00D020A7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Sovyet rusya kapitilasyonları kaldırdı</w:t>
      </w:r>
    </w:p>
    <w:p w:rsidR="00481EED" w:rsidRDefault="00481EED" w:rsidP="00D020A7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Batum gürcistana verildi</w:t>
      </w:r>
    </w:p>
    <w:p w:rsidR="00481EED" w:rsidRPr="00D020A7" w:rsidRDefault="00481EED" w:rsidP="00D020A7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İki devlet geleceğine saygı duyacak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18.Mustafa kemalin sözlerini yazınız.</w:t>
      </w:r>
    </w:p>
    <w:p w:rsidR="00481EED" w:rsidRDefault="00481EED" w:rsidP="00D020A7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Siz orada yalnız düşmanı değil bir milletin markus talihini yendiniz.</w:t>
      </w:r>
    </w:p>
    <w:p w:rsidR="00481EED" w:rsidRPr="00D020A7" w:rsidRDefault="00481EED" w:rsidP="00D020A7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Ben size savaşmayı değil ölmeyi emrediyorum biz ölünceye kadar yerimizi yeni asker ve kamutanlar alacak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19.Tekalifi milliye emirleri nedir yazınız.</w:t>
      </w:r>
    </w:p>
    <w:p w:rsidR="00481EED" w:rsidRPr="006F385A" w:rsidRDefault="00481EED" w:rsidP="006F385A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Ordunun ihtiyaçlarını halktan karşılamak tekalifi milliyedir.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20.Sakarya meydan savaşının sonuçlarından 5 tane yazınız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Tbmm ye ve süzenli orduya olan güven arttı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Mk ye gazi mareşal ünvanı verildi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 xml:space="preserve">Ankara antlaşması yapıldı 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Kars antlaşması yapıldı</w:t>
      </w:r>
    </w:p>
    <w:p w:rsidR="00481EED" w:rsidRPr="00C065F6" w:rsidRDefault="00481EED" w:rsidP="00B505B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Barış konferansları başladı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21.Büyük taaruz savaşının hazırlıklarını yazınız.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Bütün birlikler batı cephesine çağrılıdı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Tekalifi milliye yardımları toplandı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Dışarıdan yardım alındı</w:t>
      </w:r>
    </w:p>
    <w:p w:rsidR="00481EED" w:rsidRPr="00C065F6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Asker kaçakları engellendi</w:t>
      </w: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22.Mudanya antlaşmasının maddelerini yazınız.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Boğazlar doğu trakya ve istanbul 15 gün içerisinde  boşaltılacak 30 gün içinde teslim edilecek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Türk ordusu savunma hattının gerisinde kalacak</w:t>
      </w:r>
    </w:p>
    <w:p w:rsidR="00481EED" w:rsidRPr="00C065F6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2 taraf arasında silahsız bölge olacak</w:t>
      </w:r>
    </w:p>
    <w:p w:rsidR="00481EED" w:rsidRDefault="00481EED" w:rsidP="00B505B8">
      <w:pPr>
        <w:pStyle w:val="NoSpacing"/>
        <w:rPr>
          <w:rStyle w:val="IntenseEmphasis"/>
        </w:rPr>
      </w:pPr>
    </w:p>
    <w:p w:rsidR="00481EED" w:rsidRDefault="00481EED" w:rsidP="00B505B8">
      <w:pPr>
        <w:pStyle w:val="NoSpacing"/>
        <w:rPr>
          <w:rStyle w:val="IntenseEmphasis"/>
        </w:rPr>
      </w:pP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23.Saltanatın kaldırılmasının nedenlerini yazınız.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 xml:space="preserve"> Milli mücadeleye karşıydı.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Kongre kararlarına karşıydı.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Ulusal egemenliğe aykırı.</w:t>
      </w:r>
    </w:p>
    <w:p w:rsidR="00481EED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  <w:b w:val="0"/>
          <w:bCs w:val="0"/>
          <w:i w:val="0"/>
          <w:iCs w:val="0"/>
          <w:color w:val="auto"/>
        </w:rPr>
        <w:t>Lozan konferansı ingiltereyi saltanata çağırdı.</w:t>
      </w:r>
    </w:p>
    <w:p w:rsidR="00481EED" w:rsidRPr="00C065F6" w:rsidRDefault="00481EED" w:rsidP="00C065F6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</w:p>
    <w:p w:rsidR="00481EED" w:rsidRDefault="00481EED" w:rsidP="00B505B8">
      <w:pPr>
        <w:pStyle w:val="NoSpacing"/>
        <w:rPr>
          <w:rStyle w:val="IntenseEmphasis"/>
        </w:rPr>
      </w:pPr>
      <w:r>
        <w:rPr>
          <w:rStyle w:val="IntenseEmphasis"/>
        </w:rPr>
        <w:t>24.Lozon konferansına kim katıldı toplanma nedenini kurulan komisyoları ismet inönünün isteklerini yazınız.</w:t>
      </w:r>
    </w:p>
    <w:p w:rsidR="00481EED" w:rsidRDefault="00481EED" w:rsidP="00B505B8">
      <w:pPr>
        <w:pStyle w:val="NoSpacing"/>
        <w:rPr>
          <w:rStyle w:val="IntenseEmphasis"/>
        </w:rPr>
      </w:pPr>
    </w:p>
    <w:p w:rsidR="00481EED" w:rsidRPr="001834A8" w:rsidRDefault="00481EED" w:rsidP="001834A8">
      <w:pPr>
        <w:pStyle w:val="NoSpacing"/>
        <w:rPr>
          <w:rStyle w:val="IntenseEmphasis"/>
          <w:b w:val="0"/>
          <w:bCs w:val="0"/>
          <w:i w:val="0"/>
          <w:iCs w:val="0"/>
          <w:color w:val="auto"/>
        </w:rPr>
      </w:pPr>
      <w:r>
        <w:rPr>
          <w:rStyle w:val="IntenseEmphasis"/>
        </w:rPr>
        <w:t>25.Batı sınırının çizildiği antlaşma-------</w:t>
      </w:r>
      <w:r w:rsidRPr="006C046E">
        <w:rPr>
          <w:rStyle w:val="IntenseEmphasis"/>
        </w:rPr>
        <w:sym w:font="Wingdings" w:char="F0E0"/>
      </w:r>
      <w:r>
        <w:rPr>
          <w:rStyle w:val="IntenseEmphasis"/>
        </w:rPr>
        <w:t xml:space="preserve"> </w:t>
      </w:r>
      <w:r>
        <w:rPr>
          <w:rStyle w:val="IntenseEmphasis"/>
          <w:color w:val="auto"/>
        </w:rPr>
        <w:t>MUDANYA ANTLAŞMASI</w:t>
      </w:r>
    </w:p>
    <w:p w:rsidR="00481EED" w:rsidRPr="001834A8" w:rsidRDefault="00481EED" w:rsidP="00B505B8">
      <w:pPr>
        <w:pStyle w:val="NoSpacing"/>
        <w:rPr>
          <w:rStyle w:val="IntenseEmphasis"/>
          <w:color w:val="auto"/>
        </w:rPr>
      </w:pPr>
      <w:r>
        <w:rPr>
          <w:rStyle w:val="IntenseEmphasis"/>
        </w:rPr>
        <w:t>Doğu sınırının çizildiği antlaşma-------</w:t>
      </w:r>
      <w:r w:rsidRPr="006C046E">
        <w:rPr>
          <w:rStyle w:val="IntenseEmphasis"/>
        </w:rPr>
        <w:sym w:font="Wingdings" w:char="F0E0"/>
      </w:r>
      <w:r>
        <w:rPr>
          <w:rStyle w:val="IntenseEmphasis"/>
        </w:rPr>
        <w:t xml:space="preserve"> </w:t>
      </w:r>
      <w:r>
        <w:rPr>
          <w:rStyle w:val="IntenseEmphasis"/>
          <w:color w:val="auto"/>
        </w:rPr>
        <w:t>KARS ANTLAŞMASI</w:t>
      </w:r>
    </w:p>
    <w:p w:rsidR="00481EED" w:rsidRPr="001834A8" w:rsidRDefault="00481EED" w:rsidP="00B505B8">
      <w:pPr>
        <w:pStyle w:val="NoSpacing"/>
        <w:rPr>
          <w:rStyle w:val="IntenseEmphasis"/>
          <w:color w:val="auto"/>
        </w:rPr>
      </w:pPr>
      <w:r>
        <w:rPr>
          <w:rStyle w:val="IntenseEmphasis"/>
        </w:rPr>
        <w:t>Güney sınırının çizldiği antlaşma----</w:t>
      </w:r>
      <w:r w:rsidRPr="006C046E">
        <w:rPr>
          <w:rStyle w:val="IntenseEmphasis"/>
        </w:rPr>
        <w:sym w:font="Wingdings" w:char="F0E0"/>
      </w:r>
      <w:r>
        <w:rPr>
          <w:rStyle w:val="IntenseEmphasis"/>
          <w:color w:val="auto"/>
        </w:rPr>
        <w:t>ANKARA ANTLAŞMASI</w:t>
      </w:r>
    </w:p>
    <w:p w:rsidR="00481EED" w:rsidRPr="001834A8" w:rsidRDefault="00481EED" w:rsidP="00B505B8">
      <w:pPr>
        <w:pStyle w:val="NoSpacing"/>
        <w:rPr>
          <w:rStyle w:val="IntenseEmphasis"/>
          <w:color w:val="auto"/>
        </w:rPr>
      </w:pPr>
      <w:r>
        <w:rPr>
          <w:rStyle w:val="IntenseEmphasis"/>
        </w:rPr>
        <w:t>Tbmm yi tanıyan ilk itilaf devleti-------</w:t>
      </w:r>
      <w:r w:rsidRPr="006C046E">
        <w:rPr>
          <w:rStyle w:val="IntenseEmphasis"/>
        </w:rPr>
        <w:sym w:font="Wingdings" w:char="F0E0"/>
      </w:r>
      <w:r>
        <w:rPr>
          <w:rStyle w:val="IntenseEmphasis"/>
          <w:color w:val="auto"/>
        </w:rPr>
        <w:t>FRANSA</w:t>
      </w:r>
    </w:p>
    <w:p w:rsidR="00481EED" w:rsidRPr="001834A8" w:rsidRDefault="00481EED" w:rsidP="00B505B8">
      <w:pPr>
        <w:pStyle w:val="NoSpacing"/>
        <w:rPr>
          <w:rStyle w:val="IntenseEmphasis"/>
          <w:color w:val="auto"/>
        </w:rPr>
      </w:pPr>
      <w:r>
        <w:rPr>
          <w:rStyle w:val="IntenseEmphasis"/>
        </w:rPr>
        <w:t>Tbmm yi tanıyan ilk avrupalı devlet-----</w:t>
      </w:r>
      <w:r w:rsidRPr="006C046E">
        <w:rPr>
          <w:rStyle w:val="IntenseEmphasis"/>
        </w:rPr>
        <w:sym w:font="Wingdings" w:char="F0E0"/>
      </w:r>
      <w:r>
        <w:rPr>
          <w:rStyle w:val="IntenseEmphasis"/>
          <w:color w:val="auto"/>
        </w:rPr>
        <w:t>SOVYET RUSYA</w:t>
      </w:r>
    </w:p>
    <w:p w:rsidR="00481EED" w:rsidRPr="001834A8" w:rsidRDefault="00481EED" w:rsidP="00B505B8">
      <w:pPr>
        <w:pStyle w:val="NoSpacing"/>
        <w:rPr>
          <w:rStyle w:val="IntenseEmphasis"/>
          <w:color w:val="auto"/>
        </w:rPr>
      </w:pPr>
      <w:r>
        <w:rPr>
          <w:rStyle w:val="IntenseEmphasis"/>
        </w:rPr>
        <w:t>Tbmm yi tanıyan ilk islam devleti---------</w:t>
      </w:r>
      <w:r w:rsidRPr="006C046E">
        <w:rPr>
          <w:rStyle w:val="IntenseEmphasis"/>
        </w:rPr>
        <w:sym w:font="Wingdings" w:char="F0E0"/>
      </w:r>
      <w:r>
        <w:rPr>
          <w:rStyle w:val="IntenseEmphasis"/>
          <w:color w:val="auto"/>
        </w:rPr>
        <w:t>AFGANİSTAN</w:t>
      </w:r>
    </w:p>
    <w:p w:rsidR="00481EED" w:rsidRDefault="00481EED" w:rsidP="00B505B8">
      <w:pPr>
        <w:pStyle w:val="NoSpacing"/>
        <w:rPr>
          <w:rStyle w:val="IntenseEmphasis"/>
          <w:color w:val="auto"/>
        </w:rPr>
      </w:pPr>
      <w:r>
        <w:rPr>
          <w:rStyle w:val="IntenseEmphasis"/>
        </w:rPr>
        <w:t>Tbmm yi tanıyan ilk ulus ----------------</w:t>
      </w:r>
      <w:r w:rsidRPr="001834A8">
        <w:rPr>
          <w:rStyle w:val="IntenseEmphasis"/>
        </w:rPr>
        <w:sym w:font="Wingdings" w:char="F0E0"/>
      </w:r>
      <w:r>
        <w:rPr>
          <w:rStyle w:val="IntenseEmphasis"/>
          <w:color w:val="auto"/>
        </w:rPr>
        <w:t>ERMENİLER</w:t>
      </w:r>
    </w:p>
    <w:p w:rsidR="00481EED" w:rsidRPr="001834A8" w:rsidRDefault="00481EED" w:rsidP="00B505B8">
      <w:pPr>
        <w:pStyle w:val="NoSpacing"/>
        <w:rPr>
          <w:rStyle w:val="IntenseEmphasis"/>
          <w:color w:val="auto"/>
        </w:rPr>
      </w:pPr>
      <w:hyperlink r:id="rId4" w:history="1">
        <w:r w:rsidRPr="00FB75FF">
          <w:rPr>
            <w:rStyle w:val="Hyperlink"/>
          </w:rPr>
          <w:t>www.sorubak.com</w:t>
        </w:r>
      </w:hyperlink>
      <w:r>
        <w:rPr>
          <w:rStyle w:val="IntenseEmphasis"/>
          <w:color w:val="auto"/>
        </w:rPr>
        <w:t xml:space="preserve"> </w:t>
      </w:r>
    </w:p>
    <w:sectPr w:rsidR="00481EED" w:rsidRPr="001834A8" w:rsidSect="004A2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5B8"/>
    <w:rsid w:val="00086F78"/>
    <w:rsid w:val="000B389A"/>
    <w:rsid w:val="000D447D"/>
    <w:rsid w:val="001834A8"/>
    <w:rsid w:val="00235843"/>
    <w:rsid w:val="00341F73"/>
    <w:rsid w:val="00463E90"/>
    <w:rsid w:val="00481EED"/>
    <w:rsid w:val="004A2509"/>
    <w:rsid w:val="005E07B1"/>
    <w:rsid w:val="006C046E"/>
    <w:rsid w:val="006F385A"/>
    <w:rsid w:val="00A53A81"/>
    <w:rsid w:val="00AB2F0C"/>
    <w:rsid w:val="00B505B8"/>
    <w:rsid w:val="00C065F6"/>
    <w:rsid w:val="00CC0269"/>
    <w:rsid w:val="00D020A7"/>
    <w:rsid w:val="00F043F0"/>
    <w:rsid w:val="00F14399"/>
    <w:rsid w:val="00F44DF8"/>
    <w:rsid w:val="00FB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50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05B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892D4D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05B8"/>
    <w:rPr>
      <w:rFonts w:ascii="Cambria" w:hAnsi="Cambria" w:cs="Times New Roman"/>
      <w:b/>
      <w:bCs/>
      <w:color w:val="892D4D"/>
      <w:sz w:val="28"/>
      <w:szCs w:val="28"/>
    </w:rPr>
  </w:style>
  <w:style w:type="paragraph" w:styleId="NoSpacing">
    <w:name w:val="No Spacing"/>
    <w:uiPriority w:val="99"/>
    <w:qFormat/>
    <w:rsid w:val="00B505B8"/>
    <w:rPr>
      <w:lang w:eastAsia="en-US"/>
    </w:rPr>
  </w:style>
  <w:style w:type="character" w:styleId="IntenseEmphasis">
    <w:name w:val="Intense Emphasis"/>
    <w:basedOn w:val="DefaultParagraphFont"/>
    <w:uiPriority w:val="99"/>
    <w:qFormat/>
    <w:rsid w:val="00B505B8"/>
    <w:rPr>
      <w:rFonts w:cs="Times New Roman"/>
      <w:b/>
      <w:bCs/>
      <w:i/>
      <w:iCs/>
      <w:color w:val="B83D68"/>
    </w:rPr>
  </w:style>
  <w:style w:type="character" w:styleId="SubtleReference">
    <w:name w:val="Subtle Reference"/>
    <w:basedOn w:val="DefaultParagraphFont"/>
    <w:uiPriority w:val="99"/>
    <w:qFormat/>
    <w:rsid w:val="006C046E"/>
    <w:rPr>
      <w:rFonts w:cs="Times New Roman"/>
      <w:smallCaps/>
      <w:color w:val="AC66BB"/>
      <w:u w:val="single"/>
    </w:rPr>
  </w:style>
  <w:style w:type="character" w:styleId="Hyperlink">
    <w:name w:val="Hyperlink"/>
    <w:basedOn w:val="DefaultParagraphFont"/>
    <w:uiPriority w:val="99"/>
    <w:rsid w:val="00F44D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3</Pages>
  <Words>734</Words>
  <Characters>4189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08.05.2008</dc:creator>
  <cp:keywords>www.sorubak.com</cp:keywords>
  <dc:description>www.sorubak.com</dc:description>
  <cp:lastModifiedBy>edanur</cp:lastModifiedBy>
  <cp:revision>11</cp:revision>
  <dcterms:created xsi:type="dcterms:W3CDTF">2013-01-06T11:56:00Z</dcterms:created>
  <dcterms:modified xsi:type="dcterms:W3CDTF">2013-01-07T15:05:00Z</dcterms:modified>
  <cp:category>www.sorubak.com</cp:category>
</cp:coreProperties>
</file>