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E9D" w:rsidRPr="00E520DA" w:rsidRDefault="008B5E9D" w:rsidP="001C1BCC">
      <w:pPr>
        <w:jc w:val="center"/>
        <w:rPr>
          <w:sz w:val="32"/>
          <w:szCs w:val="32"/>
        </w:rPr>
      </w:pPr>
      <w:r>
        <w:rPr>
          <w:sz w:val="32"/>
          <w:szCs w:val="32"/>
        </w:rPr>
        <w:t>2012-2013 Eğitim-Öğretim Yılı Büyükkılıçlı</w:t>
      </w:r>
      <w:r w:rsidRPr="00E520DA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Orta </w:t>
      </w:r>
      <w:r w:rsidRPr="00E520DA">
        <w:rPr>
          <w:sz w:val="32"/>
          <w:szCs w:val="32"/>
        </w:rPr>
        <w:t>Okulu</w:t>
      </w:r>
    </w:p>
    <w:p w:rsidR="008B5E9D" w:rsidRDefault="008B5E9D" w:rsidP="00DC79F1">
      <w:pPr>
        <w:jc w:val="center"/>
        <w:rPr>
          <w:sz w:val="32"/>
          <w:szCs w:val="32"/>
        </w:rPr>
      </w:pPr>
      <w:r>
        <w:rPr>
          <w:sz w:val="32"/>
          <w:szCs w:val="32"/>
        </w:rPr>
        <w:t>7/A</w:t>
      </w:r>
      <w:r w:rsidRPr="00E520DA">
        <w:rPr>
          <w:sz w:val="32"/>
          <w:szCs w:val="32"/>
        </w:rPr>
        <w:t xml:space="preserve">  Sınıfı Türkçe Dersi I</w:t>
      </w:r>
      <w:r>
        <w:rPr>
          <w:sz w:val="32"/>
          <w:szCs w:val="32"/>
        </w:rPr>
        <w:t>.Dönem II</w:t>
      </w:r>
      <w:r w:rsidRPr="00E520DA">
        <w:rPr>
          <w:sz w:val="32"/>
          <w:szCs w:val="32"/>
        </w:rPr>
        <w:t>.Yazılı Sorularıdır</w:t>
      </w:r>
      <w:r>
        <w:rPr>
          <w:sz w:val="32"/>
          <w:szCs w:val="32"/>
        </w:rPr>
        <w:t>.</w:t>
      </w:r>
    </w:p>
    <w:p w:rsidR="008B5E9D" w:rsidRPr="005C16D8" w:rsidRDefault="008B5E9D" w:rsidP="006C4D09">
      <w:pPr>
        <w:jc w:val="center"/>
        <w:rPr>
          <w:b/>
          <w:i/>
          <w:sz w:val="22"/>
          <w:szCs w:val="22"/>
        </w:rPr>
      </w:pPr>
      <w:r w:rsidRPr="005C16D8">
        <w:rPr>
          <w:b/>
          <w:i/>
          <w:sz w:val="22"/>
          <w:szCs w:val="22"/>
        </w:rPr>
        <w:t>MUSTAFA KEMAL’İ DÜŞÜNÜYORUM</w:t>
      </w:r>
    </w:p>
    <w:p w:rsidR="008B5E9D" w:rsidRPr="005C16D8" w:rsidRDefault="008B5E9D" w:rsidP="006C4D09">
      <w:pPr>
        <w:ind w:left="-708" w:hanging="1"/>
        <w:rPr>
          <w:sz w:val="22"/>
          <w:szCs w:val="22"/>
        </w:rPr>
      </w:pPr>
      <w:r w:rsidRPr="005C16D8">
        <w:rPr>
          <w:sz w:val="22"/>
          <w:szCs w:val="22"/>
        </w:rPr>
        <w:t xml:space="preserve">                 Mustafa Kemal’i düşünüyorum;                          Mustafa Kemal’i düşünüyorum;</w:t>
      </w:r>
    </w:p>
    <w:p w:rsidR="008B5E9D" w:rsidRPr="005C16D8" w:rsidRDefault="008B5E9D" w:rsidP="006C4D09">
      <w:pPr>
        <w:ind w:left="-708" w:hanging="1"/>
        <w:rPr>
          <w:sz w:val="22"/>
          <w:szCs w:val="22"/>
        </w:rPr>
      </w:pPr>
      <w:r w:rsidRPr="005C16D8">
        <w:rPr>
          <w:sz w:val="22"/>
          <w:szCs w:val="22"/>
        </w:rPr>
        <w:t xml:space="preserve">                 Yeleleri alevden al bir ata binmiş.                       Yanmış yıkılmış savaş meydanlarında</w:t>
      </w:r>
    </w:p>
    <w:p w:rsidR="008B5E9D" w:rsidRPr="005C16D8" w:rsidRDefault="008B5E9D" w:rsidP="006C4D09">
      <w:pPr>
        <w:ind w:left="-708" w:hanging="1"/>
        <w:rPr>
          <w:sz w:val="22"/>
          <w:szCs w:val="22"/>
        </w:rPr>
      </w:pPr>
      <w:r w:rsidRPr="005C16D8">
        <w:rPr>
          <w:sz w:val="22"/>
          <w:szCs w:val="22"/>
        </w:rPr>
        <w:tab/>
        <w:t xml:space="preserve">                 Aşıyor yüce dağları, engin denizleri:                   Destanlar yaratıyor cihanın görmediği,</w:t>
      </w:r>
    </w:p>
    <w:p w:rsidR="008B5E9D" w:rsidRPr="005C16D8" w:rsidRDefault="008B5E9D" w:rsidP="006C4D09">
      <w:pPr>
        <w:ind w:left="-708" w:hanging="1"/>
        <w:rPr>
          <w:sz w:val="22"/>
          <w:szCs w:val="22"/>
        </w:rPr>
      </w:pPr>
      <w:r w:rsidRPr="005C16D8">
        <w:rPr>
          <w:sz w:val="22"/>
          <w:szCs w:val="22"/>
        </w:rPr>
        <w:t xml:space="preserve">                 Altın saçları dalgalanıyor rüzgârda,                     Arkasından dağ dağ ordular geliyor;</w:t>
      </w:r>
    </w:p>
    <w:p w:rsidR="008B5E9D" w:rsidRPr="005C16D8" w:rsidRDefault="008B5E9D" w:rsidP="006C4D09">
      <w:pPr>
        <w:ind w:left="-708" w:hanging="1"/>
        <w:rPr>
          <w:sz w:val="22"/>
          <w:szCs w:val="22"/>
        </w:rPr>
      </w:pPr>
      <w:r w:rsidRPr="005C16D8">
        <w:rPr>
          <w:sz w:val="22"/>
          <w:szCs w:val="22"/>
        </w:rPr>
        <w:t xml:space="preserve">                  Işık ışık yanıyor mavi gözleri.                             Her askeri Mustafa Kemal gibi.</w:t>
      </w:r>
    </w:p>
    <w:p w:rsidR="008B5E9D" w:rsidRPr="005C16D8" w:rsidRDefault="008B5E9D" w:rsidP="00DC79F1">
      <w:pPr>
        <w:jc w:val="center"/>
        <w:rPr>
          <w:b/>
          <w:i/>
          <w:sz w:val="22"/>
          <w:szCs w:val="22"/>
        </w:rPr>
      </w:pPr>
      <w:r w:rsidRPr="005C16D8">
        <w:rPr>
          <w:sz w:val="22"/>
          <w:szCs w:val="22"/>
        </w:rPr>
        <w:t xml:space="preserve">                                                                                                             </w:t>
      </w:r>
      <w:r w:rsidRPr="005C16D8">
        <w:rPr>
          <w:b/>
          <w:i/>
          <w:sz w:val="22"/>
          <w:szCs w:val="22"/>
        </w:rPr>
        <w:t>Ümit Yaşar OĞUZCAN</w:t>
      </w:r>
    </w:p>
    <w:p w:rsidR="008B5E9D" w:rsidRPr="005C16D8" w:rsidRDefault="008B5E9D" w:rsidP="00D52BAA">
      <w:pPr>
        <w:tabs>
          <w:tab w:val="left" w:pos="0"/>
          <w:tab w:val="left" w:pos="3780"/>
        </w:tabs>
        <w:ind w:left="360"/>
        <w:jc w:val="center"/>
        <w:rPr>
          <w:i/>
          <w:sz w:val="22"/>
          <w:szCs w:val="22"/>
          <w:u w:val="single"/>
        </w:rPr>
      </w:pPr>
      <w:r w:rsidRPr="005C16D8">
        <w:rPr>
          <w:i/>
          <w:sz w:val="22"/>
          <w:szCs w:val="22"/>
          <w:u w:val="single"/>
        </w:rPr>
        <w:t>( İlk dört soruyu şiire göre cevaplayınız.)</w:t>
      </w:r>
    </w:p>
    <w:p w:rsidR="008B5E9D" w:rsidRDefault="008B5E9D" w:rsidP="00D17C5B">
      <w:pPr>
        <w:numPr>
          <w:ilvl w:val="0"/>
          <w:numId w:val="1"/>
        </w:numPr>
        <w:jc w:val="both"/>
      </w:pPr>
      <w:r>
        <w:t>Şair, Mustafa Kemal’i neredeki durumu ile hayal ediyor?</w:t>
      </w:r>
      <w:r w:rsidRPr="00DF3B6C">
        <w:t xml:space="preserve"> ( 10 p. )</w:t>
      </w:r>
    </w:p>
    <w:p w:rsidR="008B5E9D" w:rsidRDefault="008B5E9D" w:rsidP="00A43090">
      <w:pPr>
        <w:jc w:val="both"/>
      </w:pPr>
    </w:p>
    <w:p w:rsidR="008B5E9D" w:rsidRDefault="008B5E9D" w:rsidP="00A43090">
      <w:pPr>
        <w:jc w:val="both"/>
      </w:pPr>
    </w:p>
    <w:p w:rsidR="008B5E9D" w:rsidRPr="006B06BA" w:rsidRDefault="008B5E9D" w:rsidP="00A43090">
      <w:pPr>
        <w:jc w:val="both"/>
        <w:rPr>
          <w:sz w:val="16"/>
          <w:szCs w:val="16"/>
        </w:rPr>
      </w:pPr>
    </w:p>
    <w:p w:rsidR="008B5E9D" w:rsidRDefault="008B5E9D" w:rsidP="00A43090">
      <w:pPr>
        <w:jc w:val="both"/>
      </w:pPr>
    </w:p>
    <w:p w:rsidR="008B5E9D" w:rsidRDefault="008B5E9D" w:rsidP="00D17C5B">
      <w:pPr>
        <w:numPr>
          <w:ilvl w:val="0"/>
          <w:numId w:val="1"/>
        </w:numPr>
        <w:jc w:val="both"/>
      </w:pPr>
      <w:r>
        <w:t xml:space="preserve">Mustafa Kemal’in gözlerinin ışık ışık yanmasından ne anlıyorsunuz? </w:t>
      </w:r>
      <w:r w:rsidRPr="00DF3B6C">
        <w:t>( 10 p. )</w:t>
      </w:r>
    </w:p>
    <w:p w:rsidR="008B5E9D" w:rsidRDefault="008B5E9D" w:rsidP="00A43090">
      <w:pPr>
        <w:jc w:val="both"/>
      </w:pPr>
    </w:p>
    <w:p w:rsidR="008B5E9D" w:rsidRPr="006B06BA" w:rsidRDefault="008B5E9D" w:rsidP="00A43090">
      <w:pPr>
        <w:jc w:val="both"/>
        <w:rPr>
          <w:sz w:val="16"/>
          <w:szCs w:val="16"/>
        </w:rPr>
      </w:pPr>
    </w:p>
    <w:p w:rsidR="008B5E9D" w:rsidRDefault="008B5E9D" w:rsidP="00A43090">
      <w:pPr>
        <w:jc w:val="both"/>
      </w:pPr>
    </w:p>
    <w:p w:rsidR="008B5E9D" w:rsidRDefault="008B5E9D" w:rsidP="00A43090">
      <w:pPr>
        <w:jc w:val="both"/>
      </w:pPr>
    </w:p>
    <w:p w:rsidR="008B5E9D" w:rsidRDefault="008B5E9D" w:rsidP="00D17C5B">
      <w:pPr>
        <w:numPr>
          <w:ilvl w:val="0"/>
          <w:numId w:val="1"/>
        </w:numPr>
        <w:jc w:val="both"/>
      </w:pPr>
      <w:r>
        <w:t xml:space="preserve">Şair Türk askeri için nasıl bir benzetme yapmıştır? </w:t>
      </w:r>
      <w:r w:rsidRPr="00DF3B6C">
        <w:t>( 10 p. )</w:t>
      </w:r>
    </w:p>
    <w:p w:rsidR="008B5E9D" w:rsidRDefault="008B5E9D" w:rsidP="00A43090">
      <w:pPr>
        <w:jc w:val="both"/>
      </w:pPr>
    </w:p>
    <w:p w:rsidR="008B5E9D" w:rsidRDefault="008B5E9D" w:rsidP="00A43090">
      <w:pPr>
        <w:jc w:val="both"/>
      </w:pPr>
    </w:p>
    <w:p w:rsidR="008B5E9D" w:rsidRPr="006B06BA" w:rsidRDefault="008B5E9D" w:rsidP="00A43090">
      <w:pPr>
        <w:jc w:val="both"/>
        <w:rPr>
          <w:sz w:val="16"/>
          <w:szCs w:val="16"/>
        </w:rPr>
      </w:pPr>
    </w:p>
    <w:p w:rsidR="008B5E9D" w:rsidRDefault="008B5E9D" w:rsidP="00A43090">
      <w:pPr>
        <w:jc w:val="both"/>
      </w:pPr>
    </w:p>
    <w:p w:rsidR="008B5E9D" w:rsidRPr="00DF3B6C" w:rsidRDefault="008B5E9D" w:rsidP="005D10E8">
      <w:pPr>
        <w:numPr>
          <w:ilvl w:val="0"/>
          <w:numId w:val="1"/>
        </w:numPr>
        <w:jc w:val="both"/>
      </w:pPr>
      <w:r>
        <w:t xml:space="preserve">Şiirin </w:t>
      </w:r>
      <w:r w:rsidRPr="00BC5B35">
        <w:rPr>
          <w:u w:val="single"/>
        </w:rPr>
        <w:t>ana duygusu ( teması )</w:t>
      </w:r>
      <w:r>
        <w:t xml:space="preserve"> nedir? </w:t>
      </w:r>
      <w:r w:rsidRPr="00DF3B6C">
        <w:t>( 10 p. )</w:t>
      </w:r>
    </w:p>
    <w:p w:rsidR="008B5E9D" w:rsidRDefault="008B5E9D" w:rsidP="00E4171D">
      <w:pPr>
        <w:jc w:val="both"/>
      </w:pPr>
    </w:p>
    <w:p w:rsidR="008B5E9D" w:rsidRDefault="008B5E9D" w:rsidP="00E4171D">
      <w:pPr>
        <w:jc w:val="both"/>
      </w:pPr>
    </w:p>
    <w:p w:rsidR="008B5E9D" w:rsidRPr="006B06BA" w:rsidRDefault="008B5E9D" w:rsidP="00E4171D">
      <w:pPr>
        <w:jc w:val="both"/>
        <w:rPr>
          <w:sz w:val="16"/>
          <w:szCs w:val="16"/>
        </w:rPr>
      </w:pPr>
    </w:p>
    <w:p w:rsidR="008B5E9D" w:rsidRDefault="008B5E9D" w:rsidP="00E4171D">
      <w:pPr>
        <w:jc w:val="both"/>
      </w:pPr>
    </w:p>
    <w:p w:rsidR="008B5E9D" w:rsidRDefault="008B5E9D" w:rsidP="00D17C5B">
      <w:pPr>
        <w:numPr>
          <w:ilvl w:val="0"/>
          <w:numId w:val="1"/>
        </w:numPr>
        <w:jc w:val="both"/>
      </w:pPr>
      <w:r>
        <w:t xml:space="preserve">Aşağıdaki cümlelerdeki </w:t>
      </w:r>
      <w:r>
        <w:rPr>
          <w:u w:val="single"/>
        </w:rPr>
        <w:t>bildirme ve dilek kiplerini bulunuz.</w:t>
      </w:r>
      <w:r>
        <w:t>(10 p.)</w:t>
      </w:r>
    </w:p>
    <w:p w:rsidR="008B5E9D" w:rsidRPr="00D4073B" w:rsidRDefault="008B5E9D" w:rsidP="000D434F">
      <w:pPr>
        <w:jc w:val="both"/>
        <w:rPr>
          <w:b/>
        </w:rPr>
      </w:pPr>
      <w:r>
        <w:rPr>
          <w:b/>
        </w:rPr>
        <w:t>Çocukça davranacağını biliyor</w:t>
      </w:r>
      <w:r w:rsidRPr="00D4073B">
        <w:rPr>
          <w:b/>
        </w:rPr>
        <w:t xml:space="preserve">um.              </w:t>
      </w:r>
      <w:r>
        <w:rPr>
          <w:b/>
        </w:rPr>
        <w:t xml:space="preserve">      </w:t>
      </w:r>
      <w:r w:rsidRPr="00D4073B">
        <w:rPr>
          <w:b/>
        </w:rPr>
        <w:t xml:space="preserve">    Hiç yoktan ağacı kestiler.</w:t>
      </w:r>
    </w:p>
    <w:p w:rsidR="008B5E9D" w:rsidRDefault="008B5E9D" w:rsidP="000D434F">
      <w:pPr>
        <w:jc w:val="both"/>
      </w:pPr>
    </w:p>
    <w:p w:rsidR="008B5E9D" w:rsidRDefault="008B5E9D" w:rsidP="000D434F">
      <w:pPr>
        <w:jc w:val="both"/>
        <w:rPr>
          <w:b/>
        </w:rPr>
      </w:pPr>
      <w:r w:rsidRPr="005C16D8">
        <w:rPr>
          <w:b/>
        </w:rPr>
        <w:t>Keşke sen</w:t>
      </w:r>
      <w:r>
        <w:rPr>
          <w:b/>
        </w:rPr>
        <w:t xml:space="preserve">de bizimle gelsen.          </w:t>
      </w:r>
      <w:r w:rsidRPr="005C16D8">
        <w:rPr>
          <w:b/>
        </w:rPr>
        <w:t xml:space="preserve"> Hayat paylaşınca güzelleşir.    </w:t>
      </w:r>
      <w:r>
        <w:rPr>
          <w:b/>
        </w:rPr>
        <w:t xml:space="preserve">   </w:t>
      </w:r>
      <w:r w:rsidRPr="005C16D8">
        <w:rPr>
          <w:b/>
        </w:rPr>
        <w:t>Derslerine çok çalışmalısın.</w:t>
      </w:r>
    </w:p>
    <w:p w:rsidR="008B5E9D" w:rsidRPr="005C16D8" w:rsidRDefault="008B5E9D" w:rsidP="000D434F">
      <w:pPr>
        <w:jc w:val="both"/>
        <w:rPr>
          <w:b/>
        </w:rPr>
      </w:pPr>
    </w:p>
    <w:p w:rsidR="008B5E9D" w:rsidRPr="006B06BA" w:rsidRDefault="008B5E9D" w:rsidP="000D434F">
      <w:pPr>
        <w:jc w:val="both"/>
        <w:rPr>
          <w:sz w:val="16"/>
          <w:szCs w:val="16"/>
        </w:rPr>
      </w:pPr>
    </w:p>
    <w:p w:rsidR="008B5E9D" w:rsidRPr="00A47AB2" w:rsidRDefault="008B5E9D" w:rsidP="00341884">
      <w:pPr>
        <w:numPr>
          <w:ilvl w:val="0"/>
          <w:numId w:val="1"/>
        </w:numPr>
        <w:jc w:val="both"/>
        <w:rPr>
          <w:b/>
          <w:i/>
        </w:rPr>
      </w:pPr>
      <w:r w:rsidRPr="00A47AB2">
        <w:rPr>
          <w:rFonts w:ascii="Verdana" w:hAnsi="Verdana"/>
          <w:b/>
          <w:i/>
          <w:sz w:val="18"/>
          <w:szCs w:val="18"/>
        </w:rPr>
        <w:t>Aşağıdaki cümlelerde yazım yanlışı yapılmış kelimelerin altını çiziniz ve boşluklara doğrusunu yazınız. (10 p.)</w:t>
      </w:r>
    </w:p>
    <w:p w:rsidR="008B5E9D" w:rsidRDefault="008B5E9D" w:rsidP="00341884">
      <w:pPr>
        <w:spacing w:line="48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a) Herkezle herşeyi her zaman konuşamayız. (…………………………………………………………………….)</w:t>
      </w:r>
    </w:p>
    <w:p w:rsidR="008B5E9D" w:rsidRDefault="008B5E9D" w:rsidP="00341884">
      <w:pPr>
        <w:spacing w:line="48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b) Bir takım insanlar hiç bir zaman memnun olmazlar. (………………………………………………………………..)</w:t>
      </w:r>
    </w:p>
    <w:p w:rsidR="008B5E9D" w:rsidRPr="00341884" w:rsidRDefault="008B5E9D" w:rsidP="00341884">
      <w:pPr>
        <w:spacing w:line="48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c) Öyle güzel konuşuyorki, sanki ağzından bal damlıyor. (………………………………………………………………………..)</w:t>
      </w:r>
    </w:p>
    <w:p w:rsidR="008B5E9D" w:rsidRPr="00387660" w:rsidRDefault="008B5E9D" w:rsidP="00B72CA6">
      <w:pPr>
        <w:numPr>
          <w:ilvl w:val="0"/>
          <w:numId w:val="1"/>
        </w:numPr>
        <w:jc w:val="both"/>
      </w:pPr>
      <w:r>
        <w:rPr>
          <w:color w:val="000000"/>
        </w:rPr>
        <w:t xml:space="preserve">Aşağıdaki cümlelerde geçen </w:t>
      </w:r>
      <w:r>
        <w:rPr>
          <w:color w:val="000000"/>
          <w:u w:val="single"/>
        </w:rPr>
        <w:t>birleşik fiillerin çeşitlerini bulunuz</w:t>
      </w:r>
      <w:r>
        <w:rPr>
          <w:color w:val="000000"/>
        </w:rPr>
        <w:t>. ( 10 p. )</w:t>
      </w:r>
    </w:p>
    <w:p w:rsidR="008B5E9D" w:rsidRPr="00BE4EA9" w:rsidRDefault="008B5E9D" w:rsidP="00BE4EA9">
      <w:pPr>
        <w:jc w:val="both"/>
        <w:rPr>
          <w:b/>
        </w:rPr>
      </w:pPr>
      <w:r w:rsidRPr="00BE4EA9">
        <w:rPr>
          <w:b/>
        </w:rPr>
        <w:t>Benim sabrımı ölçmeye çal</w:t>
      </w:r>
      <w:r>
        <w:rPr>
          <w:b/>
        </w:rPr>
        <w:t>ışadursun</w:t>
      </w:r>
      <w:r w:rsidRPr="00BE4EA9">
        <w:rPr>
          <w:b/>
        </w:rPr>
        <w:t xml:space="preserve">.           </w:t>
      </w:r>
      <w:r>
        <w:rPr>
          <w:b/>
        </w:rPr>
        <w:t xml:space="preserve">              </w:t>
      </w:r>
      <w:r w:rsidRPr="00BE4EA9">
        <w:rPr>
          <w:b/>
        </w:rPr>
        <w:t xml:space="preserve">   Dün akşam </w:t>
      </w:r>
      <w:r>
        <w:rPr>
          <w:b/>
        </w:rPr>
        <w:t>bana yardım etmişti</w:t>
      </w:r>
      <w:r w:rsidRPr="00BE4EA9">
        <w:rPr>
          <w:b/>
        </w:rPr>
        <w:t>.</w:t>
      </w:r>
    </w:p>
    <w:p w:rsidR="008B5E9D" w:rsidRPr="00EB1AB6" w:rsidRDefault="008B5E9D" w:rsidP="00387660">
      <w:pPr>
        <w:jc w:val="both"/>
      </w:pPr>
    </w:p>
    <w:p w:rsidR="008B5E9D" w:rsidRPr="00EB1AB6" w:rsidRDefault="008B5E9D" w:rsidP="00387660">
      <w:pPr>
        <w:jc w:val="both"/>
      </w:pPr>
    </w:p>
    <w:p w:rsidR="008B5E9D" w:rsidRDefault="008B5E9D" w:rsidP="00387660">
      <w:pPr>
        <w:jc w:val="both"/>
        <w:rPr>
          <w:sz w:val="16"/>
          <w:szCs w:val="16"/>
        </w:rPr>
      </w:pPr>
    </w:p>
    <w:p w:rsidR="008B5E9D" w:rsidRPr="006B06BA" w:rsidRDefault="008B5E9D" w:rsidP="00387660">
      <w:pPr>
        <w:jc w:val="both"/>
        <w:rPr>
          <w:sz w:val="16"/>
          <w:szCs w:val="16"/>
        </w:rPr>
      </w:pPr>
    </w:p>
    <w:p w:rsidR="008B5E9D" w:rsidRPr="00DC79F1" w:rsidRDefault="008B5E9D" w:rsidP="007878DD">
      <w:pPr>
        <w:numPr>
          <w:ilvl w:val="0"/>
          <w:numId w:val="1"/>
        </w:numPr>
      </w:pPr>
      <w:r>
        <w:rPr>
          <w:b/>
          <w:i/>
          <w:color w:val="000000"/>
        </w:rPr>
        <w:t xml:space="preserve">Aşağıdaki özdeyişten yola çıkarak bir yazılı anlatım hazırlayınız.  </w:t>
      </w:r>
      <w:r>
        <w:rPr>
          <w:color w:val="000000"/>
        </w:rPr>
        <w:t>( 30 p. )</w:t>
      </w:r>
    </w:p>
    <w:p w:rsidR="008B5E9D" w:rsidRPr="00322670" w:rsidRDefault="008B5E9D" w:rsidP="00322670">
      <w:pPr>
        <w:jc w:val="both"/>
        <w:rPr>
          <w:i/>
          <w:u w:val="single"/>
        </w:rPr>
      </w:pPr>
      <w:r w:rsidRPr="00322670">
        <w:rPr>
          <w:i/>
        </w:rPr>
        <w:t xml:space="preserve">      </w:t>
      </w:r>
      <w:r w:rsidRPr="00322670">
        <w:rPr>
          <w:i/>
          <w:u w:val="single"/>
        </w:rPr>
        <w:t xml:space="preserve">"Türk" demek "dil" demektir. Milliyetin çok belirgin niteliklerinden biri dildir. Türk milletindenim; diyen insan, her şeyden önce ve mutlaka Türkçe konuşmalıdır." </w:t>
      </w:r>
      <w:r w:rsidRPr="00322670">
        <w:rPr>
          <w:b/>
          <w:i/>
          <w:u w:val="single"/>
        </w:rPr>
        <w:t>M.K. ATATÜRK</w:t>
      </w:r>
    </w:p>
    <w:p w:rsidR="008B5E9D" w:rsidRPr="006B06BA" w:rsidRDefault="008B5E9D" w:rsidP="00322670">
      <w:pPr>
        <w:ind w:left="360"/>
        <w:jc w:val="both"/>
      </w:pPr>
      <w:r w:rsidRPr="00322670">
        <w:rPr>
          <w:b/>
          <w:i/>
        </w:rPr>
        <w:t xml:space="preserve">(Noktalama ve yazım kurallarına dikkat ediniz!)          </w:t>
      </w:r>
      <w:r w:rsidRPr="00322670">
        <w:rPr>
          <w:i/>
        </w:rPr>
        <w:t xml:space="preserve">                           </w:t>
      </w:r>
      <w:r w:rsidRPr="00322670">
        <w:rPr>
          <w:b/>
          <w:i/>
          <w:u w:val="single"/>
        </w:rPr>
        <w:t>BAŞARILAR!</w:t>
      </w:r>
    </w:p>
    <w:p w:rsidR="008B5E9D" w:rsidRPr="006B06BA" w:rsidRDefault="008B5E9D" w:rsidP="00153ADE">
      <w:pPr>
        <w:rPr>
          <w:rFonts w:ascii="Monotype Corsiva" w:hAnsi="Monotype Corsiva"/>
          <w:u w:val="single"/>
        </w:rPr>
      </w:pPr>
      <w:r w:rsidRPr="006B06BA">
        <w:rPr>
          <w:rFonts w:ascii="Monotype Corsiva" w:hAnsi="Monotype Corsiva"/>
          <w:u w:val="single"/>
        </w:rPr>
        <w:t xml:space="preserve">Kompozisyonun Değerlendirmesi:                                                               </w:t>
      </w:r>
    </w:p>
    <w:p w:rsidR="008B5E9D" w:rsidRPr="006B06BA" w:rsidRDefault="008B5E9D" w:rsidP="00153ADE">
      <w:pPr>
        <w:jc w:val="both"/>
      </w:pPr>
      <w:r w:rsidRPr="006B06BA">
        <w:rPr>
          <w:rFonts w:ascii="Monotype Corsiva" w:hAnsi="Monotype Corsiva"/>
        </w:rPr>
        <w:t xml:space="preserve">a) Plan, Başlık                        ( 5  puan )            : </w:t>
      </w:r>
      <w:r w:rsidRPr="006B06BA">
        <w:t xml:space="preserve">                                         </w:t>
      </w:r>
      <w:r>
        <w:t xml:space="preserve"> </w:t>
      </w:r>
      <w:r w:rsidRPr="006B06BA">
        <w:t xml:space="preserve">      Süre: 40 dakika</w:t>
      </w:r>
    </w:p>
    <w:p w:rsidR="008B5E9D" w:rsidRPr="006B06BA" w:rsidRDefault="008B5E9D" w:rsidP="00153ADE">
      <w:pPr>
        <w:jc w:val="both"/>
        <w:rPr>
          <w:rFonts w:ascii="Monotype Corsiva" w:hAnsi="Monotype Corsiva"/>
        </w:rPr>
      </w:pPr>
      <w:r w:rsidRPr="006B06BA">
        <w:rPr>
          <w:rFonts w:ascii="Monotype Corsiva" w:hAnsi="Monotype Corsiva"/>
        </w:rPr>
        <w:t xml:space="preserve">b)Anlatım, Konu Bütünlüğü  ( 15 puan )           :                                            </w:t>
      </w:r>
      <w:hyperlink r:id="rId7" w:history="1">
        <w:r w:rsidRPr="006E3F7D">
          <w:rPr>
            <w:rStyle w:val="Hyperlink"/>
            <w:sz w:val="22"/>
            <w:szCs w:val="22"/>
          </w:rPr>
          <w:t>www.sorubak.com</w:t>
        </w:r>
      </w:hyperlink>
    </w:p>
    <w:p w:rsidR="008B5E9D" w:rsidRPr="006B06BA" w:rsidRDefault="008B5E9D" w:rsidP="00153ADE">
      <w:pPr>
        <w:jc w:val="both"/>
      </w:pPr>
      <w:r w:rsidRPr="006B06BA">
        <w:rPr>
          <w:rFonts w:ascii="Monotype Corsiva" w:hAnsi="Monotype Corsiva"/>
        </w:rPr>
        <w:t xml:space="preserve">c)Noktalama, İmla                 ( 5   puan )           :      </w:t>
      </w:r>
      <w:r w:rsidRPr="006B06BA">
        <w:t xml:space="preserve">                                            </w:t>
      </w:r>
      <w:r w:rsidRPr="006B06BA">
        <w:rPr>
          <w:b/>
        </w:rPr>
        <w:t>Güray KARAGÖZ</w:t>
      </w:r>
      <w:r w:rsidRPr="006B06BA">
        <w:t xml:space="preserve">  </w:t>
      </w:r>
    </w:p>
    <w:p w:rsidR="008B5E9D" w:rsidRPr="006B06BA" w:rsidRDefault="008B5E9D" w:rsidP="006B06BA">
      <w:pPr>
        <w:jc w:val="both"/>
        <w:rPr>
          <w:rFonts w:ascii="Arial" w:hAnsi="Arial"/>
        </w:rPr>
      </w:pPr>
      <w:r w:rsidRPr="006B06BA">
        <w:rPr>
          <w:rFonts w:ascii="Monotype Corsiva" w:hAnsi="Monotype Corsiva"/>
        </w:rPr>
        <w:t xml:space="preserve">d)Kağıt Düzeni, Yazı             ( 5   puan )          :   </w:t>
      </w:r>
      <w:r w:rsidRPr="006B06BA">
        <w:t xml:space="preserve">                                               </w:t>
      </w:r>
      <w:r w:rsidRPr="006B06BA">
        <w:rPr>
          <w:b/>
        </w:rPr>
        <w:t>Türkçe Öğretmeni</w:t>
      </w:r>
    </w:p>
    <w:p w:rsidR="008B5E9D" w:rsidRDefault="008B5E9D"/>
    <w:sectPr w:rsidR="008B5E9D" w:rsidSect="00841C64">
      <w:headerReference w:type="default" r:id="rId8"/>
      <w:pgSz w:w="11906" w:h="16838"/>
      <w:pgMar w:top="719" w:right="746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E9D" w:rsidRDefault="008B5E9D">
      <w:r>
        <w:separator/>
      </w:r>
    </w:p>
  </w:endnote>
  <w:endnote w:type="continuationSeparator" w:id="0">
    <w:p w:rsidR="008B5E9D" w:rsidRDefault="008B5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E9D" w:rsidRDefault="008B5E9D">
      <w:r>
        <w:separator/>
      </w:r>
    </w:p>
  </w:footnote>
  <w:footnote w:type="continuationSeparator" w:id="0">
    <w:p w:rsidR="008B5E9D" w:rsidRDefault="008B5E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E9D" w:rsidRDefault="008B5E9D">
    <w:pPr>
      <w:pStyle w:val="Header"/>
      <w:rPr>
        <w:sz w:val="20"/>
        <w:szCs w:val="20"/>
      </w:rPr>
    </w:pPr>
    <w:r w:rsidRPr="0011638F">
      <w:rPr>
        <w:sz w:val="20"/>
        <w:szCs w:val="20"/>
      </w:rPr>
      <w:t xml:space="preserve">Adı ve Soyadı:                                  </w:t>
    </w:r>
    <w:r>
      <w:rPr>
        <w:sz w:val="20"/>
        <w:szCs w:val="20"/>
      </w:rPr>
      <w:t xml:space="preserve">                                                                                                           </w:t>
    </w:r>
    <w:r w:rsidRPr="0011638F">
      <w:rPr>
        <w:sz w:val="20"/>
        <w:szCs w:val="20"/>
      </w:rPr>
      <w:t xml:space="preserve">      Tarih:</w:t>
    </w:r>
  </w:p>
  <w:p w:rsidR="008B5E9D" w:rsidRPr="0011638F" w:rsidRDefault="008B5E9D">
    <w:pPr>
      <w:pStyle w:val="Header"/>
      <w:rPr>
        <w:sz w:val="20"/>
        <w:szCs w:val="20"/>
      </w:rPr>
    </w:pPr>
    <w:r>
      <w:rPr>
        <w:sz w:val="20"/>
        <w:szCs w:val="20"/>
      </w:rPr>
      <w:t>Numarası: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C6ED2"/>
    <w:multiLevelType w:val="hybridMultilevel"/>
    <w:tmpl w:val="9F4EEF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563A0C"/>
    <w:multiLevelType w:val="hybridMultilevel"/>
    <w:tmpl w:val="490E0532"/>
    <w:lvl w:ilvl="0" w:tplc="29F4FD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08248A"/>
    <w:multiLevelType w:val="hybridMultilevel"/>
    <w:tmpl w:val="093EF63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28391E"/>
    <w:multiLevelType w:val="hybridMultilevel"/>
    <w:tmpl w:val="AC165EF2"/>
    <w:lvl w:ilvl="0" w:tplc="F2D8D3B6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4">
    <w:nsid w:val="21697B87"/>
    <w:multiLevelType w:val="hybridMultilevel"/>
    <w:tmpl w:val="54940F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0751A3"/>
    <w:multiLevelType w:val="hybridMultilevel"/>
    <w:tmpl w:val="96BA038E"/>
    <w:lvl w:ilvl="0" w:tplc="5D1C50D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75651C5"/>
    <w:multiLevelType w:val="hybridMultilevel"/>
    <w:tmpl w:val="532415E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6B455F9"/>
    <w:multiLevelType w:val="hybridMultilevel"/>
    <w:tmpl w:val="CD166618"/>
    <w:lvl w:ilvl="0" w:tplc="5D1C50D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E67271E"/>
    <w:multiLevelType w:val="hybridMultilevel"/>
    <w:tmpl w:val="EC7289F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BB31CB7"/>
    <w:multiLevelType w:val="hybridMultilevel"/>
    <w:tmpl w:val="949C94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F835EF8"/>
    <w:multiLevelType w:val="hybridMultilevel"/>
    <w:tmpl w:val="38B024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4397775"/>
    <w:multiLevelType w:val="singleLevel"/>
    <w:tmpl w:val="3B50007E"/>
    <w:lvl w:ilvl="0">
      <w:start w:val="1"/>
      <w:numFmt w:val="decimal"/>
      <w:lvlText w:val="%1) "/>
      <w:legacy w:legacy="1" w:legacySpace="0" w:legacyIndent="283"/>
      <w:lvlJc w:val="left"/>
      <w:pPr>
        <w:ind w:left="1275" w:hanging="283"/>
      </w:pPr>
      <w:rPr>
        <w:rFonts w:ascii="Times New Roman" w:hAnsi="Times New Roman" w:cs="Times New Roman" w:hint="default"/>
        <w:b w:val="0"/>
        <w:i w:val="0"/>
        <w:sz w:val="22"/>
        <w:u w:val="none"/>
      </w:rPr>
    </w:lvl>
  </w:abstractNum>
  <w:abstractNum w:abstractNumId="12">
    <w:nsid w:val="774F729F"/>
    <w:multiLevelType w:val="hybridMultilevel"/>
    <w:tmpl w:val="B48041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12"/>
  </w:num>
  <w:num w:numId="5">
    <w:abstractNumId w:val="11"/>
  </w:num>
  <w:num w:numId="6">
    <w:abstractNumId w:val="3"/>
  </w:num>
  <w:num w:numId="7">
    <w:abstractNumId w:val="9"/>
  </w:num>
  <w:num w:numId="8">
    <w:abstractNumId w:val="8"/>
  </w:num>
  <w:num w:numId="9">
    <w:abstractNumId w:val="2"/>
  </w:num>
  <w:num w:numId="10">
    <w:abstractNumId w:val="10"/>
  </w:num>
  <w:num w:numId="11">
    <w:abstractNumId w:val="6"/>
  </w:num>
  <w:num w:numId="12">
    <w:abstractNumId w:val="4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5270"/>
    <w:rsid w:val="00012B59"/>
    <w:rsid w:val="0003438D"/>
    <w:rsid w:val="00035533"/>
    <w:rsid w:val="00072D99"/>
    <w:rsid w:val="0008085E"/>
    <w:rsid w:val="000C0E73"/>
    <w:rsid w:val="000D434F"/>
    <w:rsid w:val="000E6F8E"/>
    <w:rsid w:val="000F71B4"/>
    <w:rsid w:val="0011638F"/>
    <w:rsid w:val="00146639"/>
    <w:rsid w:val="00153ADE"/>
    <w:rsid w:val="001C1BCC"/>
    <w:rsid w:val="001E7C64"/>
    <w:rsid w:val="00251D73"/>
    <w:rsid w:val="002933D2"/>
    <w:rsid w:val="002A5AE3"/>
    <w:rsid w:val="002A7DDF"/>
    <w:rsid w:val="002B6FCA"/>
    <w:rsid w:val="002E6BB8"/>
    <w:rsid w:val="002F09BF"/>
    <w:rsid w:val="003044F5"/>
    <w:rsid w:val="00305C18"/>
    <w:rsid w:val="00305E08"/>
    <w:rsid w:val="00322670"/>
    <w:rsid w:val="00341884"/>
    <w:rsid w:val="00380318"/>
    <w:rsid w:val="00387660"/>
    <w:rsid w:val="003A4168"/>
    <w:rsid w:val="003C10FA"/>
    <w:rsid w:val="003C48DA"/>
    <w:rsid w:val="003C5366"/>
    <w:rsid w:val="003E2B7F"/>
    <w:rsid w:val="00400A50"/>
    <w:rsid w:val="00431A52"/>
    <w:rsid w:val="004465F2"/>
    <w:rsid w:val="004D36F7"/>
    <w:rsid w:val="004E1C19"/>
    <w:rsid w:val="00525746"/>
    <w:rsid w:val="00537CD5"/>
    <w:rsid w:val="0054493B"/>
    <w:rsid w:val="00553C22"/>
    <w:rsid w:val="00560DB9"/>
    <w:rsid w:val="00581864"/>
    <w:rsid w:val="00597A3A"/>
    <w:rsid w:val="005A0DE0"/>
    <w:rsid w:val="005B3212"/>
    <w:rsid w:val="005C16D8"/>
    <w:rsid w:val="005C6CFE"/>
    <w:rsid w:val="005D10E8"/>
    <w:rsid w:val="0062149E"/>
    <w:rsid w:val="00630D6E"/>
    <w:rsid w:val="006644CC"/>
    <w:rsid w:val="0069499B"/>
    <w:rsid w:val="006B06BA"/>
    <w:rsid w:val="006C4D09"/>
    <w:rsid w:val="006E3F7D"/>
    <w:rsid w:val="006F4C16"/>
    <w:rsid w:val="007248BE"/>
    <w:rsid w:val="007320DC"/>
    <w:rsid w:val="00741CFC"/>
    <w:rsid w:val="007559AD"/>
    <w:rsid w:val="007878DD"/>
    <w:rsid w:val="00795831"/>
    <w:rsid w:val="0080608F"/>
    <w:rsid w:val="008370BE"/>
    <w:rsid w:val="008370E9"/>
    <w:rsid w:val="00841C64"/>
    <w:rsid w:val="00853961"/>
    <w:rsid w:val="00861AFD"/>
    <w:rsid w:val="00871526"/>
    <w:rsid w:val="008B5E9D"/>
    <w:rsid w:val="008F2317"/>
    <w:rsid w:val="008F5473"/>
    <w:rsid w:val="00936D93"/>
    <w:rsid w:val="00947014"/>
    <w:rsid w:val="00993C13"/>
    <w:rsid w:val="009A2AB4"/>
    <w:rsid w:val="009A6B41"/>
    <w:rsid w:val="009D2893"/>
    <w:rsid w:val="00A03F52"/>
    <w:rsid w:val="00A20E8A"/>
    <w:rsid w:val="00A319D6"/>
    <w:rsid w:val="00A43090"/>
    <w:rsid w:val="00A43C59"/>
    <w:rsid w:val="00A47AB2"/>
    <w:rsid w:val="00A72E01"/>
    <w:rsid w:val="00A80E46"/>
    <w:rsid w:val="00A9238D"/>
    <w:rsid w:val="00AB27D2"/>
    <w:rsid w:val="00AC0891"/>
    <w:rsid w:val="00AE02F8"/>
    <w:rsid w:val="00AE3628"/>
    <w:rsid w:val="00B25270"/>
    <w:rsid w:val="00B42A21"/>
    <w:rsid w:val="00B72CA6"/>
    <w:rsid w:val="00B75A8F"/>
    <w:rsid w:val="00B93BAC"/>
    <w:rsid w:val="00BC5B35"/>
    <w:rsid w:val="00BD1761"/>
    <w:rsid w:val="00BD2380"/>
    <w:rsid w:val="00BD3C08"/>
    <w:rsid w:val="00BE4EA9"/>
    <w:rsid w:val="00C02CD8"/>
    <w:rsid w:val="00C83B77"/>
    <w:rsid w:val="00CC7041"/>
    <w:rsid w:val="00CD719C"/>
    <w:rsid w:val="00CF3240"/>
    <w:rsid w:val="00D104DD"/>
    <w:rsid w:val="00D17C5B"/>
    <w:rsid w:val="00D27336"/>
    <w:rsid w:val="00D4073B"/>
    <w:rsid w:val="00D52BAA"/>
    <w:rsid w:val="00D6733C"/>
    <w:rsid w:val="00D978C5"/>
    <w:rsid w:val="00DA53B1"/>
    <w:rsid w:val="00DC6E6D"/>
    <w:rsid w:val="00DC79F1"/>
    <w:rsid w:val="00DD2C7D"/>
    <w:rsid w:val="00DF3B6C"/>
    <w:rsid w:val="00E02BEB"/>
    <w:rsid w:val="00E119F6"/>
    <w:rsid w:val="00E4171D"/>
    <w:rsid w:val="00E442EE"/>
    <w:rsid w:val="00E520DA"/>
    <w:rsid w:val="00E9237C"/>
    <w:rsid w:val="00E94A8C"/>
    <w:rsid w:val="00EA3766"/>
    <w:rsid w:val="00EB068E"/>
    <w:rsid w:val="00EB1AB6"/>
    <w:rsid w:val="00EC4157"/>
    <w:rsid w:val="00ED3278"/>
    <w:rsid w:val="00F57DA6"/>
    <w:rsid w:val="00F94556"/>
    <w:rsid w:val="00FB1B31"/>
    <w:rsid w:val="00FD033C"/>
    <w:rsid w:val="00FF490E"/>
    <w:rsid w:val="00FF7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DA6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36D93"/>
    <w:pPr>
      <w:keepNext/>
      <w:tabs>
        <w:tab w:val="left" w:pos="540"/>
      </w:tabs>
      <w:jc w:val="right"/>
      <w:outlineLvl w:val="1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553C2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7A106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1068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er">
    <w:name w:val="header"/>
    <w:basedOn w:val="Normal"/>
    <w:link w:val="HeaderChar"/>
    <w:uiPriority w:val="99"/>
    <w:rsid w:val="0011638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A1068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11638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A1068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553C22"/>
    <w:pPr>
      <w:ind w:firstLine="709"/>
      <w:jc w:val="both"/>
    </w:pPr>
    <w:rPr>
      <w:rFonts w:ascii="Arial" w:hAnsi="Arial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A1068"/>
    <w:rPr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A416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A1068"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322670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9455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430</Words>
  <Characters>2452</Characters>
  <Application>Microsoft Office Outlook</Application>
  <DocSecurity>0</DocSecurity>
  <Lines>0</Lines>
  <Paragraphs>0</Paragraphs>
  <ScaleCrop>false</ScaleCrop>
  <Manager>www.sorubak.com</Manager>
  <Company>ev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guray</dc:creator>
  <cp:keywords>www.sorubak.com</cp:keywords>
  <dc:description>www.sorubak.com</dc:description>
  <cp:lastModifiedBy>edanur</cp:lastModifiedBy>
  <cp:revision>www.sorubak.com</cp:revision>
  <dcterms:created xsi:type="dcterms:W3CDTF">2012-11-12T18:24:00Z</dcterms:created>
  <dcterms:modified xsi:type="dcterms:W3CDTF">2012-12-11T18:18:00Z</dcterms:modified>
  <cp:category>www.sorubak.com</cp:category>
  <cp:version>www.sorubak.com</cp:version>
</cp:coreProperties>
</file>