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402" w:rsidRDefault="00B75402" w:rsidP="004B36E9">
      <w:pPr>
        <w:jc w:val="center"/>
        <w:rPr>
          <w:rFonts w:ascii="Algerian" w:hAnsi="Algerian"/>
          <w:lang w:eastAsia="tr-TR"/>
        </w:rPr>
      </w:pPr>
      <w:r>
        <w:rPr>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46.4pt;margin-top:-2.75pt;width:75.25pt;height:87.6pt;z-index:-251750400;visibility:visible" wrapcoords="-216 0 -216 21415 21600 21415 21600 0 -216 0">
            <v:imagedata r:id="rId5" o:title=""/>
            <w10:wrap type="tight"/>
          </v:shape>
        </w:pict>
      </w:r>
      <w:r>
        <w:rPr>
          <w:lang w:eastAsia="tr-TR"/>
        </w:rPr>
        <w:pict>
          <v:shape id="Resim 12" o:spid="_x0000_s1027" type="#_x0000_t75" style="position:absolute;left:0;text-align:left;margin-left:-.55pt;margin-top:2pt;width:75.25pt;height:88.3pt;z-index:-251751424;visibility:visible" wrapcoords="-216 0 -216 21417 21600 21417 21600 0 -216 0">
            <v:imagedata r:id="rId5" o:title=""/>
            <w10:wrap type="tight"/>
          </v:shape>
        </w:pict>
      </w:r>
      <w:r>
        <w:rPr>
          <w:lang w:eastAsia="tr-TR"/>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8" type="#_x0000_t64" style="position:absolute;left:0;text-align:left;margin-left:-7.25pt;margin-top:-4.1pt;width:360.75pt;height:74.05pt;z-index:-251749376" adj="3113" fillcolor="#cff">
            <v:fill r:id="rId6" o:title="" rotate="t" type="tile"/>
          </v:shape>
        </w:pict>
      </w:r>
    </w:p>
    <w:p w:rsidR="00B75402" w:rsidRPr="00E11B16" w:rsidRDefault="00B75402" w:rsidP="004B36E9">
      <w:pPr>
        <w:jc w:val="center"/>
        <w:rPr>
          <w:rFonts w:ascii="Algerian" w:hAnsi="Algerian"/>
          <w:sz w:val="22"/>
          <w:szCs w:val="22"/>
        </w:rPr>
      </w:pPr>
      <w:r>
        <w:rPr>
          <w:rFonts w:ascii="Algerian" w:hAnsi="Algerian"/>
          <w:sz w:val="22"/>
          <w:szCs w:val="22"/>
          <w:lang w:eastAsia="tr-TR"/>
        </w:rPr>
        <w:t>---------------------</w:t>
      </w:r>
      <w:r w:rsidRPr="00E11B16">
        <w:rPr>
          <w:rFonts w:ascii="Algerian" w:hAnsi="Algerian"/>
          <w:sz w:val="22"/>
          <w:szCs w:val="22"/>
          <w:lang w:eastAsia="tr-TR"/>
        </w:rPr>
        <w:t xml:space="preserve"> </w:t>
      </w:r>
      <w:r w:rsidRPr="00E11B16">
        <w:rPr>
          <w:rFonts w:ascii="Algerian" w:hAnsi="Algerian"/>
          <w:sz w:val="22"/>
          <w:szCs w:val="22"/>
        </w:rPr>
        <w:t>PRIMARY SCHOOL 2011 – 2012 EDUCAT</w:t>
      </w:r>
      <w:r>
        <w:rPr>
          <w:rFonts w:ascii="Algerian" w:hAnsi="Algerian"/>
          <w:sz w:val="22"/>
          <w:szCs w:val="22"/>
        </w:rPr>
        <w:t>ION YEAR</w:t>
      </w:r>
      <w:r>
        <w:rPr>
          <w:rFonts w:ascii="Algerian" w:hAnsi="Algerian"/>
          <w:sz w:val="22"/>
          <w:szCs w:val="22"/>
        </w:rPr>
        <w:br/>
        <w:t xml:space="preserve"> 7TH GRADE 1ST TERM 2ND</w:t>
      </w:r>
      <w:r w:rsidRPr="00E11B16">
        <w:rPr>
          <w:rFonts w:ascii="Algerian" w:hAnsi="Algerian"/>
          <w:sz w:val="22"/>
          <w:szCs w:val="22"/>
        </w:rPr>
        <w:t xml:space="preserve"> WRITTEN EXAM</w:t>
      </w:r>
    </w:p>
    <w:p w:rsidR="00B75402" w:rsidRDefault="00B75402"/>
    <w:p w:rsidR="00B75402" w:rsidRPr="00E11B16" w:rsidRDefault="00B75402" w:rsidP="004B36E9">
      <w:pPr>
        <w:jc w:val="center"/>
        <w:rPr>
          <w:rFonts w:ascii="Calibri" w:hAnsi="Calibri" w:cs="Calibri"/>
        </w:rPr>
      </w:pPr>
    </w:p>
    <w:p w:rsidR="00B75402" w:rsidRPr="004B74C7" w:rsidRDefault="00B75402" w:rsidP="004B74C7">
      <w:pPr>
        <w:rPr>
          <w:rFonts w:ascii="Andalus" w:hAnsi="Andalus" w:cs="Andalus"/>
        </w:rPr>
      </w:pPr>
      <w:r w:rsidRPr="004B74C7">
        <w:rPr>
          <w:rFonts w:ascii="Andalus" w:hAnsi="Andalus" w:cs="Andalus"/>
        </w:rPr>
        <w:t>NAME:                                  SURNAME:                          NUMBER:</w:t>
      </w:r>
      <w:r>
        <w:rPr>
          <w:rFonts w:ascii="Andalus" w:hAnsi="Andalus" w:cs="Andalus"/>
        </w:rPr>
        <w:br/>
      </w:r>
      <w:r w:rsidRPr="002D30E6">
        <w:rPr>
          <w:rFonts w:ascii="Arial Narrow" w:eastAsia="BatangChe" w:hAnsi="Arial Narrow" w:cs="Andalus"/>
          <w:b/>
          <w:sz w:val="20"/>
          <w:szCs w:val="20"/>
        </w:rPr>
        <w:t>1.Fill int he blanks with the suitable words and match with pictures. ( Boşlukları uygun olan kelimeyle doldurunuz ve resimlerle eşleştiriniz.) 1x10=10</w:t>
      </w:r>
      <w:r>
        <w:rPr>
          <w:rFonts w:ascii="Arial Narrow" w:eastAsia="BatangChe" w:hAnsi="Arial Narrow" w:cs="Andalus"/>
          <w:b/>
          <w:sz w:val="20"/>
          <w:szCs w:val="20"/>
        </w:rPr>
        <w:t xml:space="preserve"> </w:t>
      </w:r>
      <w:hyperlink r:id="rId7" w:history="1">
        <w:r w:rsidRPr="00441C3C">
          <w:rPr>
            <w:rStyle w:val="Hyperlink"/>
            <w:rFonts w:ascii="Comic Sans MS" w:hAnsi="Comic Sans MS" w:cs="Arial"/>
            <w:b/>
            <w:sz w:val="18"/>
            <w:szCs w:val="18"/>
          </w:rPr>
          <w:t>www.sorubak.com</w:t>
        </w:r>
      </w:hyperlink>
    </w:p>
    <w:p w:rsidR="00B75402" w:rsidRDefault="00B75402" w:rsidP="00E11B16">
      <w:pPr>
        <w:spacing w:line="360" w:lineRule="auto"/>
        <w:rPr>
          <w:rFonts w:ascii="Comic Sans MS" w:hAnsi="Comic Sans MS"/>
          <w:sz w:val="18"/>
          <w:szCs w:val="18"/>
        </w:rPr>
      </w:pPr>
      <w:r>
        <w:rPr>
          <w:lang w:eastAsia="tr-TR"/>
        </w:rPr>
        <w:pict>
          <v:roundrect id="_x0000_s1029" style="position:absolute;margin-left:.5pt;margin-top:.9pt;width:502pt;height:27.95pt;z-index:251568128" arcsize="10923f" fillcolor="#d99594" strokecolor="#17365d" strokeweight="2pt">
            <v:textbox style="mso-next-textbox:#_x0000_s1029">
              <w:txbxContent>
                <w:p w:rsidR="00B75402" w:rsidRPr="00E11B16" w:rsidRDefault="00B75402" w:rsidP="00E11B16">
                  <w:pPr>
                    <w:spacing w:line="360" w:lineRule="auto"/>
                    <w:rPr>
                      <w:rFonts w:ascii="Arial Black" w:hAnsi="Arial Black"/>
                      <w:sz w:val="20"/>
                      <w:szCs w:val="20"/>
                    </w:rPr>
                  </w:pPr>
                  <w:r w:rsidRPr="00E11B16">
                    <w:rPr>
                      <w:rFonts w:ascii="Arial Black" w:hAnsi="Arial Black"/>
                      <w:sz w:val="20"/>
                      <w:szCs w:val="20"/>
                    </w:rPr>
                    <w:t>Shy---stingy---unhappy---kind---lazy---friendly---hardworking –generous—honest---rude</w:t>
                  </w:r>
                </w:p>
                <w:p w:rsidR="00B75402" w:rsidRDefault="00B75402"/>
              </w:txbxContent>
            </v:textbox>
          </v:roundrect>
        </w:pict>
      </w:r>
    </w:p>
    <w:p w:rsidR="00B75402" w:rsidRDefault="00B75402" w:rsidP="00E11B16">
      <w:pPr>
        <w:spacing w:line="360" w:lineRule="auto"/>
        <w:rPr>
          <w:rFonts w:ascii="Comic Sans MS" w:hAnsi="Comic Sans MS"/>
          <w:sz w:val="18"/>
          <w:szCs w:val="18"/>
        </w:rPr>
      </w:pPr>
      <w:r>
        <w:rPr>
          <w:lang w:eastAsia="tr-TR"/>
        </w:rPr>
        <w:pict>
          <v:shape id="Resim 391" o:spid="_x0000_s1030" type="#_x0000_t75" alt="MCj04303130000[1]" style="position:absolute;margin-left:464.05pt;margin-top:15.6pt;width:60.75pt;height:68.25pt;z-index:-251744256;visibility:visible" wrapcoords="8800 0 4267 712 800 2374 0 12105 267 18989 8533 21363 9600 21363 10933 21363 12533 21363 20000 19464 19733 15191 21067 13055 21333 11868 20267 7596 20000 2374 14933 237 10667 0 8800 0">
            <v:imagedata r:id="rId8" o:title=""/>
            <w10:wrap type="tight"/>
          </v:shape>
        </w:pict>
      </w:r>
      <w:r>
        <w:rPr>
          <w:lang w:eastAsia="tr-TR"/>
        </w:rPr>
        <w:pict>
          <v:shape id="Resim 462" o:spid="_x0000_s1031" type="#_x0000_t75" style="position:absolute;margin-left:359.95pt;margin-top:15.6pt;width:93.75pt;height:62.9pt;z-index:-251745280;visibility:visible;mso-wrap-distance-left:9.05pt;mso-wrap-distance-right:9.05pt" filled="t">
            <v:imagedata r:id="rId9" o:title=""/>
          </v:shape>
        </w:pict>
      </w:r>
    </w:p>
    <w:p w:rsidR="00B75402" w:rsidRPr="00E11B16" w:rsidRDefault="00B75402" w:rsidP="00E11B16">
      <w:pPr>
        <w:spacing w:line="360" w:lineRule="auto"/>
        <w:rPr>
          <w:rFonts w:ascii="Comic Sans MS" w:hAnsi="Comic Sans MS"/>
          <w:sz w:val="18"/>
          <w:szCs w:val="18"/>
        </w:rPr>
      </w:pPr>
      <w:r w:rsidRPr="00E11B16">
        <w:rPr>
          <w:rFonts w:ascii="Comic Sans MS" w:hAnsi="Comic Sans MS"/>
          <w:sz w:val="18"/>
          <w:szCs w:val="18"/>
        </w:rPr>
        <w:t xml:space="preserve">1.David is always.............whenever he sees a woman going outside, he opens the door. </w:t>
      </w:r>
      <w:r w:rsidRPr="00E11B16">
        <w:rPr>
          <w:rFonts w:ascii="Comic Sans MS" w:hAnsi="Comic Sans MS"/>
          <w:sz w:val="18"/>
          <w:szCs w:val="18"/>
        </w:rPr>
        <w:br/>
        <w:t>2.My elder sister is a very good student. She is very ……………………………</w:t>
      </w:r>
      <w:r w:rsidRPr="00E11B16">
        <w:rPr>
          <w:rFonts w:ascii="Comic Sans MS" w:hAnsi="Comic Sans MS"/>
          <w:sz w:val="18"/>
          <w:szCs w:val="18"/>
        </w:rPr>
        <w:br/>
        <w:t>3.He is ..............</w:t>
      </w:r>
      <w:r>
        <w:rPr>
          <w:rFonts w:ascii="Comic Sans MS" w:hAnsi="Comic Sans MS"/>
          <w:sz w:val="18"/>
          <w:szCs w:val="18"/>
        </w:rPr>
        <w:t>..</w:t>
      </w:r>
      <w:r w:rsidRPr="00E11B16">
        <w:rPr>
          <w:rFonts w:ascii="Comic Sans MS" w:hAnsi="Comic Sans MS"/>
          <w:sz w:val="18"/>
          <w:szCs w:val="18"/>
        </w:rPr>
        <w:t>.</w:t>
      </w:r>
      <w:r>
        <w:rPr>
          <w:rFonts w:ascii="Comic Sans MS" w:hAnsi="Comic Sans MS"/>
          <w:sz w:val="18"/>
          <w:szCs w:val="18"/>
        </w:rPr>
        <w:t>H</w:t>
      </w:r>
      <w:r w:rsidRPr="00E11B16">
        <w:rPr>
          <w:rFonts w:ascii="Comic Sans MS" w:hAnsi="Comic Sans MS"/>
          <w:sz w:val="18"/>
          <w:szCs w:val="18"/>
        </w:rPr>
        <w:t>e always fights with his friends.</w:t>
      </w:r>
    </w:p>
    <w:p w:rsidR="00B75402" w:rsidRPr="00E11B16" w:rsidRDefault="00B75402" w:rsidP="00E11B16">
      <w:pPr>
        <w:spacing w:line="360" w:lineRule="auto"/>
        <w:rPr>
          <w:rFonts w:ascii="Comic Sans MS" w:hAnsi="Comic Sans MS" w:cs="Courier New"/>
          <w:sz w:val="18"/>
          <w:szCs w:val="18"/>
        </w:rPr>
      </w:pPr>
      <w:r>
        <w:rPr>
          <w:lang w:eastAsia="tr-TR"/>
        </w:rPr>
        <w:pict>
          <v:oval id="_x0000_s1032" style="position:absolute;margin-left:53.2pt;margin-top:190.2pt;width:27.75pt;height:23.4pt;z-index:251587584"/>
        </w:pict>
      </w:r>
      <w:r>
        <w:rPr>
          <w:lang w:eastAsia="tr-TR"/>
        </w:rPr>
        <w:pict>
          <v:oval id="_x0000_s1033" style="position:absolute;margin-left:125.9pt;margin-top:190.2pt;width:27.75pt;height:23.4pt;z-index:251586560"/>
        </w:pict>
      </w:r>
      <w:r>
        <w:rPr>
          <w:lang w:eastAsia="tr-TR"/>
        </w:rPr>
        <w:pict>
          <v:oval id="_x0000_s1034" style="position:absolute;margin-left:241.4pt;margin-top:184.8pt;width:27.75pt;height:23.4pt;z-index:251585536"/>
        </w:pict>
      </w:r>
      <w:r>
        <w:rPr>
          <w:lang w:eastAsia="tr-TR"/>
        </w:rPr>
        <w:pict>
          <v:oval id="_x0000_s1035" style="position:absolute;margin-left:493.3pt;margin-top:199.15pt;width:27.75pt;height:23.4pt;z-index:251584512"/>
        </w:pict>
      </w:r>
      <w:r>
        <w:rPr>
          <w:lang w:eastAsia="tr-TR"/>
        </w:rPr>
        <w:pict>
          <v:oval id="_x0000_s1036" style="position:absolute;margin-left:390.75pt;margin-top:161.4pt;width:27.75pt;height:23.4pt;z-index:251583488"/>
        </w:pict>
      </w:r>
      <w:r>
        <w:rPr>
          <w:lang w:eastAsia="tr-TR"/>
        </w:rPr>
        <w:pict>
          <v:oval id="_x0000_s1037" style="position:absolute;margin-left:323.5pt;margin-top:68.05pt;width:27.75pt;height:23.4pt;z-index:251582464"/>
        </w:pict>
      </w:r>
      <w:r>
        <w:rPr>
          <w:lang w:eastAsia="tr-TR"/>
        </w:rPr>
        <w:pict>
          <v:shape id="Resim 398" o:spid="_x0000_s1038" type="#_x0000_t75" alt="kind1" style="position:absolute;margin-left:464.7pt;margin-top:98.9pt;width:52.8pt;height:105.25pt;z-index:251569152;visibility:visible">
            <v:imagedata r:id="rId10" o:title=""/>
          </v:shape>
        </w:pict>
      </w:r>
      <w:r>
        <w:rPr>
          <w:lang w:eastAsia="tr-TR"/>
        </w:rPr>
        <w:pict>
          <v:shape id="Resim 455" o:spid="_x0000_s1039" type="#_x0000_t75" style="position:absolute;margin-left:359.95pt;margin-top:100.25pt;width:81pt;height:64.7pt;z-index:251577344;visibility:visible" filled="t">
            <v:imagedata r:id="rId11" o:title=""/>
            <w10:wrap type="square"/>
          </v:shape>
        </w:pict>
      </w:r>
      <w:r>
        <w:rPr>
          <w:lang w:eastAsia="tr-TR"/>
        </w:rPr>
        <w:pict>
          <v:shape id="Resim 409" o:spid="_x0000_s1040" type="#_x0000_t75" alt="shy" style="position:absolute;margin-left:475.75pt;margin-top:17.7pt;width:57.75pt;height:73.75pt;z-index:251575296;visibility:visible">
            <v:imagedata r:id="rId12" o:title=""/>
          </v:shape>
        </w:pict>
      </w:r>
      <w:r>
        <w:rPr>
          <w:lang w:eastAsia="tr-TR"/>
        </w:rPr>
        <w:pict>
          <v:shape id="Resim 401" o:spid="_x0000_s1041" type="#_x0000_t75" alt="lazy" style="position:absolute;margin-left:395.5pt;margin-top:17.7pt;width:80.25pt;height:64.65pt;z-index:251574272;visibility:visible">
            <v:imagedata r:id="rId13" o:title=""/>
          </v:shape>
        </w:pict>
      </w:r>
      <w:r>
        <w:rPr>
          <w:lang w:eastAsia="tr-TR"/>
        </w:rPr>
        <w:pict>
          <v:shape id="Resim 396" o:spid="_x0000_s1042" type="#_x0000_t75" style="position:absolute;margin-left:333.75pt;margin-top:8.6pt;width:57pt;height:73.75pt;z-index:251573248;visibility:visible;mso-wrap-distance-left:0;mso-wrap-distance-right:0" filled="t">
            <v:imagedata r:id="rId14" o:title=""/>
            <w10:wrap type="square" side="largest"/>
          </v:shape>
        </w:pict>
      </w:r>
      <w:r w:rsidRPr="00E11B16">
        <w:rPr>
          <w:rFonts w:ascii="Comic Sans MS" w:hAnsi="Comic Sans MS"/>
          <w:sz w:val="18"/>
          <w:szCs w:val="18"/>
        </w:rPr>
        <w:t>4.I like playing together with my classmates. They are very………………………………</w:t>
      </w:r>
      <w:r w:rsidRPr="00E11B16">
        <w:rPr>
          <w:rFonts w:ascii="Comic Sans MS" w:hAnsi="Comic Sans MS"/>
          <w:sz w:val="18"/>
          <w:szCs w:val="18"/>
        </w:rPr>
        <w:br/>
        <w:t>5.He was .................</w:t>
      </w:r>
      <w:r>
        <w:rPr>
          <w:rFonts w:ascii="Comic Sans MS" w:hAnsi="Comic Sans MS"/>
          <w:sz w:val="18"/>
          <w:szCs w:val="18"/>
        </w:rPr>
        <w:t xml:space="preserve"> </w:t>
      </w:r>
      <w:r w:rsidRPr="00E11B16">
        <w:rPr>
          <w:rFonts w:ascii="Comic Sans MS" w:hAnsi="Comic Sans MS"/>
          <w:sz w:val="18"/>
          <w:szCs w:val="18"/>
        </w:rPr>
        <w:t>at the party last  night. He cried all  night</w:t>
      </w:r>
      <w:r w:rsidRPr="00E11B16">
        <w:rPr>
          <w:rFonts w:ascii="Comic Sans MS" w:hAnsi="Comic Sans MS"/>
          <w:sz w:val="18"/>
          <w:szCs w:val="18"/>
        </w:rPr>
        <w:br/>
      </w:r>
      <w:r w:rsidRPr="00E11B16">
        <w:rPr>
          <w:rFonts w:ascii="Comic Sans MS" w:hAnsi="Comic Sans MS" w:cs="Courier New"/>
          <w:sz w:val="18"/>
          <w:szCs w:val="18"/>
        </w:rPr>
        <w:t>6.My son is a ……………………student. He never studies.</w:t>
      </w:r>
      <w:r w:rsidRPr="00E11B16">
        <w:rPr>
          <w:rFonts w:ascii="Comic Sans MS" w:hAnsi="Comic Sans MS" w:cs="Courier New"/>
          <w:sz w:val="18"/>
          <w:szCs w:val="18"/>
        </w:rPr>
        <w:br/>
        <w:t>7.Damla is very ………………… She cannot talk to boys.</w:t>
      </w:r>
      <w:r w:rsidRPr="00E11B16">
        <w:rPr>
          <w:rFonts w:ascii="Comic Sans MS" w:hAnsi="Comic Sans MS" w:cs="Courier New"/>
          <w:sz w:val="18"/>
          <w:szCs w:val="18"/>
        </w:rPr>
        <w:br/>
        <w:t>8.Jack has got lots of money but he doesn’t help poor people. he is................</w:t>
      </w:r>
    </w:p>
    <w:p w:rsidR="00B75402" w:rsidRPr="00E11B16" w:rsidRDefault="00B75402" w:rsidP="00E11B16">
      <w:pPr>
        <w:spacing w:line="360" w:lineRule="auto"/>
        <w:rPr>
          <w:rFonts w:ascii="Comic Sans MS" w:hAnsi="Comic Sans MS" w:cs="Courier New"/>
          <w:sz w:val="18"/>
          <w:szCs w:val="18"/>
        </w:rPr>
      </w:pPr>
      <w:r w:rsidRPr="00E11B16">
        <w:rPr>
          <w:rFonts w:ascii="Comic Sans MS" w:hAnsi="Comic Sans MS" w:cs="Courier New"/>
          <w:sz w:val="18"/>
          <w:szCs w:val="18"/>
        </w:rPr>
        <w:t>9.My uncle is...................he always gives present.</w:t>
      </w:r>
    </w:p>
    <w:p w:rsidR="00B75402" w:rsidRPr="00E11B16" w:rsidRDefault="00B75402" w:rsidP="00E11B16">
      <w:pPr>
        <w:spacing w:line="360" w:lineRule="auto"/>
        <w:rPr>
          <w:rFonts w:ascii="Comic Sans MS" w:hAnsi="Comic Sans MS" w:cs="Courier New"/>
          <w:sz w:val="18"/>
          <w:szCs w:val="18"/>
        </w:rPr>
      </w:pPr>
      <w:r>
        <w:rPr>
          <w:lang w:eastAsia="tr-TR"/>
        </w:rPr>
        <w:pict>
          <v:shape id="Resim 406" o:spid="_x0000_s1043" type="#_x0000_t75" alt="hardworking1" style="position:absolute;margin-left:241.4pt;margin-top:.8pt;width:82.1pt;height:67.1pt;z-index:251570176;visibility:visible">
            <v:imagedata r:id="rId15" o:title=""/>
          </v:shape>
        </w:pict>
      </w:r>
      <w:r>
        <w:rPr>
          <w:lang w:eastAsia="tr-TR"/>
        </w:rPr>
        <w:pict>
          <v:oval id="_x0000_s1044" style="position:absolute;margin-left:497.05pt;margin-top:-44.65pt;width:27.75pt;height:23.4pt;z-index:251581440"/>
        </w:pict>
      </w:r>
      <w:r>
        <w:rPr>
          <w:lang w:eastAsia="tr-TR"/>
        </w:rPr>
        <w:pict>
          <v:oval id="_x0000_s1045" style="position:absolute;margin-left:497.05pt;margin-top:-131.65pt;width:27.75pt;height:23.4pt;z-index:251580416"/>
        </w:pict>
      </w:r>
      <w:r>
        <w:rPr>
          <w:lang w:eastAsia="tr-TR"/>
        </w:rPr>
        <w:pict>
          <v:oval id="_x0000_s1046" style="position:absolute;margin-left:425.95pt;margin-top:-136.3pt;width:27.75pt;height:23.4pt;z-index:251579392"/>
        </w:pict>
      </w:r>
      <w:r w:rsidRPr="00E11B16">
        <w:rPr>
          <w:rFonts w:ascii="Comic Sans MS" w:hAnsi="Comic Sans MS" w:cs="Courier New"/>
          <w:color w:val="000000"/>
          <w:sz w:val="18"/>
          <w:szCs w:val="18"/>
        </w:rPr>
        <w:t>10.If you  always tell the truth, you are.................</w:t>
      </w:r>
    </w:p>
    <w:p w:rsidR="00B75402" w:rsidRPr="00873F4D" w:rsidRDefault="00B75402" w:rsidP="00E11B16">
      <w:pPr>
        <w:spacing w:line="480" w:lineRule="auto"/>
        <w:rPr>
          <w:rFonts w:ascii="Kristen ITC" w:hAnsi="Kristen ITC" w:cs="Courier New"/>
          <w:sz w:val="21"/>
          <w:szCs w:val="21"/>
        </w:rPr>
      </w:pPr>
      <w:r>
        <w:rPr>
          <w:lang w:eastAsia="tr-TR"/>
        </w:rPr>
        <w:pict>
          <v:shape id="Resim 4" o:spid="_x0000_s1047" type="#_x0000_t75" alt="http://tbn2.google.com/images?q=tbn:iw7CH_wds3MHfM:http://yenisafak.com.tr/resim/site/pinokyo517db2d9516c3e7aby.jpg" href="http://images.google.com.tr/imgres?imgurl=http://yenisafak.com.tr/resim/site/pinokyo517db2d9516c3e7aby.jpg&amp;imgrefurl=http://www.oyuncex.com/&amp;usg=__Io0jKIbfZ3L0bxc2jDZHlV3JbWI=&amp;h=225&amp;w=300&amp;sz=31&amp;hl=tr&amp;start=18&amp;tbnid=iw7CH_wds3MHfM:&amp;tbnh=87&amp;tbnw=116&amp;prev=/images?q=pinokyo+cartoon&amp;gbv=2&amp;hl=" style="position:absolute;margin-left:125.9pt;margin-top:4pt;width:82.5pt;height:64.7pt;z-index:251578368;visibility:visible" o:button="t">
            <v:fill o:detectmouseclick="t"/>
            <v:imagedata r:id="rId16" o:title=""/>
          </v:shape>
        </w:pict>
      </w:r>
      <w:r>
        <w:rPr>
          <w:lang w:eastAsia="tr-TR"/>
        </w:rPr>
        <w:pict>
          <v:shape id="Resim 408" o:spid="_x0000_s1048" type="#_x0000_t75" alt="stingy" style="position:absolute;margin-left:.5pt;margin-top:1.6pt;width:108.25pt;height:67.1pt;z-index:251576320;visibility:visible">
            <v:imagedata r:id="rId17" o:title=""/>
          </v:shape>
        </w:pict>
      </w:r>
    </w:p>
    <w:p w:rsidR="00B75402" w:rsidRPr="00873F4D" w:rsidRDefault="00B75402" w:rsidP="00E11B16">
      <w:pPr>
        <w:spacing w:line="480" w:lineRule="auto"/>
        <w:rPr>
          <w:rFonts w:ascii="Kristen ITC" w:hAnsi="Kristen ITC" w:cs="Courier New"/>
          <w:sz w:val="21"/>
          <w:szCs w:val="21"/>
        </w:rPr>
      </w:pPr>
    </w:p>
    <w:p w:rsidR="00B75402" w:rsidRPr="004B36E9" w:rsidRDefault="00B75402" w:rsidP="004B36E9">
      <w:pPr>
        <w:spacing w:line="480" w:lineRule="auto"/>
        <w:rPr>
          <w:rFonts w:ascii="Calibri" w:hAnsi="Calibri"/>
          <w:sz w:val="22"/>
          <w:szCs w:val="22"/>
        </w:rPr>
      </w:pPr>
      <w:r>
        <w:rPr>
          <w:lang w:eastAsia="tr-TR"/>
        </w:rPr>
        <w:pict>
          <v:shape id="_x0000_s1049" type="#_x0000_t75" style="position:absolute;margin-left:456.55pt;margin-top:28.55pt;width:21.55pt;height:23.05pt;z-index:-251706368;visibility:visible" wrapcoords="9683 697 -745 9058 3724 11845 2234 20206 5214 20206 16386 20206 18621 18116 16386 11845 20855 9058 20855 8361 12662 697 9683 697">
            <v:imagedata r:id="rId18" o:title=""/>
            <w10:wrap type="tight"/>
          </v:shape>
        </w:pict>
      </w:r>
      <w:r>
        <w:rPr>
          <w:lang w:eastAsia="tr-TR"/>
        </w:rPr>
        <w:pict>
          <v:shape id="_x0000_s1050" type="#_x0000_t75" style="position:absolute;margin-left:499.8pt;margin-top:28.55pt;width:21.6pt;height:23.1pt;z-index:-251704320;visibility:visible" wrapcoords="9683 697 -745 9058 3724 11845 2234 20206 5214 20206 16386 20206 18621 18116 16386 11845 20855 9058 20855 8361 12662 697 9683 697">
            <v:imagedata r:id="rId18" o:title=""/>
            <w10:wrap type="tight"/>
          </v:shape>
        </w:pict>
      </w:r>
      <w:r>
        <w:rPr>
          <w:lang w:eastAsia="tr-TR"/>
        </w:rPr>
        <w:pict>
          <v:shape id="_x0000_s1051" type="#_x0000_t75" style="position:absolute;margin-left:478.3pt;margin-top:28.55pt;width:21.55pt;height:23.05pt;z-index:-251705344;visibility:visible" wrapcoords="9683 697 -745 9058 3724 11845 2234 20206 5214 20206 16386 20206 18621 18116 16386 11845 20855 9058 20855 8361 12662 697 9683 697">
            <v:imagedata r:id="rId18" o:title=""/>
            <w10:wrap type="tight"/>
          </v:shape>
        </w:pict>
      </w:r>
    </w:p>
    <w:p w:rsidR="00B75402" w:rsidRPr="002D30E6" w:rsidRDefault="00B75402" w:rsidP="009449A6">
      <w:pPr>
        <w:rPr>
          <w:rFonts w:ascii="Arial Narrow" w:eastAsia="BatangChe" w:hAnsi="Arial Narrow" w:cs="Andalus"/>
          <w:b/>
          <w:sz w:val="20"/>
          <w:szCs w:val="20"/>
        </w:rPr>
      </w:pPr>
      <w:r>
        <w:rPr>
          <w:lang w:eastAsia="tr-TR"/>
        </w:rPr>
        <w:pict>
          <v:roundrect id="_x0000_s1052" style="position:absolute;margin-left:327.4pt;margin-top:29pt;width:179.4pt;height:80.15pt;z-index:-251702272" arcsize="10923f" strokecolor="#943634" strokeweight="1.75pt">
            <v:textbox>
              <w:txbxContent>
                <w:p w:rsidR="00B75402" w:rsidRPr="009449A6" w:rsidRDefault="00B75402" w:rsidP="009449A6">
                  <w:pPr>
                    <w:rPr>
                      <w:rFonts w:ascii="Comic Sans MS" w:hAnsi="Comic Sans MS"/>
                      <w:b/>
                      <w:sz w:val="18"/>
                      <w:szCs w:val="18"/>
                    </w:rPr>
                  </w:pPr>
                  <w:r>
                    <w:rPr>
                      <w:rFonts w:ascii="Comic Sans MS" w:hAnsi="Comic Sans MS"/>
                      <w:sz w:val="18"/>
                      <w:szCs w:val="18"/>
                    </w:rPr>
                    <w:t>1)</w:t>
                  </w:r>
                  <w:r w:rsidRPr="009449A6">
                    <w:rPr>
                      <w:rFonts w:ascii="Comic Sans MS" w:hAnsi="Comic Sans MS"/>
                      <w:b/>
                      <w:sz w:val="18"/>
                      <w:szCs w:val="18"/>
                    </w:rPr>
                    <w:t>Where is the bank ?</w:t>
                  </w:r>
                </w:p>
                <w:p w:rsidR="00B75402" w:rsidRPr="000765BD" w:rsidRDefault="00B75402" w:rsidP="000765BD">
                  <w:pPr>
                    <w:rPr>
                      <w:rFonts w:ascii="Comic Sans MS" w:hAnsi="Comic Sans MS"/>
                      <w:sz w:val="18"/>
                      <w:szCs w:val="18"/>
                    </w:rPr>
                  </w:pPr>
                  <w:r w:rsidRPr="000765BD">
                    <w:rPr>
                      <w:rFonts w:ascii="Comic Sans MS" w:hAnsi="Comic Sans MS"/>
                      <w:sz w:val="18"/>
                      <w:szCs w:val="18"/>
                    </w:rPr>
                    <w:t>A . It is near the park</w:t>
                  </w:r>
                  <w:r w:rsidRPr="000765BD">
                    <w:rPr>
                      <w:rFonts w:ascii="Comic Sans MS" w:hAnsi="Comic Sans MS"/>
                      <w:sz w:val="18"/>
                      <w:szCs w:val="18"/>
                    </w:rPr>
                    <w:br/>
                    <w:t>B.  It is between  zoo and resturant</w:t>
                  </w:r>
                  <w:r w:rsidRPr="000765BD">
                    <w:rPr>
                      <w:rFonts w:ascii="Comic Sans MS" w:hAnsi="Comic Sans MS"/>
                      <w:sz w:val="18"/>
                      <w:szCs w:val="18"/>
                    </w:rPr>
                    <w:br/>
                    <w:t xml:space="preserve">  C.  It is  opposite the hotel </w:t>
                  </w:r>
                </w:p>
                <w:p w:rsidR="00B75402" w:rsidRPr="000765BD" w:rsidRDefault="00B75402" w:rsidP="000765BD">
                  <w:pPr>
                    <w:rPr>
                      <w:rFonts w:ascii="Comic Sans MS" w:hAnsi="Comic Sans MS"/>
                      <w:sz w:val="18"/>
                      <w:szCs w:val="18"/>
                    </w:rPr>
                  </w:pPr>
                  <w:r w:rsidRPr="000765BD">
                    <w:rPr>
                      <w:rFonts w:ascii="Comic Sans MS" w:hAnsi="Comic Sans MS"/>
                      <w:sz w:val="18"/>
                      <w:szCs w:val="18"/>
                    </w:rPr>
                    <w:t xml:space="preserve">  D. It  is  near the supermarket </w:t>
                  </w:r>
                </w:p>
                <w:p w:rsidR="00B75402" w:rsidRDefault="00B75402">
                  <w:r>
                    <w:rPr>
                      <w:rFonts w:ascii="Comic Sans MS" w:hAnsi="Comic Sans MS"/>
                      <w:sz w:val="20"/>
                      <w:szCs w:val="20"/>
                    </w:rPr>
                    <w:br/>
                  </w:r>
                </w:p>
              </w:txbxContent>
            </v:textbox>
          </v:roundrect>
        </w:pict>
      </w:r>
      <w:r>
        <w:rPr>
          <w:lang w:eastAsia="tr-TR"/>
        </w:rPr>
        <w:pict>
          <v:shape id="_x0000_s1053" type="#_x0000_t75" style="position:absolute;margin-left:436.1pt;margin-top:1.7pt;width:21.6pt;height:23.1pt;z-index:-251707392;visibility:visible" wrapcoords="9683 697 -745 9058 3724 11845 2234 20206 5214 20206 16386 20206 18621 18116 16386 11845 20855 9058 20855 8361 12662 697 9683 697">
            <v:imagedata r:id="rId18" o:title=""/>
            <w10:wrap type="tight"/>
          </v:shape>
        </w:pict>
      </w:r>
      <w:r>
        <w:rPr>
          <w:lang w:eastAsia="tr-TR"/>
        </w:rPr>
        <w:pict>
          <v:shape id="_x0000_s1054" type="#_x0000_t75" style="position:absolute;margin-left:414.6pt;margin-top:1.7pt;width:21.55pt;height:23.05pt;z-index:-251708416;visibility:visible" wrapcoords="9683 697 -745 9058 3724 11845 2234 20206 5214 20206 16386 20206 18621 18116 16386 11845 20855 9058 20855 8361 12662 697 9683 697">
            <v:imagedata r:id="rId18" o:title=""/>
            <w10:wrap type="tight"/>
          </v:shape>
        </w:pict>
      </w:r>
      <w:r>
        <w:rPr>
          <w:lang w:eastAsia="tr-TR"/>
        </w:rPr>
        <w:pict>
          <v:shape id="_x0000_s1055" type="#_x0000_t75" style="position:absolute;margin-left:371.15pt;margin-top:1.7pt;width:21.55pt;height:23.05pt;z-index:-251709440;visibility:visible" wrapcoords="9683 697 -745 9058 3724 11845 2234 20206 5214 20206 16386 20206 18621 18116 16386 11845 20855 9058 20855 8361 12662 697 9683 697">
            <v:imagedata r:id="rId18" o:title=""/>
            <w10:wrap type="tight"/>
          </v:shape>
        </w:pict>
      </w:r>
      <w:r>
        <w:rPr>
          <w:lang w:eastAsia="tr-TR"/>
        </w:rPr>
        <w:pict>
          <v:shape id="_x0000_s1056" type="#_x0000_t75" style="position:absolute;margin-left:392.85pt;margin-top:1.7pt;width:21.55pt;height:23.05pt;z-index:-251710464;visibility:visible" wrapcoords="9683 697 -745 9058 3724 11845 2234 20206 5214 20206 16386 20206 18621 18116 16386 11845 20855 9058 20855 8361 12662 697 9683 697">
            <v:imagedata r:id="rId18" o:title=""/>
            <w10:wrap type="tight"/>
          </v:shape>
        </w:pict>
      </w:r>
      <w:r>
        <w:rPr>
          <w:lang w:eastAsia="tr-TR"/>
        </w:rPr>
        <w:pict>
          <v:shape id="_x0000_s1057" type="#_x0000_t75" style="position:absolute;margin-left:349.6pt;margin-top:1.7pt;width:21.85pt;height:23.1pt;z-index:-251711488;visibility:visible" wrapcoords="9683 697 -745 9058 3724 11845 2234 20206 5214 20206 16386 20206 18621 18116 16386 11845 20855 9058 20855 8361 12662 697 9683 697">
            <v:imagedata r:id="rId18" o:title=""/>
            <w10:wrap type="tight"/>
          </v:shape>
        </w:pict>
      </w:r>
      <w:r>
        <w:rPr>
          <w:lang w:eastAsia="tr-TR"/>
        </w:rPr>
        <w:pict>
          <v:shape id="_x0000_s1058" type="#_x0000_t75" style="position:absolute;margin-left:327.4pt;margin-top:1.7pt;width:22.05pt;height:23.1pt;z-index:-251712512;visibility:visible" wrapcoords="9683 697 -745 9058 3724 11845 2234 20206 5214 20206 16386 20206 18621 18116 16386 11845 20855 9058 20855 8361 12662 697 9683 697">
            <v:imagedata r:id="rId18" o:title=""/>
            <w10:wrap type="tight"/>
          </v:shape>
        </w:pict>
      </w:r>
      <w:r>
        <w:rPr>
          <w:lang w:eastAsia="tr-TR"/>
        </w:rPr>
        <w:pict>
          <v:shape id="_x0000_s1059" type="#_x0000_t75" style="position:absolute;margin-left:305.05pt;margin-top:1.7pt;width:22.25pt;height:23.1pt;z-index:-251713536;visibility:visible" wrapcoords="9360 1394 0 8361 0 9058 5040 12542 2160 20206 5040 20206 16560 20206 18720 18813 16560 12542 20880 8361 12960 1394 9360 1394">
            <v:imagedata r:id="rId18" o:title=""/>
            <w10:wrap type="tight"/>
          </v:shape>
        </w:pict>
      </w:r>
      <w:r>
        <w:rPr>
          <w:lang w:eastAsia="tr-TR"/>
        </w:rPr>
        <w:pict>
          <v:shape id="_x0000_s1060" type="#_x0000_t75" style="position:absolute;margin-left:283.5pt;margin-top:1.7pt;width:21.65pt;height:23.1pt;z-index:-251714560;visibility:visible" wrapcoords="9683 697 -745 9058 3724 11845 2234 20206 5214 20206 16386 20206 18621 18116 16386 11845 20855 9058 20855 8361 12662 697 9683 697">
            <v:imagedata r:id="rId18" o:title=""/>
            <w10:wrap type="tight"/>
          </v:shape>
        </w:pict>
      </w:r>
      <w:r>
        <w:rPr>
          <w:lang w:eastAsia="tr-TR"/>
        </w:rPr>
        <w:pict>
          <v:shape id="_x0000_s1061" type="#_x0000_t75" style="position:absolute;margin-left:262pt;margin-top:1.7pt;width:21.85pt;height:23.1pt;z-index:-251715584;visibility:visible" wrapcoords="9683 697 -745 9058 3724 11845 2234 20206 5214 20206 16386 20206 18621 18116 16386 11845 20855 9058 20855 8361 12662 697 9683 697">
            <v:imagedata r:id="rId18" o:title=""/>
            <w10:wrap type="tight"/>
          </v:shape>
        </w:pict>
      </w:r>
      <w:r>
        <w:rPr>
          <w:lang w:eastAsia="tr-TR"/>
        </w:rPr>
        <w:pict>
          <v:shape id="_x0000_s1062" type="#_x0000_t75" style="position:absolute;margin-left:240.25pt;margin-top:1.7pt;width:22.05pt;height:23.1pt;z-index:-251716608;visibility:visible" wrapcoords="9683 697 -745 9058 3724 11845 2234 20206 5214 20206 16386 20206 18621 18116 16386 11845 20855 9058 20855 8361 12662 697 9683 697">
            <v:imagedata r:id="rId18" o:title=""/>
            <w10:wrap type="tight"/>
          </v:shape>
        </w:pict>
      </w:r>
      <w:r>
        <w:rPr>
          <w:lang w:eastAsia="tr-TR"/>
        </w:rPr>
        <w:pict>
          <v:shape id="_x0000_s1063" type="#_x0000_t75" style="position:absolute;margin-left:218.1pt;margin-top:1.85pt;width:22.25pt;height:23.1pt;z-index:-251717632;visibility:visible" wrapcoords="9360 1394 0 8361 0 9058 5040 12542 2160 20206 5040 20206 16560 20206 18720 18813 16560 12542 20880 8361 12960 1394 9360 1394">
            <v:imagedata r:id="rId18" o:title=""/>
            <w10:wrap type="tight"/>
          </v:shape>
        </w:pict>
      </w:r>
      <w:r>
        <w:rPr>
          <w:lang w:eastAsia="tr-TR"/>
        </w:rPr>
        <w:pict>
          <v:shape id="_x0000_s1064" type="#_x0000_t75" style="position:absolute;margin-left:196.6pt;margin-top:1.7pt;width:21.65pt;height:23.1pt;z-index:-251718656;visibility:visible" wrapcoords="9683 697 -745 9058 3724 11845 2234 20206 5214 20206 16386 20206 18621 18116 16386 11845 20855 9058 20855 8361 12662 697 9683 697">
            <v:imagedata r:id="rId18" o:title=""/>
            <w10:wrap type="tight"/>
          </v:shape>
        </w:pict>
      </w:r>
      <w:r>
        <w:rPr>
          <w:lang w:eastAsia="tr-TR"/>
        </w:rPr>
        <w:pict>
          <v:shape id="_x0000_s1065" type="#_x0000_t75" style="position:absolute;margin-left:175.05pt;margin-top:1.7pt;width:21.85pt;height:23.1pt;z-index:-251719680;visibility:visible" wrapcoords="9683 697 -745 9058 3724 11845 2234 20206 5214 20206 16386 20206 18621 18116 16386 11845 20855 9058 20855 8361 12662 697 9683 697">
            <v:imagedata r:id="rId18" o:title=""/>
            <w10:wrap type="tight"/>
          </v:shape>
        </w:pict>
      </w:r>
      <w:r>
        <w:rPr>
          <w:lang w:eastAsia="tr-TR"/>
        </w:rPr>
        <w:pict>
          <v:shape id="_x0000_s1066" type="#_x0000_t75" style="position:absolute;margin-left:152.85pt;margin-top:1.7pt;width:22.05pt;height:23.1pt;z-index:-251720704;visibility:visible" wrapcoords="9683 697 -745 9058 3724 11845 2234 20206 5214 20206 16386 20206 18621 18116 16386 11845 20855 9058 20855 8361 12662 697 9683 697">
            <v:imagedata r:id="rId18" o:title=""/>
            <w10:wrap type="tight"/>
          </v:shape>
        </w:pict>
      </w:r>
      <w:r>
        <w:rPr>
          <w:lang w:eastAsia="tr-TR"/>
        </w:rPr>
        <w:pict>
          <v:shape id="_x0000_s1067" type="#_x0000_t75" style="position:absolute;margin-left:130.5pt;margin-top:1.7pt;width:22.25pt;height:23.1pt;z-index:-251721728;visibility:visible" wrapcoords="9360 1394 0 8361 0 9058 5040 12542 2160 20206 5040 20206 16560 20206 18720 18813 16560 12542 20880 8361 12960 1394 9360 1394">
            <v:imagedata r:id="rId18" o:title=""/>
            <w10:wrap type="tight"/>
          </v:shape>
        </w:pict>
      </w:r>
      <w:r>
        <w:rPr>
          <w:lang w:eastAsia="tr-TR"/>
        </w:rPr>
        <w:pict>
          <v:shape id="_x0000_s1068" type="#_x0000_t75" style="position:absolute;margin-left:108.95pt;margin-top:1.7pt;width:21.65pt;height:23.1pt;z-index:-251722752;visibility:visible" wrapcoords="9683 697 -745 9058 3724 11845 2234 20206 5214 20206 16386 20206 18621 18116 16386 11845 20855 9058 20855 8361 12662 697 9683 697">
            <v:imagedata r:id="rId18" o:title=""/>
            <w10:wrap type="tight"/>
          </v:shape>
        </w:pict>
      </w:r>
      <w:r>
        <w:rPr>
          <w:lang w:eastAsia="tr-TR"/>
        </w:rPr>
        <w:pict>
          <v:shape id="_x0000_s1069" type="#_x0000_t75" style="position:absolute;margin-left:87.4pt;margin-top:1.7pt;width:21.85pt;height:23.1pt;z-index:-251723776;visibility:visible" wrapcoords="9683 697 -745 9058 3724 11845 2234 20206 5214 20206 16386 20206 18621 18116 16386 11845 20855 9058 20855 8361 12662 697 9683 697">
            <v:imagedata r:id="rId18" o:title=""/>
            <w10:wrap type="tight"/>
          </v:shape>
        </w:pict>
      </w:r>
      <w:r>
        <w:rPr>
          <w:lang w:eastAsia="tr-TR"/>
        </w:rPr>
        <w:pict>
          <v:shape id="_x0000_s1070" type="#_x0000_t75" style="position:absolute;margin-left:65.2pt;margin-top:1.7pt;width:22.05pt;height:23.1pt;z-index:-251724800;visibility:visible" wrapcoords="9683 697 -745 9058 3724 11845 2234 20206 5214 20206 16386 20206 18621 18116 16386 11845 20855 9058 20855 8361 12662 697 9683 697">
            <v:imagedata r:id="rId18" o:title=""/>
            <w10:wrap type="tight"/>
          </v:shape>
        </w:pict>
      </w:r>
      <w:r>
        <w:rPr>
          <w:lang w:eastAsia="tr-TR"/>
        </w:rPr>
        <w:pict>
          <v:shape id="_x0000_s1071" type="#_x0000_t75" style="position:absolute;margin-left:42.7pt;margin-top:1.7pt;width:22.25pt;height:23.1pt;z-index:-251725824;visibility:visible" wrapcoords="9360 1394 0 8361 0 9058 5040 12542 2160 20206 5040 20206 16560 20206 18720 18813 16560 12542 20880 8361 12960 1394 9360 1394">
            <v:imagedata r:id="rId18" o:title=""/>
            <w10:wrap type="tight"/>
          </v:shape>
        </w:pict>
      </w:r>
      <w:r>
        <w:rPr>
          <w:lang w:eastAsia="tr-TR"/>
        </w:rPr>
        <w:pict>
          <v:shape id="_x0000_s1072" type="#_x0000_t75" style="position:absolute;margin-left:21pt;margin-top:2pt;width:21.5pt;height:23.1pt;z-index:-251726848;visibility:visible" wrapcoords="9683 697 -745 9058 3724 11845 2234 20206 5214 20206 16386 20206 18621 18116 16386 11845 20855 9058 20855 8361 12662 697 9683 697">
            <v:imagedata r:id="rId18" o:title=""/>
            <w10:wrap type="tight"/>
          </v:shape>
        </w:pict>
      </w:r>
      <w:r>
        <w:rPr>
          <w:lang w:eastAsia="tr-TR"/>
        </w:rPr>
        <w:pict>
          <v:shape id="Resim 15" o:spid="_x0000_s1073" type="#_x0000_t75" style="position:absolute;margin-left:-.55pt;margin-top:1.7pt;width:21.75pt;height:23.05pt;z-index:-251727872;visibility:visible" wrapcoords="9683 697 -745 9058 3724 11845 2234 20206 5214 20206 16386 20206 18621 18116 16386 11845 20855 9058 20855 8361 12662 697 9683 697">
            <v:imagedata r:id="rId18" o:title=""/>
            <w10:wrap type="tight"/>
          </v:shape>
        </w:pict>
      </w:r>
      <w:r w:rsidRPr="002D30E6">
        <w:rPr>
          <w:rFonts w:ascii="Arial Narrow" w:eastAsia="BatangChe" w:hAnsi="Arial Narrow" w:cs="Andalus"/>
          <w:b/>
          <w:sz w:val="20"/>
          <w:szCs w:val="20"/>
        </w:rPr>
        <w:t>2) Look at the maps and choose the correct one. ( Haritaya bakarak doğru olanı seçiniz.) 2x5=10</w:t>
      </w:r>
    </w:p>
    <w:p w:rsidR="00B75402" w:rsidRPr="004B36E9" w:rsidRDefault="00B75402" w:rsidP="009449A6">
      <w:pPr>
        <w:spacing w:line="480" w:lineRule="auto"/>
        <w:rPr>
          <w:rFonts w:ascii="Calibri" w:hAnsi="Calibri"/>
          <w:sz w:val="22"/>
          <w:szCs w:val="22"/>
        </w:rPr>
      </w:pPr>
      <w:r>
        <w:rPr>
          <w:lang w:eastAsia="tr-TR"/>
        </w:rPr>
        <w:pict>
          <v:shape id="_x0000_s1074" type="#_x0000_t75" style="position:absolute;margin-left:9.35pt;margin-top:3.65pt;width:306pt;height:149.2pt;z-index:-251703296">
            <v:imagedata r:id="rId19" o:title=""/>
          </v:shape>
        </w:pict>
      </w:r>
    </w:p>
    <w:p w:rsidR="00B75402" w:rsidRPr="00D03840" w:rsidRDefault="00B75402" w:rsidP="009449A6">
      <w:pPr>
        <w:rPr>
          <w:rFonts w:ascii="Comic Sans MS" w:hAnsi="Comic Sans MS"/>
          <w:sz w:val="20"/>
          <w:szCs w:val="20"/>
        </w:rPr>
      </w:pPr>
      <w:r>
        <w:rPr>
          <w:rFonts w:ascii="Comic Sans MS" w:hAnsi="Comic Sans MS" w:cs="Courier New"/>
          <w:sz w:val="21"/>
          <w:szCs w:val="21"/>
        </w:rPr>
        <w:tab/>
      </w:r>
    </w:p>
    <w:p w:rsidR="00B75402" w:rsidRPr="004B36E9" w:rsidRDefault="00B75402" w:rsidP="009449A6">
      <w:pPr>
        <w:tabs>
          <w:tab w:val="left" w:pos="6928"/>
        </w:tabs>
        <w:spacing w:line="480" w:lineRule="auto"/>
        <w:rPr>
          <w:rFonts w:ascii="Comic Sans MS" w:hAnsi="Comic Sans MS" w:cs="Courier New"/>
          <w:sz w:val="21"/>
          <w:szCs w:val="21"/>
        </w:rPr>
      </w:pPr>
      <w:r>
        <w:rPr>
          <w:lang w:eastAsia="tr-TR"/>
        </w:rPr>
        <w:pict>
          <v:roundrect id="_x0000_s1075" style="position:absolute;margin-left:315.35pt;margin-top:39.35pt;width:209.45pt;height:77.4pt;z-index:-251701248" arcsize="10923f" strokecolor="#943634" strokeweight="1.75pt">
            <v:textbox>
              <w:txbxContent>
                <w:p w:rsidR="00B75402" w:rsidRPr="000765BD" w:rsidRDefault="00B75402" w:rsidP="000765BD">
                  <w:pPr>
                    <w:rPr>
                      <w:rFonts w:ascii="Comic Sans MS" w:hAnsi="Comic Sans MS"/>
                      <w:sz w:val="18"/>
                      <w:szCs w:val="18"/>
                    </w:rPr>
                  </w:pPr>
                  <w:r>
                    <w:rPr>
                      <w:rFonts w:ascii="Comic Sans MS" w:hAnsi="Comic Sans MS"/>
                      <w:b/>
                      <w:sz w:val="16"/>
                      <w:szCs w:val="16"/>
                    </w:rPr>
                    <w:t xml:space="preserve">2) </w:t>
                  </w:r>
                  <w:r w:rsidRPr="000765BD">
                    <w:rPr>
                      <w:rFonts w:ascii="Comic Sans MS" w:hAnsi="Comic Sans MS"/>
                      <w:b/>
                      <w:sz w:val="16"/>
                      <w:szCs w:val="16"/>
                    </w:rPr>
                    <w:t>Is the post Office on the İstiklal Street ?</w:t>
                  </w:r>
                  <w:r>
                    <w:rPr>
                      <w:rFonts w:ascii="Comic Sans MS" w:hAnsi="Comic Sans MS"/>
                      <w:b/>
                      <w:sz w:val="16"/>
                      <w:szCs w:val="16"/>
                    </w:rPr>
                    <w:br/>
                  </w:r>
                  <w:r>
                    <w:rPr>
                      <w:rFonts w:ascii="Comic Sans MS" w:hAnsi="Comic Sans MS"/>
                      <w:sz w:val="18"/>
                      <w:szCs w:val="18"/>
                    </w:rPr>
                    <w:t>A.</w:t>
                  </w:r>
                  <w:r w:rsidRPr="000765BD">
                    <w:rPr>
                      <w:rFonts w:ascii="Comic Sans MS" w:hAnsi="Comic Sans MS"/>
                      <w:sz w:val="18"/>
                      <w:szCs w:val="18"/>
                    </w:rPr>
                    <w:t>No ,it is</w:t>
                  </w:r>
                  <w:r w:rsidRPr="000765BD">
                    <w:rPr>
                      <w:rFonts w:ascii="Comic Sans MS" w:hAnsi="Comic Sans MS"/>
                      <w:sz w:val="18"/>
                      <w:szCs w:val="18"/>
                    </w:rPr>
                    <w:br/>
                  </w:r>
                  <w:r>
                    <w:rPr>
                      <w:rFonts w:ascii="Comic Sans MS" w:hAnsi="Comic Sans MS"/>
                      <w:sz w:val="18"/>
                      <w:szCs w:val="18"/>
                    </w:rPr>
                    <w:t>B.</w:t>
                  </w:r>
                  <w:r w:rsidRPr="000765BD">
                    <w:rPr>
                      <w:rFonts w:ascii="Comic Sans MS" w:hAnsi="Comic Sans MS"/>
                      <w:sz w:val="18"/>
                      <w:szCs w:val="18"/>
                    </w:rPr>
                    <w:t>No , it isn’t</w:t>
                  </w:r>
                </w:p>
                <w:p w:rsidR="00B75402" w:rsidRPr="000765BD" w:rsidRDefault="00B75402" w:rsidP="000765BD">
                  <w:pPr>
                    <w:rPr>
                      <w:rFonts w:ascii="Comic Sans MS" w:hAnsi="Comic Sans MS"/>
                      <w:sz w:val="18"/>
                      <w:szCs w:val="18"/>
                    </w:rPr>
                  </w:pPr>
                  <w:r>
                    <w:rPr>
                      <w:rFonts w:ascii="Comic Sans MS" w:hAnsi="Comic Sans MS"/>
                      <w:sz w:val="18"/>
                      <w:szCs w:val="18"/>
                    </w:rPr>
                    <w:t>C.</w:t>
                  </w:r>
                  <w:r w:rsidRPr="000765BD">
                    <w:rPr>
                      <w:rFonts w:ascii="Comic Sans MS" w:hAnsi="Comic Sans MS"/>
                      <w:sz w:val="18"/>
                      <w:szCs w:val="18"/>
                    </w:rPr>
                    <w:t xml:space="preserve">No , are there </w:t>
                  </w:r>
                  <w:r w:rsidRPr="000765BD">
                    <w:rPr>
                      <w:rFonts w:ascii="Comic Sans MS" w:hAnsi="Comic Sans MS"/>
                      <w:sz w:val="18"/>
                      <w:szCs w:val="18"/>
                    </w:rPr>
                    <w:br/>
                  </w:r>
                  <w:r>
                    <w:rPr>
                      <w:rFonts w:ascii="Comic Sans MS" w:hAnsi="Comic Sans MS"/>
                      <w:sz w:val="18"/>
                      <w:szCs w:val="18"/>
                    </w:rPr>
                    <w:t>D.</w:t>
                  </w:r>
                  <w:r w:rsidRPr="000765BD">
                    <w:rPr>
                      <w:rFonts w:ascii="Comic Sans MS" w:hAnsi="Comic Sans MS"/>
                      <w:sz w:val="18"/>
                      <w:szCs w:val="18"/>
                    </w:rPr>
                    <w:t>Yes , it is</w:t>
                  </w:r>
                </w:p>
                <w:p w:rsidR="00B75402" w:rsidRPr="00D03840" w:rsidRDefault="00B75402" w:rsidP="000765BD">
                  <w:pPr>
                    <w:numPr>
                      <w:ilvl w:val="0"/>
                      <w:numId w:val="4"/>
                    </w:numPr>
                    <w:rPr>
                      <w:rFonts w:ascii="Comic Sans MS" w:hAnsi="Comic Sans MS"/>
                      <w:sz w:val="20"/>
                      <w:szCs w:val="20"/>
                    </w:rPr>
                  </w:pPr>
                </w:p>
                <w:p w:rsidR="00B75402" w:rsidRPr="00D03840" w:rsidRDefault="00B75402" w:rsidP="000765BD">
                  <w:pPr>
                    <w:rPr>
                      <w:rFonts w:ascii="Comic Sans MS" w:hAnsi="Comic Sans MS"/>
                      <w:sz w:val="20"/>
                      <w:szCs w:val="20"/>
                    </w:rPr>
                  </w:pPr>
                  <w:r w:rsidRPr="00D03840">
                    <w:rPr>
                      <w:rFonts w:ascii="Comic Sans MS" w:hAnsi="Comic Sans MS"/>
                      <w:sz w:val="20"/>
                      <w:szCs w:val="20"/>
                    </w:rPr>
                    <w:t xml:space="preserve"> </w:t>
                  </w:r>
                </w:p>
                <w:p w:rsidR="00B75402" w:rsidRPr="000765BD" w:rsidRDefault="00B75402" w:rsidP="000765BD">
                  <w:pPr>
                    <w:rPr>
                      <w:rFonts w:ascii="Comic Sans MS" w:hAnsi="Comic Sans MS"/>
                      <w:sz w:val="16"/>
                      <w:szCs w:val="16"/>
                    </w:rPr>
                  </w:pPr>
                </w:p>
                <w:p w:rsidR="00B75402" w:rsidRDefault="00B75402">
                  <w:r>
                    <w:rPr>
                      <w:rFonts w:ascii="Comic Sans MS" w:hAnsi="Comic Sans MS"/>
                      <w:sz w:val="20"/>
                      <w:szCs w:val="20"/>
                    </w:rPr>
                    <w:br/>
                  </w:r>
                </w:p>
              </w:txbxContent>
            </v:textbox>
          </v:roundrect>
        </w:pict>
      </w:r>
      <w:r>
        <w:rPr>
          <w:rFonts w:ascii="Comic Sans MS" w:hAnsi="Comic Sans MS" w:cs="Courier New"/>
          <w:sz w:val="21"/>
          <w:szCs w:val="21"/>
        </w:rPr>
        <w:br/>
      </w:r>
      <w:r>
        <w:rPr>
          <w:rFonts w:ascii="Comic Sans MS" w:hAnsi="Comic Sans MS" w:cs="Courier New"/>
          <w:sz w:val="21"/>
          <w:szCs w:val="21"/>
        </w:rPr>
        <w:br/>
      </w:r>
    </w:p>
    <w:p w:rsidR="00B75402" w:rsidRDefault="00B75402" w:rsidP="004B36E9"/>
    <w:p w:rsidR="00B75402" w:rsidRDefault="00B75402" w:rsidP="004B36E9">
      <w:r>
        <w:rPr>
          <w:lang w:eastAsia="tr-TR"/>
        </w:rPr>
        <w:pict>
          <v:shape id="Resim 42" o:spid="_x0000_s1076" type="#_x0000_t75" alt="MCj03440570000[1]" style="position:absolute;margin-left:316.5pt;margin-top:106.2pt;width:50.15pt;height:54.3pt;z-index:-251689984;visibility:visible" wrapcoords="1290 0 322 300 -322 2100 -322 19200 1290 21300 1612 21300 20633 21300 21600 19500 21600 2700 21278 1500 19666 0 1290 0">
            <v:imagedata r:id="rId20" o:title=""/>
            <w10:wrap type="tight"/>
          </v:shape>
        </w:pict>
      </w:r>
      <w:r>
        <w:rPr>
          <w:lang w:eastAsia="tr-TR"/>
        </w:rPr>
        <w:pict>
          <v:shape id="Resim 39" o:spid="_x0000_s1077" type="#_x0000_t75" alt="MCj04320370000[1]" style="position:absolute;margin-left:250.1pt;margin-top:106.2pt;width:44pt;height:50.3pt;z-index:-251691008;visibility:visible" wrapcoords="-366 0 -366 20955 21600 20955 21600 0 -366 0">
            <v:imagedata r:id="rId21" o:title=""/>
            <w10:wrap type="tight"/>
          </v:shape>
        </w:pict>
      </w:r>
      <w:r>
        <w:rPr>
          <w:lang w:eastAsia="tr-TR"/>
        </w:rPr>
        <w:pict>
          <v:shape id="Resim 36" o:spid="_x0000_s1078" type="#_x0000_t75" alt="MCj03082510000[1]" style="position:absolute;margin-left:178.75pt;margin-top:106.3pt;width:49.2pt;height:50.9pt;z-index:-251692032;visibility:visible" wrapcoords="6873 318 655 2224 327 2859 2618 5400 1964 6353 -327 10482 -327 18106 0 21282 13418 21282 15055 21282 16691 21282 19964 20647 21273 15565 21600 12071 21600 9847 18327 5718 17345 318 6873 318">
            <v:imagedata r:id="rId22" o:title=""/>
            <w10:wrap type="tight"/>
          </v:shape>
        </w:pict>
      </w:r>
      <w:r>
        <w:rPr>
          <w:lang w:eastAsia="tr-TR"/>
        </w:rPr>
        <w:pict>
          <v:shape id="Resim 33" o:spid="_x0000_s1079" type="#_x0000_t75" alt="MCj04151960000[1]" style="position:absolute;margin-left:98pt;margin-top:102.8pt;width:54.95pt;height:54.3pt;z-index:-251693056;visibility:visible" wrapcoords="6214 600 4438 900 296 4500 296 17400 888 20400 14203 20700 20416 20700 21304 19800 21304 10200 20121 5100 13907 1500 11244 600 6214 600">
            <v:imagedata r:id="rId23" o:title=""/>
            <w10:wrap type="tight"/>
          </v:shape>
        </w:pict>
      </w:r>
      <w:r>
        <w:rPr>
          <w:lang w:eastAsia="tr-TR"/>
        </w:rPr>
        <w:pict>
          <v:roundrect id="_x0000_s1080" style="position:absolute;margin-left:76.15pt;margin-top:85.9pt;width:296.35pt;height:75.4pt;z-index:-251694080" arcsize="10923f" strokecolor="#943634" strokeweight="1.75pt">
            <v:textbox>
              <w:txbxContent>
                <w:p w:rsidR="00B75402" w:rsidRPr="00A87C01" w:rsidRDefault="00B75402" w:rsidP="00A87C01">
                  <w:pPr>
                    <w:rPr>
                      <w:rFonts w:ascii="Comic Sans MS" w:hAnsi="Comic Sans MS"/>
                      <w:sz w:val="16"/>
                      <w:szCs w:val="16"/>
                    </w:rPr>
                  </w:pPr>
                  <w:r>
                    <w:rPr>
                      <w:rFonts w:ascii="Comic Sans MS" w:hAnsi="Comic Sans MS"/>
                      <w:b/>
                      <w:sz w:val="16"/>
                      <w:szCs w:val="16"/>
                    </w:rPr>
                    <w:t>5.</w:t>
                  </w:r>
                  <w:r w:rsidRPr="00A87C01">
                    <w:rPr>
                      <w:rFonts w:ascii="Comic Sans MS" w:hAnsi="Comic Sans MS"/>
                      <w:b/>
                      <w:sz w:val="16"/>
                      <w:szCs w:val="16"/>
                    </w:rPr>
                    <w:t>You can  find  very good  ……………stay for  the night .</w:t>
                  </w:r>
                </w:p>
                <w:p w:rsidR="00B75402" w:rsidRPr="00D03840" w:rsidRDefault="00B75402" w:rsidP="00A87C01">
                  <w:pPr>
                    <w:rPr>
                      <w:rFonts w:ascii="Comic Sans MS" w:hAnsi="Comic Sans MS"/>
                      <w:sz w:val="20"/>
                      <w:szCs w:val="20"/>
                    </w:rPr>
                  </w:pPr>
                  <w:r>
                    <w:rPr>
                      <w:rFonts w:ascii="Comic Sans MS" w:hAnsi="Comic Sans MS"/>
                      <w:sz w:val="20"/>
                      <w:szCs w:val="20"/>
                    </w:rPr>
                    <w:t>A.                        B.</w:t>
                  </w:r>
                  <w:r w:rsidRPr="00A87C01">
                    <w:rPr>
                      <w:rFonts w:ascii="Comic Sans MS" w:hAnsi="Comic Sans MS"/>
                      <w:sz w:val="20"/>
                      <w:szCs w:val="20"/>
                    </w:rPr>
                    <w:t xml:space="preserve"> </w:t>
                  </w:r>
                  <w:r>
                    <w:rPr>
                      <w:rFonts w:ascii="Comic Sans MS" w:hAnsi="Comic Sans MS"/>
                      <w:sz w:val="20"/>
                      <w:szCs w:val="20"/>
                    </w:rPr>
                    <w:t xml:space="preserve">                   C.                    D.</w:t>
                  </w:r>
                </w:p>
                <w:p w:rsidR="00B75402" w:rsidRPr="000765BD" w:rsidRDefault="00B75402" w:rsidP="000765BD">
                  <w:pPr>
                    <w:rPr>
                      <w:rFonts w:ascii="Comic Sans MS" w:hAnsi="Comic Sans MS"/>
                      <w:b/>
                      <w:sz w:val="16"/>
                      <w:szCs w:val="16"/>
                    </w:rPr>
                  </w:pPr>
                </w:p>
                <w:p w:rsidR="00B75402" w:rsidRPr="00D03840" w:rsidRDefault="00B75402" w:rsidP="000765BD">
                  <w:pPr>
                    <w:rPr>
                      <w:rFonts w:ascii="Comic Sans MS" w:hAnsi="Comic Sans MS"/>
                      <w:sz w:val="20"/>
                      <w:szCs w:val="20"/>
                    </w:rPr>
                  </w:pPr>
                  <w:r w:rsidRPr="00D03840">
                    <w:rPr>
                      <w:rFonts w:ascii="Comic Sans MS" w:hAnsi="Comic Sans MS"/>
                      <w:sz w:val="20"/>
                      <w:szCs w:val="20"/>
                    </w:rPr>
                    <w:t xml:space="preserve"> </w:t>
                  </w:r>
                </w:p>
                <w:p w:rsidR="00B75402" w:rsidRPr="000765BD" w:rsidRDefault="00B75402" w:rsidP="000765BD">
                  <w:pPr>
                    <w:rPr>
                      <w:rFonts w:ascii="Comic Sans MS" w:hAnsi="Comic Sans MS"/>
                      <w:sz w:val="16"/>
                      <w:szCs w:val="16"/>
                    </w:rPr>
                  </w:pPr>
                </w:p>
                <w:p w:rsidR="00B75402" w:rsidRDefault="00B75402">
                  <w:r>
                    <w:rPr>
                      <w:rFonts w:ascii="Comic Sans MS" w:hAnsi="Comic Sans MS"/>
                      <w:sz w:val="20"/>
                      <w:szCs w:val="20"/>
                    </w:rPr>
                    <w:br/>
                  </w:r>
                </w:p>
              </w:txbxContent>
            </v:textbox>
          </v:roundrect>
        </w:pict>
      </w:r>
      <w:r>
        <w:rPr>
          <w:lang w:eastAsia="tr-TR"/>
        </w:rPr>
        <w:pict>
          <v:roundrect id="_x0000_s1081" style="position:absolute;margin-left:187.95pt;margin-top:10.5pt;width:296.35pt;height:75.4pt;z-index:-251699200" arcsize="10923f" strokecolor="#943634" strokeweight="1.75pt">
            <v:textbox>
              <w:txbxContent>
                <w:p w:rsidR="00B75402" w:rsidRPr="00A87C01" w:rsidRDefault="00B75402" w:rsidP="00A87C01">
                  <w:pPr>
                    <w:rPr>
                      <w:rFonts w:ascii="Comic Sans MS" w:hAnsi="Comic Sans MS"/>
                      <w:b/>
                      <w:sz w:val="16"/>
                      <w:szCs w:val="16"/>
                    </w:rPr>
                  </w:pPr>
                  <w:r w:rsidRPr="00A87C01">
                    <w:rPr>
                      <w:rFonts w:ascii="Comic Sans MS" w:hAnsi="Comic Sans MS"/>
                      <w:b/>
                      <w:sz w:val="16"/>
                      <w:szCs w:val="16"/>
                    </w:rPr>
                    <w:t>4. You can go to Gallipoli by ………………..</w:t>
                  </w:r>
                </w:p>
                <w:p w:rsidR="00B75402" w:rsidRPr="00D03840" w:rsidRDefault="00B75402" w:rsidP="00A87C01">
                  <w:pPr>
                    <w:rPr>
                      <w:rFonts w:ascii="Comic Sans MS" w:hAnsi="Comic Sans MS"/>
                      <w:sz w:val="20"/>
                      <w:szCs w:val="20"/>
                    </w:rPr>
                  </w:pPr>
                  <w:r>
                    <w:rPr>
                      <w:rFonts w:ascii="Comic Sans MS" w:hAnsi="Comic Sans MS"/>
                      <w:sz w:val="20"/>
                      <w:szCs w:val="20"/>
                    </w:rPr>
                    <w:t>A.                        B.</w:t>
                  </w:r>
                  <w:r w:rsidRPr="00A87C01">
                    <w:rPr>
                      <w:rFonts w:ascii="Comic Sans MS" w:hAnsi="Comic Sans MS"/>
                      <w:sz w:val="20"/>
                      <w:szCs w:val="20"/>
                    </w:rPr>
                    <w:t xml:space="preserve"> </w:t>
                  </w:r>
                  <w:r>
                    <w:rPr>
                      <w:rFonts w:ascii="Comic Sans MS" w:hAnsi="Comic Sans MS"/>
                      <w:sz w:val="20"/>
                      <w:szCs w:val="20"/>
                    </w:rPr>
                    <w:t xml:space="preserve">                   C.                    D.</w:t>
                  </w:r>
                </w:p>
                <w:p w:rsidR="00B75402" w:rsidRPr="000765BD" w:rsidRDefault="00B75402" w:rsidP="000765BD">
                  <w:pPr>
                    <w:rPr>
                      <w:rFonts w:ascii="Comic Sans MS" w:hAnsi="Comic Sans MS"/>
                      <w:b/>
                      <w:sz w:val="16"/>
                      <w:szCs w:val="16"/>
                    </w:rPr>
                  </w:pPr>
                </w:p>
                <w:p w:rsidR="00B75402" w:rsidRPr="00D03840" w:rsidRDefault="00B75402" w:rsidP="000765BD">
                  <w:pPr>
                    <w:rPr>
                      <w:rFonts w:ascii="Comic Sans MS" w:hAnsi="Comic Sans MS"/>
                      <w:sz w:val="20"/>
                      <w:szCs w:val="20"/>
                    </w:rPr>
                  </w:pPr>
                  <w:r w:rsidRPr="00D03840">
                    <w:rPr>
                      <w:rFonts w:ascii="Comic Sans MS" w:hAnsi="Comic Sans MS"/>
                      <w:sz w:val="20"/>
                      <w:szCs w:val="20"/>
                    </w:rPr>
                    <w:t xml:space="preserve"> </w:t>
                  </w:r>
                </w:p>
                <w:p w:rsidR="00B75402" w:rsidRPr="000765BD" w:rsidRDefault="00B75402" w:rsidP="000765BD">
                  <w:pPr>
                    <w:rPr>
                      <w:rFonts w:ascii="Comic Sans MS" w:hAnsi="Comic Sans MS"/>
                      <w:sz w:val="16"/>
                      <w:szCs w:val="16"/>
                    </w:rPr>
                  </w:pPr>
                </w:p>
                <w:p w:rsidR="00B75402" w:rsidRDefault="00B75402">
                  <w:r>
                    <w:rPr>
                      <w:rFonts w:ascii="Comic Sans MS" w:hAnsi="Comic Sans MS"/>
                      <w:sz w:val="20"/>
                      <w:szCs w:val="20"/>
                    </w:rPr>
                    <w:br/>
                  </w:r>
                </w:p>
              </w:txbxContent>
            </v:textbox>
          </v:roundrect>
        </w:pict>
      </w:r>
      <w:r>
        <w:rPr>
          <w:lang w:eastAsia="tr-TR"/>
        </w:rPr>
        <w:pict>
          <v:roundrect id="_x0000_s1082" style="position:absolute;margin-left:.5pt;margin-top:10.5pt;width:179.5pt;height:75.4pt;z-index:-251700224" arcsize="10923f" strokecolor="#943634" strokeweight="1.75pt">
            <v:textbox>
              <w:txbxContent>
                <w:p w:rsidR="00B75402" w:rsidRPr="00A87C01" w:rsidRDefault="00B75402" w:rsidP="00A87C01">
                  <w:pPr>
                    <w:rPr>
                      <w:rFonts w:ascii="Comic Sans MS" w:hAnsi="Comic Sans MS"/>
                      <w:sz w:val="18"/>
                      <w:szCs w:val="18"/>
                      <w:lang w:val="en-US"/>
                    </w:rPr>
                  </w:pPr>
                  <w:r>
                    <w:rPr>
                      <w:rFonts w:ascii="Comic Sans MS" w:hAnsi="Comic Sans MS"/>
                      <w:b/>
                      <w:sz w:val="16"/>
                      <w:szCs w:val="16"/>
                    </w:rPr>
                    <w:t>3.</w:t>
                  </w:r>
                  <w:r w:rsidRPr="000765BD">
                    <w:rPr>
                      <w:rFonts w:ascii="Comic Sans MS" w:hAnsi="Comic Sans MS"/>
                      <w:b/>
                      <w:sz w:val="16"/>
                      <w:szCs w:val="16"/>
                    </w:rPr>
                    <w:t>If you want to go  the cafe  you ……</w:t>
                  </w:r>
                  <w:r>
                    <w:rPr>
                      <w:rFonts w:ascii="Comic Sans MS" w:hAnsi="Comic Sans MS"/>
                      <w:b/>
                      <w:sz w:val="16"/>
                      <w:szCs w:val="16"/>
                    </w:rPr>
                    <w:br/>
                  </w:r>
                  <w:r>
                    <w:rPr>
                      <w:rFonts w:ascii="Comic Sans MS" w:hAnsi="Comic Sans MS"/>
                      <w:sz w:val="18"/>
                      <w:szCs w:val="18"/>
                      <w:lang w:val="en-US"/>
                    </w:rPr>
                    <w:t>A.</w:t>
                  </w:r>
                  <w:r w:rsidRPr="000765BD">
                    <w:rPr>
                      <w:rFonts w:ascii="Comic Sans MS" w:hAnsi="Comic Sans MS"/>
                      <w:sz w:val="18"/>
                      <w:szCs w:val="18"/>
                      <w:lang w:val="en-US"/>
                    </w:rPr>
                    <w:t xml:space="preserve">Go straight ahead </w:t>
                  </w:r>
                  <w:smartTag w:uri="urn:schemas-microsoft-com:office:smarttags" w:element="address">
                    <w:smartTag w:uri="urn:schemas-microsoft-com:office:smarttags" w:element="Street">
                      <w:r w:rsidRPr="000765BD">
                        <w:rPr>
                          <w:rFonts w:ascii="Comic Sans MS" w:hAnsi="Comic Sans MS"/>
                          <w:sz w:val="18"/>
                          <w:szCs w:val="18"/>
                          <w:lang w:val="en-US"/>
                        </w:rPr>
                        <w:t>Bağdat Street</w:t>
                      </w:r>
                    </w:smartTag>
                  </w:smartTag>
                  <w:r w:rsidRPr="000765BD">
                    <w:rPr>
                      <w:rFonts w:ascii="Comic Sans MS" w:hAnsi="Comic Sans MS"/>
                      <w:sz w:val="18"/>
                      <w:szCs w:val="18"/>
                      <w:lang w:val="en-US"/>
                    </w:rPr>
                    <w:t xml:space="preserve"> .</w:t>
                  </w:r>
                  <w:r>
                    <w:rPr>
                      <w:rFonts w:ascii="Comic Sans MS" w:hAnsi="Comic Sans MS"/>
                      <w:sz w:val="18"/>
                      <w:szCs w:val="18"/>
                      <w:lang w:val="en-US"/>
                    </w:rPr>
                    <w:br/>
                  </w:r>
                  <w:r w:rsidRPr="00A87C01">
                    <w:rPr>
                      <w:rFonts w:ascii="Comic Sans MS" w:hAnsi="Comic Sans MS"/>
                      <w:sz w:val="18"/>
                      <w:szCs w:val="18"/>
                      <w:lang w:val="en-US"/>
                    </w:rPr>
                    <w:t xml:space="preserve">B.Turn left to the Gazi Street </w:t>
                  </w:r>
                  <w:r w:rsidRPr="00A87C01">
                    <w:rPr>
                      <w:rFonts w:ascii="Comic Sans MS" w:hAnsi="Comic Sans MS"/>
                      <w:sz w:val="18"/>
                      <w:szCs w:val="18"/>
                      <w:lang w:val="en-US"/>
                    </w:rPr>
                    <w:br/>
                    <w:t xml:space="preserve">C.next to the park </w:t>
                  </w:r>
                </w:p>
                <w:p w:rsidR="00B75402" w:rsidRPr="00A87C01" w:rsidRDefault="00B75402" w:rsidP="00A87C01">
                  <w:pPr>
                    <w:rPr>
                      <w:rFonts w:ascii="Comic Sans MS" w:hAnsi="Comic Sans MS"/>
                      <w:sz w:val="18"/>
                      <w:szCs w:val="18"/>
                      <w:lang w:val="en-US"/>
                    </w:rPr>
                  </w:pPr>
                  <w:r w:rsidRPr="00A87C01">
                    <w:rPr>
                      <w:rFonts w:ascii="Comic Sans MS" w:hAnsi="Comic Sans MS"/>
                      <w:sz w:val="18"/>
                      <w:szCs w:val="18"/>
                      <w:lang w:val="en-US"/>
                    </w:rPr>
                    <w:t>D.It is on the right</w:t>
                  </w:r>
                </w:p>
                <w:p w:rsidR="00B75402" w:rsidRPr="00D03840" w:rsidRDefault="00B75402" w:rsidP="00A87C01">
                  <w:pPr>
                    <w:numPr>
                      <w:ilvl w:val="0"/>
                      <w:numId w:val="5"/>
                    </w:numPr>
                    <w:rPr>
                      <w:rFonts w:ascii="Comic Sans MS" w:hAnsi="Comic Sans MS"/>
                      <w:sz w:val="20"/>
                      <w:szCs w:val="20"/>
                    </w:rPr>
                  </w:pPr>
                </w:p>
                <w:p w:rsidR="00B75402" w:rsidRPr="000765BD" w:rsidRDefault="00B75402" w:rsidP="000765BD">
                  <w:pPr>
                    <w:rPr>
                      <w:rFonts w:ascii="Comic Sans MS" w:hAnsi="Comic Sans MS"/>
                      <w:b/>
                      <w:sz w:val="16"/>
                      <w:szCs w:val="16"/>
                    </w:rPr>
                  </w:pPr>
                </w:p>
                <w:p w:rsidR="00B75402" w:rsidRPr="00D03840" w:rsidRDefault="00B75402" w:rsidP="000765BD">
                  <w:pPr>
                    <w:rPr>
                      <w:rFonts w:ascii="Comic Sans MS" w:hAnsi="Comic Sans MS"/>
                      <w:sz w:val="20"/>
                      <w:szCs w:val="20"/>
                    </w:rPr>
                  </w:pPr>
                  <w:r w:rsidRPr="00D03840">
                    <w:rPr>
                      <w:rFonts w:ascii="Comic Sans MS" w:hAnsi="Comic Sans MS"/>
                      <w:sz w:val="20"/>
                      <w:szCs w:val="20"/>
                    </w:rPr>
                    <w:t xml:space="preserve"> </w:t>
                  </w:r>
                </w:p>
                <w:p w:rsidR="00B75402" w:rsidRPr="000765BD" w:rsidRDefault="00B75402" w:rsidP="000765BD">
                  <w:pPr>
                    <w:rPr>
                      <w:rFonts w:ascii="Comic Sans MS" w:hAnsi="Comic Sans MS"/>
                      <w:sz w:val="16"/>
                      <w:szCs w:val="16"/>
                    </w:rPr>
                  </w:pPr>
                </w:p>
                <w:p w:rsidR="00B75402" w:rsidRDefault="00B75402">
                  <w:r>
                    <w:rPr>
                      <w:rFonts w:ascii="Comic Sans MS" w:hAnsi="Comic Sans MS"/>
                      <w:sz w:val="20"/>
                      <w:szCs w:val="20"/>
                    </w:rPr>
                    <w:br/>
                  </w:r>
                </w:p>
              </w:txbxContent>
            </v:textbox>
          </v:roundrect>
        </w:pict>
      </w:r>
      <w:r>
        <w:rPr>
          <w:lang w:eastAsia="tr-TR"/>
        </w:rPr>
        <w:pict>
          <v:shape id="Resim 30" o:spid="_x0000_s1083" type="#_x0000_t75" alt="MCj04300410000[1]" style="position:absolute;margin-left:419.75pt;margin-top:41pt;width:60.5pt;height:42.75pt;z-index:-251695104;visibility:visible" wrapcoords="8533 379 6933 1516 5067 4547 5067 6442 2933 12505 0 16674 267 17053 7733 18568 6133 20084 5600 20842 16800 20842 14667 18568 20267 17432 21067 16295 18400 12505 19467 9474 16267 6442 16533 4926 14400 1516 12800 379 8533 379">
            <v:imagedata r:id="rId24" o:title=""/>
            <w10:wrap type="tight"/>
          </v:shape>
        </w:pict>
      </w:r>
      <w:r>
        <w:rPr>
          <w:lang w:eastAsia="tr-TR"/>
        </w:rPr>
        <w:pict>
          <v:shape id="Resim 24" o:spid="_x0000_s1084" type="#_x0000_t75" alt="MCj03980230000[1]" style="position:absolute;margin-left:284.35pt;margin-top:38.95pt;width:52.5pt;height:44.8pt;z-index:-251697152;visibility:visible" wrapcoords="15429 360 2160 1080 -309 1800 309 12240 2160 17640 2160 19800 8949 21240 18514 21240 20366 21240 21291 19800 20983 18360 19131 17640 20674 12960 21600 4320 21291 1800 19440 360 15429 360">
            <v:imagedata r:id="rId25" o:title=""/>
            <w10:wrap type="tight"/>
          </v:shape>
        </w:pict>
      </w:r>
      <w:r>
        <w:rPr>
          <w:lang w:eastAsia="tr-TR"/>
        </w:rPr>
        <w:pict>
          <v:shape id="Resim 27" o:spid="_x0000_s1085" type="#_x0000_t75" alt="MCj03985290000[1]" style="position:absolute;margin-left:350.6pt;margin-top:38.95pt;width:48.05pt;height:44.7pt;z-index:-251696128;visibility:visible" wrapcoords="6075 360 3712 3240 3038 4680 3038 6120 1350 7920 1012 11880 -338 17640 -338 19080 1012 20880 2362 20880 4725 20880 9450 20880 20925 18720 21600 15120 21600 8280 20250 6480 17550 5760 10800 1800 7425 360 6075 360">
            <v:imagedata r:id="rId26" o:title=""/>
            <w10:wrap type="tight"/>
          </v:shape>
        </w:pict>
      </w:r>
      <w:r>
        <w:rPr>
          <w:lang w:eastAsia="tr-TR"/>
        </w:rPr>
        <w:pict>
          <v:shape id="Resim 21" o:spid="_x0000_s1086" type="#_x0000_t75" alt="MCj04338870000[1]" style="position:absolute;margin-left:207.8pt;margin-top:41pt;width:59.05pt;height:46.85pt;z-index:-251698176;visibility:visible" wrapcoords="12577 1045 2187 7316 1367 12194 -273 14284 0 17419 3554 18116 8476 18813 10663 18813 17499 12194 20780 7665 21053 2439 19686 1045 15311 1045 12577 1045">
            <v:imagedata r:id="rId27" o:title=""/>
            <w10:wrap type="tight"/>
          </v:shape>
        </w:pict>
      </w:r>
    </w:p>
    <w:p w:rsidR="00B75402" w:rsidRPr="008208D2" w:rsidRDefault="00B75402" w:rsidP="008208D2"/>
    <w:p w:rsidR="00B75402" w:rsidRPr="008208D2" w:rsidRDefault="00B75402" w:rsidP="008208D2"/>
    <w:p w:rsidR="00B75402" w:rsidRPr="008208D2" w:rsidRDefault="00B75402" w:rsidP="008208D2"/>
    <w:p w:rsidR="00B75402" w:rsidRPr="008208D2" w:rsidRDefault="00B75402" w:rsidP="008208D2"/>
    <w:p w:rsidR="00B75402" w:rsidRPr="008208D2" w:rsidRDefault="00B75402" w:rsidP="008208D2"/>
    <w:p w:rsidR="00B75402" w:rsidRPr="008208D2" w:rsidRDefault="00B75402" w:rsidP="008208D2"/>
    <w:p w:rsidR="00B75402" w:rsidRPr="008208D2" w:rsidRDefault="00B75402" w:rsidP="008208D2"/>
    <w:p w:rsidR="00B75402" w:rsidRPr="008208D2" w:rsidRDefault="00B75402" w:rsidP="008208D2"/>
    <w:p w:rsidR="00B75402" w:rsidRDefault="00B75402" w:rsidP="008208D2">
      <w:pPr>
        <w:ind w:firstLine="708"/>
      </w:pPr>
    </w:p>
    <w:p w:rsidR="00B75402" w:rsidRDefault="00B75402" w:rsidP="008208D2">
      <w:pPr>
        <w:ind w:firstLine="708"/>
      </w:pPr>
    </w:p>
    <w:p w:rsidR="00B75402" w:rsidRDefault="00B75402" w:rsidP="00247B2D">
      <w:pPr>
        <w:rPr>
          <w:rFonts w:ascii="Kristen ITC" w:hAnsi="Kristen ITC"/>
          <w:b/>
          <w:i/>
        </w:rPr>
      </w:pPr>
      <w:r w:rsidRPr="002D30E6">
        <w:rPr>
          <w:rFonts w:ascii="Calibri" w:hAnsi="Calibri"/>
          <w:b/>
          <w:sz w:val="22"/>
          <w:szCs w:val="22"/>
          <w:lang w:eastAsia="tr-TR"/>
        </w:rPr>
        <w:t>3</w:t>
      </w:r>
      <w:r w:rsidRPr="00247B2D">
        <w:rPr>
          <w:rFonts w:ascii="Arial Narrow" w:eastAsia="BatangChe" w:hAnsi="Arial Narrow" w:cs="Andalus"/>
          <w:b/>
          <w:sz w:val="20"/>
          <w:szCs w:val="20"/>
        </w:rPr>
        <w:t xml:space="preserve">. Separate the idioms in the box </w:t>
      </w:r>
      <w:r>
        <w:rPr>
          <w:rFonts w:ascii="Arial Narrow" w:eastAsia="BatangChe" w:hAnsi="Arial Narrow" w:cs="Andalus"/>
          <w:b/>
          <w:sz w:val="20"/>
          <w:szCs w:val="20"/>
        </w:rPr>
        <w:t xml:space="preserve">(Cümlecikleri uygun bölüme yazınız) </w:t>
      </w:r>
      <w:r w:rsidRPr="00247B2D">
        <w:rPr>
          <w:rFonts w:ascii="Arial Narrow" w:eastAsia="BatangChe" w:hAnsi="Arial Narrow" w:cs="Andalus"/>
          <w:b/>
          <w:sz w:val="20"/>
          <w:szCs w:val="20"/>
        </w:rPr>
        <w:t>( 10x2=20 pts)</w:t>
      </w:r>
    </w:p>
    <w:p w:rsidR="00B75402" w:rsidRPr="002D30E6" w:rsidRDefault="00B75402" w:rsidP="002D30E6">
      <w:pPr>
        <w:rPr>
          <w:rFonts w:ascii="Calibri" w:hAnsi="Calibri"/>
          <w:b/>
          <w:sz w:val="22"/>
          <w:szCs w:val="22"/>
          <w:lang w:eastAsia="tr-TR"/>
        </w:rPr>
      </w:pPr>
      <w:r>
        <w:rPr>
          <w:lang w:eastAsia="tr-TR"/>
        </w:rPr>
        <w:pict>
          <v:roundrect id="_x0000_s1087" style="position:absolute;margin-left:4.75pt;margin-top:2.15pt;width:499.25pt;height:59.05pt;z-index:-251686912" arcsize="10923f" fillcolor="#e5b8b7" strokecolor="#548dd4" strokeweight="1.75pt">
            <v:stroke dashstyle="longDashDotDot"/>
            <v:textbox>
              <w:txbxContent>
                <w:p w:rsidR="00B75402" w:rsidRDefault="00B75402" w:rsidP="00247B2D">
                  <w:pPr>
                    <w:rPr>
                      <w:rFonts w:ascii="Comic Sans MS" w:hAnsi="Comic Sans MS"/>
                      <w:b/>
                      <w:sz w:val="18"/>
                      <w:szCs w:val="18"/>
                    </w:rPr>
                  </w:pPr>
                  <w:r w:rsidRPr="00247B2D">
                    <w:rPr>
                      <w:rFonts w:ascii="Comic Sans MS" w:hAnsi="Comic Sans MS"/>
                      <w:b/>
                      <w:sz w:val="18"/>
                      <w:szCs w:val="18"/>
                    </w:rPr>
                    <w:t xml:space="preserve">a- causes addiction   </w:t>
                  </w:r>
                  <w:r>
                    <w:rPr>
                      <w:rFonts w:ascii="Comic Sans MS" w:hAnsi="Comic Sans MS"/>
                      <w:b/>
                      <w:sz w:val="18"/>
                      <w:szCs w:val="18"/>
                    </w:rPr>
                    <w:t xml:space="preserve">   </w:t>
                  </w:r>
                  <w:r w:rsidRPr="00247B2D">
                    <w:rPr>
                      <w:rFonts w:ascii="Comic Sans MS" w:hAnsi="Comic Sans MS"/>
                      <w:b/>
                      <w:sz w:val="18"/>
                      <w:szCs w:val="18"/>
                    </w:rPr>
                    <w:t>b- makes life easier   c</w:t>
                  </w:r>
                  <w:r>
                    <w:rPr>
                      <w:rFonts w:ascii="Comic Sans MS" w:hAnsi="Comic Sans MS"/>
                      <w:b/>
                      <w:sz w:val="18"/>
                      <w:szCs w:val="18"/>
                    </w:rPr>
                    <w:t xml:space="preserve">- keeps a lot of information  </w:t>
                  </w:r>
                  <w:r w:rsidRPr="00247B2D">
                    <w:rPr>
                      <w:rFonts w:ascii="Comic Sans MS" w:hAnsi="Comic Sans MS"/>
                      <w:b/>
                      <w:sz w:val="18"/>
                      <w:szCs w:val="18"/>
                    </w:rPr>
                    <w:t xml:space="preserve">d- causes family problems   e- makes us communicate faster </w:t>
                  </w:r>
                  <w:r>
                    <w:rPr>
                      <w:rFonts w:ascii="Comic Sans MS" w:hAnsi="Comic Sans MS"/>
                      <w:b/>
                      <w:sz w:val="18"/>
                      <w:szCs w:val="18"/>
                    </w:rPr>
                    <w:t xml:space="preserve"> </w:t>
                  </w:r>
                  <w:r w:rsidRPr="00247B2D">
                    <w:rPr>
                      <w:rFonts w:ascii="Comic Sans MS" w:hAnsi="Comic Sans MS"/>
                      <w:b/>
                      <w:sz w:val="18"/>
                      <w:szCs w:val="18"/>
                    </w:rPr>
                    <w:t xml:space="preserve">f- causes mass unemployment   g- spreads radiation    </w:t>
                  </w:r>
                </w:p>
                <w:p w:rsidR="00B75402" w:rsidRPr="00247B2D" w:rsidRDefault="00B75402" w:rsidP="00247B2D">
                  <w:pPr>
                    <w:rPr>
                      <w:rFonts w:ascii="Comic Sans MS" w:hAnsi="Comic Sans MS"/>
                      <w:b/>
                      <w:sz w:val="18"/>
                      <w:szCs w:val="18"/>
                    </w:rPr>
                  </w:pPr>
                  <w:r w:rsidRPr="00247B2D">
                    <w:rPr>
                      <w:rFonts w:ascii="Comic Sans MS" w:hAnsi="Comic Sans MS"/>
                      <w:b/>
                      <w:sz w:val="18"/>
                      <w:szCs w:val="18"/>
                    </w:rPr>
                    <w:t>h</w:t>
                  </w:r>
                  <w:r>
                    <w:rPr>
                      <w:rFonts w:ascii="Comic Sans MS" w:hAnsi="Comic Sans MS"/>
                      <w:b/>
                      <w:sz w:val="18"/>
                      <w:szCs w:val="18"/>
                    </w:rPr>
                    <w:t xml:space="preserve">- causes eye defects      </w:t>
                  </w:r>
                  <w:r w:rsidRPr="00247B2D">
                    <w:rPr>
                      <w:rFonts w:ascii="Comic Sans MS" w:hAnsi="Comic Sans MS"/>
                      <w:b/>
                      <w:sz w:val="18"/>
                      <w:szCs w:val="18"/>
                    </w:rPr>
                    <w:t>j- gives us a huge searching area     k- helps people with their work</w:t>
                  </w:r>
                </w:p>
                <w:p w:rsidR="00B75402" w:rsidRDefault="00B75402"/>
              </w:txbxContent>
            </v:textbox>
          </v:roundrect>
        </w:pict>
      </w:r>
    </w:p>
    <w:p w:rsidR="00B75402" w:rsidRPr="002E3FCB" w:rsidRDefault="00B75402" w:rsidP="002D30E6"/>
    <w:p w:rsidR="00B75402" w:rsidRDefault="00B75402" w:rsidP="002D30E6">
      <w:pPr>
        <w:ind w:left="-720" w:right="-828"/>
        <w:rPr>
          <w:rFonts w:ascii="Comic Sans MS" w:hAnsi="Comic Sans MS"/>
          <w:sz w:val="22"/>
          <w:szCs w:val="22"/>
          <w:lang w:val="en-US"/>
        </w:rPr>
      </w:pPr>
      <w:r>
        <w:rPr>
          <w:rFonts w:ascii="Comic Sans MS" w:hAnsi="Comic Sans MS"/>
          <w:b/>
          <w:sz w:val="22"/>
          <w:szCs w:val="22"/>
          <w:lang w:val="en-US"/>
        </w:rPr>
        <w:t xml:space="preserve">    </w:t>
      </w:r>
    </w:p>
    <w:p w:rsidR="00B75402" w:rsidRDefault="00B75402" w:rsidP="002D30E6">
      <w:r>
        <w:rPr>
          <w:lang w:eastAsia="tr-TR"/>
        </w:rPr>
        <w:pict>
          <v:shape id="Resim 2" o:spid="_x0000_s1088" type="#_x0000_t75" alt="inspectorgadget8" style="position:absolute;margin-left:276.45pt;margin-top:-.35pt;width:232.95pt;height:272.35pt;z-index:251627520;visibility:visible">
            <v:imagedata r:id="rId28" o:title=""/>
          </v:shape>
        </w:pict>
      </w:r>
      <w:r>
        <w:rPr>
          <w:lang w:eastAsia="tr-TR"/>
        </w:rPr>
        <w:pict>
          <v:shape id="_x0000_s1089" type="#_x0000_t75" alt="inspectorgadget8" style="position:absolute;margin-left:-8.15pt;margin-top:-.3pt;width:233pt;height:272.4pt;z-index:251628544;visibility:visible">
            <v:imagedata r:id="rId28" o:title=""/>
          </v:shape>
        </w:pict>
      </w:r>
    </w:p>
    <w:p w:rsidR="00B75402" w:rsidRDefault="00B75402" w:rsidP="002D30E6">
      <w:r>
        <w:rPr>
          <w:lang w:eastAsia="tr-TR"/>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90" type="#_x0000_t161" style="position:absolute;margin-left:260.75pt;margin-top:13.25pt;width:108pt;height:29.2pt;z-index:-251684864" adj="5665" fillcolor="black">
            <v:shadow color="#868686"/>
            <v:textpath style="font-family:&quot;Impact&quot;;font-size:18pt;v-text-kern:t" trim="t" fitpath="t" xscale="f" string="Disadvantages"/>
          </v:shape>
        </w:pict>
      </w:r>
      <w:r>
        <w:rPr>
          <w:lang w:eastAsia="tr-TR"/>
        </w:rPr>
        <w:pict>
          <v:shape id="_x0000_s1091" type="#_x0000_t161" style="position:absolute;margin-left:4.75pt;margin-top:9.15pt;width:85.6pt;height:33.3pt;z-index:-251685888" adj="5665" fillcolor="black">
            <v:shadow color="#868686"/>
            <v:textpath style="font-family:&quot;Impact&quot;;font-size:18pt;v-text-kern:t" trim="t" fitpath="t" xscale="f" string="Advantages"/>
          </v:shape>
        </w:pict>
      </w:r>
    </w:p>
    <w:p w:rsidR="00B75402" w:rsidRDefault="00B75402" w:rsidP="008208D2"/>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Pr="00247B2D" w:rsidRDefault="00B75402" w:rsidP="00247B2D"/>
    <w:p w:rsidR="00B75402" w:rsidRDefault="00B75402" w:rsidP="00247B2D"/>
    <w:p w:rsidR="00B75402" w:rsidRDefault="00B75402" w:rsidP="00247B2D">
      <w:pPr>
        <w:jc w:val="center"/>
      </w:pPr>
    </w:p>
    <w:p w:rsidR="00B75402" w:rsidRPr="00247B2D" w:rsidRDefault="00B75402" w:rsidP="00247B2D"/>
    <w:p w:rsidR="00B75402" w:rsidRPr="00174E12" w:rsidRDefault="00B75402" w:rsidP="00174E12">
      <w:pPr>
        <w:rPr>
          <w:rFonts w:ascii="Arial Narrow" w:eastAsia="BatangChe" w:hAnsi="Arial Narrow" w:cs="Andalus"/>
          <w:b/>
          <w:sz w:val="20"/>
          <w:szCs w:val="20"/>
        </w:rPr>
      </w:pPr>
      <w:r>
        <w:rPr>
          <w:lang w:eastAsia="tr-TR"/>
        </w:rPr>
        <w:pict>
          <v:shape id="_x0000_s1092" type="#_x0000_t75" alt="http://t3.gstatic.com/images?q=tbn:ANd9GcRDBf3uLLdNav0fInyTyGt4Ql1BiuXwwB1K1l5UZD3kzLqR8KF3VA" href="http://www.google.com.tr/imgres?q=computer+mouse+clipart&amp;hl=tr&amp;biw=1280&amp;bih=653&amp;tbm=isch&amp;tbnid=ALTfBiLh7xYTRM:&amp;imgrefurl=http://www.clipartoday.com/clipart/animal/rodent/mouse_150810.html&amp;docid=aszihoo31jPVTM&amp;imgurl=http://www.clipartoday.com/_thumbs/011/business/computer/computer/computermouse_002556_tnb.png&amp;w=350&amp;h=293&amp;ei=-QvdTtmLPMiC4gSVxrD9Bg&amp;zoom" style="position:absolute;margin-left:444.9pt;margin-top:39.8pt;width:73.85pt;height:61.8pt;z-index:-251567104;visibility:visible" wrapcoords="-220 0 -220 21337 21600 21337 21600 0 -220 0" o:button="t">
            <v:fill o:detectmouseclick="t"/>
            <v:imagedata r:id="rId29" o:title=""/>
            <w10:wrap type="tight"/>
          </v:shape>
        </w:pict>
      </w:r>
      <w:r>
        <w:rPr>
          <w:lang w:eastAsia="tr-TR"/>
        </w:rPr>
        <w:pict>
          <v:shape id="_x0000_s1093" type="#_x0000_t75" style="position:absolute;margin-left:501.95pt;margin-top:9.95pt;width:21.6pt;height:23.1pt;z-index:-251660288;visibility:visible" wrapcoords="9683 697 -745 9058 3724 11845 2234 20206 5214 20206 16386 20206 18621 18116 16386 11845 20855 9058 20855 8361 12662 697 9683 697">
            <v:imagedata r:id="rId18" o:title=""/>
            <w10:wrap type="tight"/>
          </v:shape>
        </w:pict>
      </w:r>
      <w:r>
        <w:rPr>
          <w:lang w:eastAsia="tr-TR"/>
        </w:rPr>
        <w:pict>
          <v:shape id="_x0000_s1094" type="#_x0000_t75" style="position:absolute;margin-left:480.25pt;margin-top:9.95pt;width:21.6pt;height:23.1pt;z-index:-251661312;visibility:visible" wrapcoords="9683 697 -745 9058 3724 11845 2234 20206 5214 20206 16386 20206 18621 18116 16386 11845 20855 9058 20855 8361 12662 697 9683 697">
            <v:imagedata r:id="rId18" o:title=""/>
            <w10:wrap type="tight"/>
          </v:shape>
        </w:pict>
      </w:r>
      <w:r>
        <w:rPr>
          <w:lang w:eastAsia="tr-TR"/>
        </w:rPr>
        <w:pict>
          <v:shape id="_x0000_s1095" type="#_x0000_t75" style="position:absolute;margin-left:458.5pt;margin-top:9.95pt;width:21.6pt;height:23.1pt;z-index:-251662336;visibility:visible" wrapcoords="9683 697 -745 9058 3724 11845 2234 20206 5214 20206 16386 20206 18621 18116 16386 11845 20855 9058 20855 8361 12662 697 9683 697">
            <v:imagedata r:id="rId18" o:title=""/>
            <w10:wrap type="tight"/>
          </v:shape>
        </w:pict>
      </w:r>
      <w:r>
        <w:rPr>
          <w:lang w:eastAsia="tr-TR"/>
        </w:rPr>
        <w:pict>
          <v:shape id="_x0000_s1096" type="#_x0000_t75" style="position:absolute;margin-left:436.75pt;margin-top:9.95pt;width:21.6pt;height:23.1pt;z-index:-251663360;visibility:visible" wrapcoords="9683 697 -745 9058 3724 11845 2234 20206 5214 20206 16386 20206 18621 18116 16386 11845 20855 9058 20855 8361 12662 697 9683 697">
            <v:imagedata r:id="rId18" o:title=""/>
            <w10:wrap type="tight"/>
          </v:shape>
        </w:pict>
      </w:r>
      <w:r>
        <w:rPr>
          <w:lang w:eastAsia="tr-TR"/>
        </w:rPr>
        <w:pict>
          <v:shape id="_x0000_s1097" type="#_x0000_t75" style="position:absolute;margin-left:415pt;margin-top:9.95pt;width:21.6pt;height:23.1pt;z-index:-251664384;visibility:visible" wrapcoords="9683 697 -745 9058 3724 11845 2234 20206 5214 20206 16386 20206 18621 18116 16386 11845 20855 9058 20855 8361 12662 697 9683 697">
            <v:imagedata r:id="rId18" o:title=""/>
            <w10:wrap type="tight"/>
          </v:shape>
        </w:pict>
      </w:r>
      <w:r>
        <w:rPr>
          <w:lang w:eastAsia="tr-TR"/>
        </w:rPr>
        <w:pict>
          <v:shape id="_x0000_s1098" type="#_x0000_t75" style="position:absolute;margin-left:393.3pt;margin-top:9.95pt;width:21.6pt;height:23.1pt;z-index:-251665408;visibility:visible" wrapcoords="9683 697 -745 9058 3724 11845 2234 20206 5214 20206 16386 20206 18621 18116 16386 11845 20855 9058 20855 8361 12662 697 9683 697">
            <v:imagedata r:id="rId18" o:title=""/>
            <w10:wrap type="tight"/>
          </v:shape>
        </w:pict>
      </w:r>
      <w:r>
        <w:rPr>
          <w:lang w:eastAsia="tr-TR"/>
        </w:rPr>
        <w:pict>
          <v:shape id="_x0000_s1099" type="#_x0000_t75" style="position:absolute;margin-left:371.55pt;margin-top:9.95pt;width:21.6pt;height:23.1pt;z-index:-251666432;visibility:visible" wrapcoords="9683 697 -745 9058 3724 11845 2234 20206 5214 20206 16386 20206 18621 18116 16386 11845 20855 9058 20855 8361 12662 697 9683 697">
            <v:imagedata r:id="rId18" o:title=""/>
            <w10:wrap type="tight"/>
          </v:shape>
        </w:pict>
      </w:r>
      <w:r>
        <w:rPr>
          <w:lang w:eastAsia="tr-TR"/>
        </w:rPr>
        <w:pict>
          <v:shape id="_x0000_s1100" type="#_x0000_t75" style="position:absolute;margin-left:349.8pt;margin-top:9.95pt;width:21.6pt;height:23.1pt;z-index:-251667456;visibility:visible" wrapcoords="9683 697 -745 9058 3724 11845 2234 20206 5214 20206 16386 20206 18621 18116 16386 11845 20855 9058 20855 8361 12662 697 9683 697">
            <v:imagedata r:id="rId18" o:title=""/>
            <w10:wrap type="tight"/>
          </v:shape>
        </w:pict>
      </w:r>
      <w:r>
        <w:rPr>
          <w:lang w:eastAsia="tr-TR"/>
        </w:rPr>
        <w:pict>
          <v:shape id="_x0000_s1101" type="#_x0000_t75" style="position:absolute;margin-left:328.1pt;margin-top:9.95pt;width:21.6pt;height:23.1pt;z-index:-251668480;visibility:visible" wrapcoords="9683 697 -745 9058 3724 11845 2234 20206 5214 20206 16386 20206 18621 18116 16386 11845 20855 9058 20855 8361 12662 697 9683 697">
            <v:imagedata r:id="rId18" o:title=""/>
            <w10:wrap type="tight"/>
          </v:shape>
        </w:pict>
      </w:r>
      <w:r>
        <w:rPr>
          <w:lang w:eastAsia="tr-TR"/>
        </w:rPr>
        <w:pict>
          <v:shape id="_x0000_s1102" type="#_x0000_t75" style="position:absolute;margin-left:306.35pt;margin-top:9.95pt;width:21.6pt;height:23.1pt;z-index:-251669504;visibility:visible" wrapcoords="9683 697 -745 9058 3724 11845 2234 20206 5214 20206 16386 20206 18621 18116 16386 11845 20855 9058 20855 8361 12662 697 9683 697">
            <v:imagedata r:id="rId18" o:title=""/>
            <w10:wrap type="tight"/>
          </v:shape>
        </w:pict>
      </w:r>
      <w:r>
        <w:rPr>
          <w:lang w:eastAsia="tr-TR"/>
        </w:rPr>
        <w:pict>
          <v:shape id="_x0000_s1103" type="#_x0000_t75" style="position:absolute;margin-left:284.6pt;margin-top:9.95pt;width:21.6pt;height:23.1pt;z-index:-251670528;visibility:visible" wrapcoords="9683 697 -745 9058 3724 11845 2234 20206 5214 20206 16386 20206 18621 18116 16386 11845 20855 9058 20855 8361 12662 697 9683 697">
            <v:imagedata r:id="rId18" o:title=""/>
            <w10:wrap type="tight"/>
          </v:shape>
        </w:pict>
      </w:r>
      <w:r>
        <w:rPr>
          <w:lang w:eastAsia="tr-TR"/>
        </w:rPr>
        <w:pict>
          <v:shape id="_x0000_s1104" type="#_x0000_t75" style="position:absolute;margin-left:262.85pt;margin-top:9.95pt;width:21.6pt;height:23.1pt;z-index:-251671552;visibility:visible" wrapcoords="9683 697 -745 9058 3724 11845 2234 20206 5214 20206 16386 20206 18621 18116 16386 11845 20855 9058 20855 8361 12662 697 9683 697">
            <v:imagedata r:id="rId18" o:title=""/>
            <w10:wrap type="tight"/>
          </v:shape>
        </w:pict>
      </w:r>
      <w:r>
        <w:rPr>
          <w:lang w:eastAsia="tr-TR"/>
        </w:rPr>
        <w:pict>
          <v:shape id="_x0000_s1105" type="#_x0000_t75" style="position:absolute;margin-left:241.15pt;margin-top:9.95pt;width:21.6pt;height:23.1pt;z-index:-251672576;visibility:visible" wrapcoords="9683 697 -745 9058 3724 11845 2234 20206 5214 20206 16386 20206 18621 18116 16386 11845 20855 9058 20855 8361 12662 697 9683 697">
            <v:imagedata r:id="rId18" o:title=""/>
            <w10:wrap type="tight"/>
          </v:shape>
        </w:pict>
      </w:r>
      <w:r>
        <w:rPr>
          <w:lang w:eastAsia="tr-TR"/>
        </w:rPr>
        <w:pict>
          <v:shape id="_x0000_s1106" type="#_x0000_t75" style="position:absolute;margin-left:219.4pt;margin-top:9.95pt;width:21.6pt;height:23.1pt;z-index:-251673600;visibility:visible" wrapcoords="9683 697 -745 9058 3724 11845 2234 20206 5214 20206 16386 20206 18621 18116 16386 11845 20855 9058 20855 8361 12662 697 9683 697">
            <v:imagedata r:id="rId18" o:title=""/>
            <w10:wrap type="tight"/>
          </v:shape>
        </w:pict>
      </w:r>
      <w:r>
        <w:rPr>
          <w:lang w:eastAsia="tr-TR"/>
        </w:rPr>
        <w:pict>
          <v:shape id="_x0000_s1107" type="#_x0000_t75" style="position:absolute;margin-left:197.65pt;margin-top:9.95pt;width:21.6pt;height:23.1pt;z-index:-251674624;visibility:visible" wrapcoords="9683 697 -745 9058 3724 11845 2234 20206 5214 20206 16386 20206 18621 18116 16386 11845 20855 9058 20855 8361 12662 697 9683 697">
            <v:imagedata r:id="rId18" o:title=""/>
            <w10:wrap type="tight"/>
          </v:shape>
        </w:pict>
      </w:r>
      <w:r>
        <w:rPr>
          <w:lang w:eastAsia="tr-TR"/>
        </w:rPr>
        <w:pict>
          <v:shape id="_x0000_s1108" type="#_x0000_t75" style="position:absolute;margin-left:175.9pt;margin-top:9.9pt;width:21.55pt;height:23.05pt;z-index:-251675648;visibility:visible" wrapcoords="9683 697 -745 9058 3724 11845 2234 20206 5214 20206 16386 20206 18621 18116 16386 11845 20855 9058 20855 8361 12662 697 9683 697">
            <v:imagedata r:id="rId18" o:title=""/>
            <w10:wrap type="tight"/>
          </v:shape>
        </w:pict>
      </w:r>
      <w:r>
        <w:rPr>
          <w:lang w:eastAsia="tr-TR"/>
        </w:rPr>
        <w:pict>
          <v:shape id="_x0000_s1109" type="#_x0000_t75" style="position:absolute;margin-left:154.2pt;margin-top:9.95pt;width:21.6pt;height:23.1pt;z-index:-251676672;visibility:visible" wrapcoords="9683 697 -745 9058 3724 11845 2234 20206 5214 20206 16386 20206 18621 18116 16386 11845 20855 9058 20855 8361 12662 697 9683 697">
            <v:imagedata r:id="rId18" o:title=""/>
            <w10:wrap type="tight"/>
          </v:shape>
        </w:pict>
      </w:r>
      <w:r>
        <w:rPr>
          <w:lang w:eastAsia="tr-TR"/>
        </w:rPr>
        <w:pict>
          <v:shape id="_x0000_s1110" type="#_x0000_t75" style="position:absolute;margin-left:132.45pt;margin-top:9.95pt;width:21.6pt;height:23.1pt;z-index:-251677696;visibility:visible" wrapcoords="9683 697 -745 9058 3724 11845 2234 20206 5214 20206 16386 20206 18621 18116 16386 11845 20855 9058 20855 8361 12662 697 9683 697">
            <v:imagedata r:id="rId18" o:title=""/>
            <w10:wrap type="tight"/>
          </v:shape>
        </w:pict>
      </w:r>
      <w:r>
        <w:rPr>
          <w:lang w:eastAsia="tr-TR"/>
        </w:rPr>
        <w:pict>
          <v:shape id="_x0000_s1111" type="#_x0000_t75" style="position:absolute;margin-left:110.7pt;margin-top:9.95pt;width:21.6pt;height:23.1pt;z-index:-251678720;visibility:visible" wrapcoords="9683 697 -745 9058 3724 11845 2234 20206 5214 20206 16386 20206 18621 18116 16386 11845 20855 9058 20855 8361 12662 697 9683 697">
            <v:imagedata r:id="rId18" o:title=""/>
            <w10:wrap type="tight"/>
          </v:shape>
        </w:pict>
      </w:r>
      <w:r>
        <w:rPr>
          <w:lang w:eastAsia="tr-TR"/>
        </w:rPr>
        <w:pict>
          <v:shape id="_x0000_s1112" type="#_x0000_t75" style="position:absolute;margin-left:89pt;margin-top:9.95pt;width:21.6pt;height:23.1pt;z-index:-251679744;visibility:visible" wrapcoords="9683 697 -745 9058 3724 11845 2234 20206 5214 20206 16386 20206 18621 18116 16386 11845 20855 9058 20855 8361 12662 697 9683 697">
            <v:imagedata r:id="rId18" o:title=""/>
            <w10:wrap type="tight"/>
          </v:shape>
        </w:pict>
      </w:r>
      <w:r>
        <w:rPr>
          <w:lang w:eastAsia="tr-TR"/>
        </w:rPr>
        <w:pict>
          <v:shape id="_x0000_s1113" type="#_x0000_t75" style="position:absolute;margin-left:67.25pt;margin-top:9.95pt;width:21.6pt;height:23.1pt;z-index:-251680768;visibility:visible" wrapcoords="9683 697 -745 9058 3724 11845 2234 20206 5214 20206 16386 20206 18621 18116 16386 11845 20855 9058 20855 8361 12662 697 9683 697">
            <v:imagedata r:id="rId18" o:title=""/>
            <w10:wrap type="tight"/>
          </v:shape>
        </w:pict>
      </w:r>
      <w:r>
        <w:rPr>
          <w:lang w:eastAsia="tr-TR"/>
        </w:rPr>
        <w:pict>
          <v:shape id="_x0000_s1114" type="#_x0000_t75" style="position:absolute;margin-left:45.5pt;margin-top:9.95pt;width:21.6pt;height:23.1pt;z-index:-251681792;visibility:visible" wrapcoords="9683 697 -745 9058 3724 11845 2234 20206 5214 20206 16386 20206 18621 18116 16386 11845 20855 9058 20855 8361 12662 697 9683 697">
            <v:imagedata r:id="rId18" o:title=""/>
            <w10:wrap type="tight"/>
          </v:shape>
        </w:pict>
      </w:r>
      <w:r>
        <w:rPr>
          <w:lang w:eastAsia="tr-TR"/>
        </w:rPr>
        <w:pict>
          <v:shape id="_x0000_s1115" type="#_x0000_t75" style="position:absolute;margin-left:23.75pt;margin-top:9.95pt;width:21.6pt;height:23.1pt;z-index:-251682816;visibility:visible" wrapcoords="9683 697 -745 9058 3724 11845 2234 20206 5214 20206 16386 20206 18621 18116 16386 11845 20855 9058 20855 8361 12662 697 9683 697">
            <v:imagedata r:id="rId18" o:title=""/>
            <w10:wrap type="tight"/>
          </v:shape>
        </w:pict>
      </w:r>
      <w:r>
        <w:rPr>
          <w:lang w:eastAsia="tr-TR"/>
        </w:rPr>
        <w:pict>
          <v:shape id="_x0000_s1116" type="#_x0000_t75" style="position:absolute;margin-left:501.95pt;margin-top:182.45pt;width:21.6pt;height:23.1pt;z-index:-251633664;visibility:visible" wrapcoords="9683 697 -745 9058 3724 11845 2234 20206 5214 20206 16386 20206 18621 18116 16386 11845 20855 9058 20855 8361 12662 697 9683 697">
            <v:imagedata r:id="rId18" o:title=""/>
            <w10:wrap type="tight"/>
          </v:shape>
        </w:pict>
      </w:r>
      <w:r>
        <w:rPr>
          <w:lang w:eastAsia="tr-TR"/>
        </w:rPr>
        <w:pict>
          <v:shape id="_x0000_s1117" type="#_x0000_t75" style="position:absolute;margin-left:480.2pt;margin-top:182.45pt;width:21.55pt;height:23.05pt;z-index:-251634688;visibility:visible" wrapcoords="9683 697 -745 9058 3724 11845 2234 20206 5214 20206 16386 20206 18621 18116 16386 11845 20855 9058 20855 8361 12662 697 9683 697">
            <v:imagedata r:id="rId18" o:title=""/>
            <w10:wrap type="tight"/>
          </v:shape>
        </w:pict>
      </w:r>
      <w:r>
        <w:rPr>
          <w:lang w:eastAsia="tr-TR"/>
        </w:rPr>
        <w:pict>
          <v:shape id="_x0000_s1118" type="#_x0000_t75" style="position:absolute;margin-left:458.5pt;margin-top:182.45pt;width:21.6pt;height:23.1pt;z-index:-251635712;visibility:visible" wrapcoords="9683 697 -745 9058 3724 11845 2234 20206 5214 20206 16386 20206 18621 18116 16386 11845 20855 9058 20855 8361 12662 697 9683 697">
            <v:imagedata r:id="rId18" o:title=""/>
            <w10:wrap type="tight"/>
          </v:shape>
        </w:pict>
      </w:r>
      <w:r>
        <w:rPr>
          <w:lang w:eastAsia="tr-TR"/>
        </w:rPr>
        <w:pict>
          <v:shape id="_x0000_s1119" type="#_x0000_t75" style="position:absolute;margin-left:437.1pt;margin-top:182.45pt;width:21.6pt;height:23.1pt;z-index:-251636736;visibility:visible" wrapcoords="9683 697 -745 9058 3724 11845 2234 20206 5214 20206 16386 20206 18621 18116 16386 11845 20855 9058 20855 8361 12662 697 9683 697">
            <v:imagedata r:id="rId18" o:title=""/>
            <w10:wrap type="tight"/>
          </v:shape>
        </w:pict>
      </w:r>
      <w:r>
        <w:rPr>
          <w:lang w:eastAsia="tr-TR"/>
        </w:rPr>
        <w:pict>
          <v:shape id="_x0000_s1120" type="#_x0000_t75" style="position:absolute;margin-left:415pt;margin-top:182.45pt;width:21.6pt;height:23.1pt;z-index:-251637760;visibility:visible" wrapcoords="9683 697 -745 9058 3724 11845 2234 20206 5214 20206 16386 20206 18621 18116 16386 11845 20855 9058 20855 8361 12662 697 9683 697">
            <v:imagedata r:id="rId18" o:title=""/>
            <w10:wrap type="tight"/>
          </v:shape>
        </w:pict>
      </w:r>
      <w:r>
        <w:rPr>
          <w:lang w:eastAsia="tr-TR"/>
        </w:rPr>
        <w:pict>
          <v:shape id="_x0000_s1121" type="#_x0000_t75" style="position:absolute;margin-left:393.6pt;margin-top:182.45pt;width:21.6pt;height:23.1pt;z-index:-251638784;visibility:visible" wrapcoords="9683 697 -745 9058 3724 11845 2234 20206 5214 20206 16386 20206 18621 18116 16386 11845 20855 9058 20855 8361 12662 697 9683 697">
            <v:imagedata r:id="rId18" o:title=""/>
            <w10:wrap type="tight"/>
          </v:shape>
        </w:pict>
      </w:r>
      <w:r>
        <w:rPr>
          <w:lang w:eastAsia="tr-TR"/>
        </w:rPr>
        <w:pict>
          <v:shape id="_x0000_s1122" type="#_x0000_t75" style="position:absolute;margin-left:371.55pt;margin-top:182.45pt;width:21.6pt;height:23.1pt;z-index:-251639808;visibility:visible" wrapcoords="9683 697 -745 9058 3724 11845 2234 20206 5214 20206 16386 20206 18621 18116 16386 11845 20855 9058 20855 8361 12662 697 9683 697">
            <v:imagedata r:id="rId18" o:title=""/>
            <w10:wrap type="tight"/>
          </v:shape>
        </w:pict>
      </w:r>
      <w:r>
        <w:rPr>
          <w:lang w:eastAsia="tr-TR"/>
        </w:rPr>
        <w:pict>
          <v:shape id="_x0000_s1123" type="#_x0000_t75" style="position:absolute;margin-left:349.95pt;margin-top:182.45pt;width:21.55pt;height:23.05pt;z-index:-251640832;visibility:visible" wrapcoords="9683 697 -745 9058 3724 11845 2234 20206 5214 20206 16386 20206 18621 18116 16386 11845 20855 9058 20855 8361 12662 697 9683 697">
            <v:imagedata r:id="rId18" o:title=""/>
            <w10:wrap type="tight"/>
          </v:shape>
        </w:pict>
      </w:r>
      <w:r>
        <w:rPr>
          <w:lang w:eastAsia="tr-TR"/>
        </w:rPr>
        <w:pict>
          <v:shape id="_x0000_s1124" type="#_x0000_t75" style="position:absolute;margin-left:328.4pt;margin-top:182.45pt;width:21.6pt;height:23.1pt;z-index:-251641856;visibility:visible" wrapcoords="9683 697 -745 9058 3724 11845 2234 20206 5214 20206 16386 20206 18621 18116 16386 11845 20855 9058 20855 8361 12662 697 9683 697">
            <v:imagedata r:id="rId18" o:title=""/>
            <w10:wrap type="tight"/>
          </v:shape>
        </w:pict>
      </w:r>
      <w:r>
        <w:rPr>
          <w:lang w:eastAsia="tr-TR"/>
        </w:rPr>
        <w:pict>
          <v:shape id="_x0000_s1125" type="#_x0000_t75" style="position:absolute;margin-left:306.35pt;margin-top:182.45pt;width:21.6pt;height:23.1pt;z-index:-251642880;visibility:visible" wrapcoords="9683 697 -745 9058 3724 11845 2234 20206 5214 20206 16386 20206 18621 18116 16386 11845 20855 9058 20855 8361 12662 697 9683 697">
            <v:imagedata r:id="rId18" o:title=""/>
            <w10:wrap type="tight"/>
          </v:shape>
        </w:pict>
      </w:r>
      <w:r>
        <w:rPr>
          <w:lang w:eastAsia="tr-TR"/>
        </w:rPr>
        <w:pict>
          <v:shape id="_x0000_s1126" type="#_x0000_t75" style="position:absolute;margin-left:284.95pt;margin-top:182.45pt;width:21.6pt;height:23.1pt;z-index:-251643904;visibility:visible" wrapcoords="9683 697 -745 9058 3724 11845 2234 20206 5214 20206 16386 20206 18621 18116 16386 11845 20855 9058 20855 8361 12662 697 9683 697">
            <v:imagedata r:id="rId18" o:title=""/>
            <w10:wrap type="tight"/>
          </v:shape>
        </w:pict>
      </w:r>
      <w:r>
        <w:rPr>
          <w:lang w:eastAsia="tr-TR"/>
        </w:rPr>
        <w:pict>
          <v:shape id="_x0000_s1127" type="#_x0000_t75" style="position:absolute;margin-left:262.85pt;margin-top:182.45pt;width:21.6pt;height:23.1pt;z-index:-251644928;visibility:visible" wrapcoords="9683 697 -745 9058 3724 11845 2234 20206 5214 20206 16386 20206 18621 18116 16386 11845 20855 9058 20855 8361 12662 697 9683 697">
            <v:imagedata r:id="rId18" o:title=""/>
            <w10:wrap type="tight"/>
          </v:shape>
        </w:pict>
      </w:r>
      <w:r>
        <w:rPr>
          <w:lang w:eastAsia="tr-TR"/>
        </w:rPr>
        <w:pict>
          <v:shape id="_x0000_s1128" type="#_x0000_t75" style="position:absolute;margin-left:241.45pt;margin-top:182.45pt;width:21.6pt;height:23.1pt;z-index:-251645952;visibility:visible" wrapcoords="9683 697 -745 9058 3724 11845 2234 20206 5214 20206 16386 20206 18621 18116 16386 11845 20855 9058 20855 8361 12662 697 9683 697">
            <v:imagedata r:id="rId18" o:title=""/>
            <w10:wrap type="tight"/>
          </v:shape>
        </w:pict>
      </w:r>
      <w:r>
        <w:rPr>
          <w:lang w:eastAsia="tr-TR"/>
        </w:rPr>
        <w:pict>
          <v:shape id="_x0000_s1129" type="#_x0000_t75" style="position:absolute;margin-left:219.4pt;margin-top:182.45pt;width:21.6pt;height:23.1pt;z-index:-251646976;visibility:visible" wrapcoords="9683 697 -745 9058 3724 11845 2234 20206 5214 20206 16386 20206 18621 18116 16386 11845 20855 9058 20855 8361 12662 697 9683 697">
            <v:imagedata r:id="rId18" o:title=""/>
            <w10:wrap type="tight"/>
          </v:shape>
        </w:pict>
      </w:r>
      <w:r>
        <w:rPr>
          <w:lang w:eastAsia="tr-TR"/>
        </w:rPr>
        <w:pict>
          <v:shape id="_x0000_s1130" type="#_x0000_t75" style="position:absolute;margin-left:197.65pt;margin-top:182.45pt;width:21.6pt;height:23.1pt;z-index:-251648000;visibility:visible" wrapcoords="9683 697 -745 9058 3724 11845 2234 20206 5214 20206 16386 20206 18621 18116 16386 11845 20855 9058 20855 8361 12662 697 9683 697">
            <v:imagedata r:id="rId18" o:title=""/>
            <w10:wrap type="tight"/>
          </v:shape>
        </w:pict>
      </w:r>
      <w:r>
        <w:rPr>
          <w:lang w:eastAsia="tr-TR"/>
        </w:rPr>
        <w:pict>
          <v:shape id="_x0000_s1131" type="#_x0000_t75" style="position:absolute;margin-left:176.05pt;margin-top:182.45pt;width:21.6pt;height:23.1pt;z-index:-251649024;visibility:visible" wrapcoords="9683 697 -745 9058 3724 11845 2234 20206 5214 20206 16386 20206 18621 18116 16386 11845 20855 9058 20855 8361 12662 697 9683 697">
            <v:imagedata r:id="rId18" o:title=""/>
            <w10:wrap type="tight"/>
          </v:shape>
        </w:pict>
      </w:r>
      <w:r>
        <w:rPr>
          <w:lang w:eastAsia="tr-TR"/>
        </w:rPr>
        <w:pict>
          <v:shape id="_x0000_s1132" type="#_x0000_t75" style="position:absolute;margin-left:154.5pt;margin-top:182.45pt;width:21.6pt;height:23.1pt;z-index:-251650048;visibility:visible" wrapcoords="9683 697 -745 9058 3724 11845 2234 20206 5214 20206 16386 20206 18621 18116 16386 11845 20855 9058 20855 8361 12662 697 9683 697">
            <v:imagedata r:id="rId18" o:title=""/>
            <w10:wrap type="tight"/>
          </v:shape>
        </w:pict>
      </w:r>
      <w:r>
        <w:rPr>
          <w:lang w:eastAsia="tr-TR"/>
        </w:rPr>
        <w:pict>
          <v:shape id="_x0000_s1133" type="#_x0000_t75" style="position:absolute;margin-left:132.6pt;margin-top:182.45pt;width:21.6pt;height:23.1pt;z-index:-251651072;visibility:visible" wrapcoords="9683 697 -745 9058 3724 11845 2234 20206 5214 20206 16386 20206 18621 18116 16386 11845 20855 9058 20855 8361 12662 697 9683 697">
            <v:imagedata r:id="rId18" o:title=""/>
            <w10:wrap type="tight"/>
          </v:shape>
        </w:pict>
      </w:r>
      <w:r>
        <w:rPr>
          <w:lang w:eastAsia="tr-TR"/>
        </w:rPr>
        <w:pict>
          <v:shape id="_x0000_s1134" type="#_x0000_t75" style="position:absolute;margin-left:110.7pt;margin-top:182.45pt;width:21.6pt;height:23.1pt;z-index:-251652096;visibility:visible" wrapcoords="9683 697 -745 9058 3724 11845 2234 20206 5214 20206 16386 20206 18621 18116 16386 11845 20855 9058 20855 8361 12662 697 9683 697">
            <v:imagedata r:id="rId18" o:title=""/>
            <w10:wrap type="tight"/>
          </v:shape>
        </w:pict>
      </w:r>
      <w:r>
        <w:rPr>
          <w:lang w:eastAsia="tr-TR"/>
        </w:rPr>
        <w:pict>
          <v:shape id="_x0000_s1135" type="#_x0000_t75" style="position:absolute;margin-left:89.1pt;margin-top:182.45pt;width:21.6pt;height:23.1pt;z-index:-251653120;visibility:visible" wrapcoords="9683 697 -745 9058 3724 11845 2234 20206 5214 20206 16386 20206 18621 18116 16386 11845 20855 9058 20855 8361 12662 697 9683 697">
            <v:imagedata r:id="rId18" o:title=""/>
            <w10:wrap type="tight"/>
          </v:shape>
        </w:pict>
      </w:r>
      <w:r>
        <w:rPr>
          <w:lang w:eastAsia="tr-TR"/>
        </w:rPr>
        <w:pict>
          <v:shape id="_x0000_s1136" type="#_x0000_t75" style="position:absolute;margin-left:67.25pt;margin-top:182.45pt;width:21.6pt;height:23.1pt;z-index:-251654144;visibility:visible" wrapcoords="9683 697 -745 9058 3724 11845 2234 20206 5214 20206 16386 20206 18621 18116 16386 11845 20855 9058 20855 8361 12662 697 9683 697">
            <v:imagedata r:id="rId18" o:title=""/>
            <w10:wrap type="tight"/>
          </v:shape>
        </w:pict>
      </w:r>
      <w:r>
        <w:rPr>
          <w:lang w:eastAsia="tr-TR"/>
        </w:rPr>
        <w:pict>
          <v:shape id="_x0000_s1137" type="#_x0000_t75" style="position:absolute;margin-left:42.1pt;margin-top:182.45pt;width:21.6pt;height:23.1pt;z-index:-251655168;visibility:visible" wrapcoords="9683 697 -745 9058 3724 11845 2234 20206 5214 20206 16386 20206 18621 18116 16386 11845 20855 9058 20855 8361 12662 697 9683 697">
            <v:imagedata r:id="rId18" o:title=""/>
            <w10:wrap type="tight"/>
          </v:shape>
        </w:pict>
      </w:r>
      <w:r>
        <w:rPr>
          <w:lang w:eastAsia="tr-TR"/>
        </w:rPr>
        <w:pict>
          <v:shape id="_x0000_s1138" type="#_x0000_t75" style="position:absolute;margin-left:20.4pt;margin-top:182.45pt;width:21.6pt;height:23.1pt;z-index:-251656192;visibility:visible" wrapcoords="9683 697 -745 9058 3724 11845 2234 20206 5214 20206 16386 20206 18621 18116 16386 11845 20855 9058 20855 8361 12662 697 9683 697">
            <v:imagedata r:id="rId18" o:title=""/>
            <w10:wrap type="tight"/>
          </v:shape>
        </w:pict>
      </w:r>
      <w:r>
        <w:rPr>
          <w:lang w:eastAsia="tr-TR"/>
        </w:rPr>
        <w:pict>
          <v:shape id="_x0000_s1139" type="#_x0000_t75" style="position:absolute;margin-left:-1.25pt;margin-top:182.45pt;width:21.55pt;height:23.05pt;z-index:-251657216;visibility:visible" wrapcoords="9683 697 -745 9058 3724 11845 2234 20206 5214 20206 16386 20206 18621 18116 16386 11845 20855 9058 20855 8361 12662 697 9683 697">
            <v:imagedata r:id="rId18" o:title=""/>
            <w10:wrap type="tight"/>
          </v:shape>
        </w:pict>
      </w:r>
      <w:r>
        <w:rPr>
          <w:lang w:eastAsia="tr-TR"/>
        </w:rPr>
        <w:pict>
          <v:shape id="_x0000_s1140" type="#_x0000_t75" style="position:absolute;margin-left:2.15pt;margin-top:9.9pt;width:21.5pt;height:23.05pt;z-index:-251683840;visibility:visible" wrapcoords="9683 697 -745 9058 3724 11845 2234 20206 5214 20206 16386 20206 18621 18116 16386 11845 20855 9058 20855 8361 12662 697 9683 697">
            <v:imagedata r:id="rId18" o:title=""/>
            <w10:wrap type="tight"/>
          </v:shape>
        </w:pict>
      </w:r>
      <w:r w:rsidRPr="00174E12">
        <w:rPr>
          <w:rFonts w:ascii="Arial Narrow" w:eastAsia="BatangChe" w:hAnsi="Arial Narrow" w:cs="Andalus"/>
          <w:b/>
          <w:sz w:val="20"/>
          <w:szCs w:val="20"/>
        </w:rPr>
        <w:t>4. Name the parts of the computer.</w:t>
      </w:r>
      <w:r>
        <w:rPr>
          <w:rFonts w:ascii="Arial Narrow" w:eastAsia="BatangChe" w:hAnsi="Arial Narrow" w:cs="Andalus"/>
          <w:b/>
          <w:sz w:val="20"/>
          <w:szCs w:val="20"/>
        </w:rPr>
        <w:t xml:space="preserve"> ( Bilgisayar parçalarının adlarını yazınız.) </w:t>
      </w:r>
      <w:r w:rsidRPr="00174E12">
        <w:rPr>
          <w:rFonts w:ascii="Arial Narrow" w:eastAsia="BatangChe" w:hAnsi="Arial Narrow" w:cs="Andalus"/>
          <w:b/>
          <w:sz w:val="20"/>
          <w:szCs w:val="20"/>
        </w:rPr>
        <w:t>( 6x</w:t>
      </w:r>
      <w:r>
        <w:rPr>
          <w:rFonts w:ascii="Arial Narrow" w:eastAsia="BatangChe" w:hAnsi="Arial Narrow" w:cs="Andalus"/>
          <w:b/>
          <w:sz w:val="20"/>
          <w:szCs w:val="20"/>
        </w:rPr>
        <w:t>1=6</w:t>
      </w:r>
      <w:r w:rsidRPr="00174E12">
        <w:rPr>
          <w:rFonts w:ascii="Arial Narrow" w:eastAsia="BatangChe" w:hAnsi="Arial Narrow" w:cs="Andalus"/>
          <w:b/>
          <w:sz w:val="20"/>
          <w:szCs w:val="20"/>
        </w:rPr>
        <w:t xml:space="preserve"> pts.)</w:t>
      </w:r>
    </w:p>
    <w:p w:rsidR="00B75402" w:rsidRDefault="00B75402" w:rsidP="00247B2D">
      <w:r>
        <w:rPr>
          <w:lang w:eastAsia="tr-TR"/>
        </w:rPr>
        <w:pict>
          <v:shape id="rg_hi" o:spid="_x0000_s1141" type="#_x0000_t75" alt="http://t0.gstatic.com/images?q=tbn:ANd9GcSoMljRNinhjfTZjSStxcRn0LjMWhy1kmpzHwQYPi-Eo20dXMgoDw" href="http://www.google.com.tr/imgres?q=monitor+clipart&amp;hl=tr&amp;biw=1280&amp;bih=653&amp;tbm=isch&amp;tbnid=mU-4kFmiwOy5kM:&amp;imgrefurl=http://www.clipartheaven.com/show/clipart/computers/monitor_09-gif.html&amp;docid=46dZYRhKrGAP7M&amp;imgurl=http://www.clipartheaven.com/clipart/computers/monitor_09.gif&amp;w=490&amp;h=471&amp;ei=JQrdTpwQg-PhBKCz2YEO&amp;zoom" style="position:absolute;margin-left:83.15pt;margin-top:4.1pt;width:71.15pt;height:68.6pt;z-index:-251575296;visibility:visible" wrapcoords="-227 0 -227 21363 21600 21363 21600 0 -227 0" o:button="t">
            <v:fill o:detectmouseclick="t"/>
            <v:imagedata r:id="rId30" o:title=""/>
            <w10:wrap type="tight"/>
          </v:shape>
        </w:pict>
      </w:r>
      <w:r>
        <w:rPr>
          <w:lang w:eastAsia="tr-TR"/>
        </w:rPr>
        <w:pict>
          <v:shape id="_x0000_s1142" type="#_x0000_t75" alt="http://t0.gstatic.com/images?q=tbn:ANd9GcRACcJ_-k9LIVJYkbiAlYUvC341nauCoznxre-nLda97gI6jFi6WQ" href="http://www.google.com.tr/imgres?q=printer+clipart&amp;hl=tr&amp;biw=1280&amp;bih=653&amp;tbm=isch&amp;tbnid=MsJsYYw7o6NwOM:&amp;imgrefurl=http://www.clipartheaven.com/show/clipart/computers/printer_03-gif.html&amp;docid=MxDlXNfsFCsUiM&amp;imgurl=http://www.clipartheaven.com/clipart/computers/printer_03.gif&amp;w=490&amp;h=538&amp;ei=wgrdTpPwHsfa4QTbjs25BA&amp;zoom" style="position:absolute;margin-left:271.15pt;margin-top:4.1pt;width:66.4pt;height:73.35pt;z-index:-251571200;visibility:visible" wrapcoords="-243 0 -243 21380 21600 21380 21600 0 -243 0" o:button="t">
            <v:fill o:detectmouseclick="t"/>
            <v:imagedata r:id="rId31" o:title=""/>
            <w10:wrap type="tight"/>
          </v:shape>
        </w:pict>
      </w:r>
    </w:p>
    <w:p w:rsidR="00B75402" w:rsidRDefault="00B75402" w:rsidP="00247B2D">
      <w:r>
        <w:rPr>
          <w:lang w:eastAsia="tr-TR"/>
        </w:rPr>
        <w:pict>
          <v:shape id="_x0000_s1143" type="#_x0000_t75" style="position:absolute;margin-left:-1.35pt;margin-top:3pt;width:70.75pt;height:71.6pt;z-index:251657216">
            <v:imagedata r:id="rId32" o:title=""/>
          </v:shape>
        </w:pict>
      </w:r>
      <w:r>
        <w:rPr>
          <w:lang w:eastAsia="tr-TR"/>
        </w:rPr>
        <w:pict>
          <v:shape id="_x0000_s1144" type="#_x0000_t75" alt="http://t2.gstatic.com/images?q=tbn:ANd9GcShHLrS7DujXgwS2kSIFOjtiZNmgYoZjKxhXhU-pkbty9e6BuZn" href="http://www.google.com.tr/imgres?q=webcam+clipart&amp;hl=tr&amp;sa=X&amp;biw=1280&amp;bih=653&amp;tbm=isch&amp;tbnid=8zeGMhoGS-4l7M:&amp;imgrefurl=http://www.clipartreview.com/pages/110114-134321-396009.html&amp;docid=m56PFIBMZJTxUM&amp;imgurl=http://www.clipartreview.com/_images_300/A_mounted_webcam_110114-134321-396009.jpg&amp;w=272&amp;h=300&amp;ei=bQrdTqeXJKLb4QTjgdGGDg&amp;zoom" style="position:absolute;margin-left:175.9pt;margin-top:.45pt;width:75.25pt;height:82.85pt;z-index:-251573248;visibility:visible" wrapcoords="-216 0 -216 21404 21600 21404 21600 0 -216 0" o:button="t">
            <v:fill o:detectmouseclick="t"/>
            <v:imagedata r:id="rId33" o:title=""/>
            <w10:wrap type="tight"/>
          </v:shape>
        </w:pict>
      </w:r>
    </w:p>
    <w:p w:rsidR="00B75402" w:rsidRPr="00174E12" w:rsidRDefault="00B75402" w:rsidP="00174E12">
      <w:r>
        <w:rPr>
          <w:lang w:eastAsia="tr-TR"/>
        </w:rPr>
        <w:pict>
          <v:shape id="_x0000_s1145" type="#_x0000_t75" alt="http://t3.gstatic.com/images?q=tbn:ANd9GcQFSExTz-_PRU_BQ0EIpJMGroJD-3avWQyu1265rcIP6FKOqWKJ" href="http://www.google.com.tr/imgres?q=keyboard+clipart&amp;hl=tr&amp;biw=1280&amp;bih=653&amp;tbm=isch&amp;tbnid=a4TL13jzwM0ZbM:&amp;imgrefurl=http://vector-images.com/clipart.php?id=3520&amp;docid=GN59UZfvKc_arM&amp;imgurl=http://files.vector-images.com/clipart/keyboard_prg2.gif&amp;w=150&amp;h=127&amp;ei=PQvdTqzhGK304QT7tvntDQ&amp;zoom" style="position:absolute;margin-left:361.5pt;margin-top:8.4pt;width:68.7pt;height:57.7pt;z-index:-251569152;visibility:visible" wrapcoords="-235 0 -235 21319 21600 21319 21600 0 -235 0" o:button="t">
            <v:fill o:detectmouseclick="t"/>
            <v:imagedata r:id="rId34" o:title=""/>
            <w10:wrap type="tight"/>
          </v:shape>
        </w:pict>
      </w:r>
    </w:p>
    <w:p w:rsidR="00B75402" w:rsidRPr="00174E12" w:rsidRDefault="00B75402" w:rsidP="00174E12"/>
    <w:p w:rsidR="00B75402" w:rsidRPr="00174E12" w:rsidRDefault="00B75402" w:rsidP="00174E12"/>
    <w:p w:rsidR="00B75402" w:rsidRPr="00174E12" w:rsidRDefault="00B75402" w:rsidP="00174E12">
      <w:r>
        <w:rPr>
          <w:lang w:eastAsia="tr-TR"/>
        </w:rPr>
        <w:pict>
          <v:roundrect id="_x0000_s1146" style="position:absolute;margin-left:260.75pt;margin-top:2.45pt;width:95.75pt;height:31.1pt;z-index:251746304" arcsize="10923f"/>
        </w:pict>
      </w:r>
      <w:r>
        <w:rPr>
          <w:lang w:eastAsia="tr-TR"/>
        </w:rPr>
        <w:pict>
          <v:roundrect id="_x0000_s1147" style="position:absolute;margin-left:82.2pt;margin-top:2.45pt;width:95.75pt;height:31.1pt;z-index:251742208" arcsize="10923f"/>
        </w:pict>
      </w:r>
    </w:p>
    <w:p w:rsidR="00B75402" w:rsidRDefault="00B75402" w:rsidP="00174E12">
      <w:r>
        <w:rPr>
          <w:lang w:eastAsia="tr-TR"/>
        </w:rPr>
        <w:pict>
          <v:roundrect id="_x0000_s1148" style="position:absolute;margin-left:428.5pt;margin-top:-18.65pt;width:95.75pt;height:31.1pt;z-index:251750400" arcsize="10923f"/>
        </w:pict>
      </w:r>
      <w:r>
        <w:rPr>
          <w:lang w:eastAsia="tr-TR"/>
        </w:rPr>
        <w:pict>
          <v:roundrect id="_x0000_s1149" style="position:absolute;margin-left:-1.35pt;margin-top:5.6pt;width:91.7pt;height:31.1pt;z-index:251658240" arcsize="10923f"/>
        </w:pict>
      </w:r>
      <w:r>
        <w:rPr>
          <w:lang w:eastAsia="tr-TR"/>
        </w:rPr>
        <w:pict>
          <v:roundrect id="_x0000_s1150" style="position:absolute;margin-left:349.05pt;margin-top:12.45pt;width:95.75pt;height:31.1pt;z-index:251748352" arcsize="10923f"/>
        </w:pict>
      </w:r>
      <w:r>
        <w:rPr>
          <w:lang w:eastAsia="tr-TR"/>
        </w:rPr>
        <w:pict>
          <v:roundrect id="_x0000_s1151" style="position:absolute;margin-left:169.1pt;margin-top:12.45pt;width:95.75pt;height:31.1pt;z-index:251744256" arcsize="10923f"/>
        </w:pict>
      </w:r>
    </w:p>
    <w:p w:rsidR="00B75402" w:rsidRDefault="00B75402" w:rsidP="001B7141">
      <w:r>
        <w:br/>
      </w:r>
    </w:p>
    <w:p w:rsidR="00B75402" w:rsidRPr="001B7141" w:rsidRDefault="00B75402" w:rsidP="001B7141"/>
    <w:p w:rsidR="00B75402" w:rsidRPr="001B7141" w:rsidRDefault="00B75402" w:rsidP="001B7141">
      <w:pPr>
        <w:rPr>
          <w:rFonts w:ascii="Arial Narrow" w:eastAsia="BatangChe" w:hAnsi="Arial Narrow" w:cs="Andalus"/>
          <w:b/>
          <w:sz w:val="20"/>
          <w:szCs w:val="20"/>
        </w:rPr>
      </w:pPr>
      <w:r w:rsidRPr="001B7141">
        <w:rPr>
          <w:rFonts w:ascii="Arial Narrow" w:eastAsia="BatangChe" w:hAnsi="Arial Narrow" w:cs="Andalus"/>
          <w:b/>
          <w:sz w:val="20"/>
          <w:szCs w:val="20"/>
        </w:rPr>
        <w:t>5.Find the word from the puzzle and match with the correct picture.</w:t>
      </w:r>
      <w:r>
        <w:rPr>
          <w:rFonts w:ascii="Arial Narrow" w:eastAsia="BatangChe" w:hAnsi="Arial Narrow" w:cs="Andalus"/>
          <w:b/>
          <w:sz w:val="20"/>
          <w:szCs w:val="20"/>
        </w:rPr>
        <w:t>(Kelimeleri bulup resimlerle eşleştiriniz.)12x2=24</w:t>
      </w:r>
    </w:p>
    <w:p w:rsidR="00B75402" w:rsidRPr="001B7141" w:rsidRDefault="00B75402" w:rsidP="001B7141">
      <w:r>
        <w:rPr>
          <w:lang w:eastAsia="tr-TR"/>
        </w:rPr>
        <w:pict>
          <v:roundrect id="_x0000_s1152" style="position:absolute;margin-left:-1.35pt;margin-top:3.25pt;width:522pt;height:45pt;z-index:251683840" arcsize="10923f" fillcolor="#fbeac7" strokecolor="#936" strokeweight="2.25pt">
            <v:fill opacity="33423f" color2="#fee7f2" o:opacity2="14418f" rotate="t" focusposition=".5,.5" focussize="" colors="0 #fbeac7;11796f #fee7f2;23593f #fac77d;39977f #fba97d;53740f #fbd49c;1 #fee7f2" method="none" focus="100%" type="gradientRadial"/>
            <v:textbox style="mso-next-textbox:#_x0000_s1152">
              <w:txbxContent>
                <w:p w:rsidR="00B75402" w:rsidRPr="004C11A6" w:rsidRDefault="00B75402" w:rsidP="001B7141">
                  <w:pPr>
                    <w:jc w:val="center"/>
                    <w:rPr>
                      <w:rFonts w:ascii="Comic Sans MS" w:hAnsi="Comic Sans MS" w:cs="Tahoma"/>
                    </w:rPr>
                  </w:pPr>
                  <w:r>
                    <w:rPr>
                      <w:rFonts w:ascii="Comic Sans MS" w:hAnsi="Comic Sans MS" w:cs="Tahoma"/>
                    </w:rPr>
                    <w:t xml:space="preserve">    </w:t>
                  </w:r>
                  <w:r w:rsidRPr="004C11A6">
                    <w:rPr>
                      <w:rFonts w:ascii="Comic Sans MS" w:hAnsi="Comic Sans MS" w:cs="Tahoma"/>
                    </w:rPr>
                    <w:t>1   2  3  4  5  6  7  8  9  10  11  12  13  14  15  16  17  18  19  20  21  22  23  24  25  26</w:t>
                  </w:r>
                </w:p>
                <w:p w:rsidR="00B75402" w:rsidRPr="004C11A6" w:rsidRDefault="00B75402" w:rsidP="001B7141">
                  <w:pPr>
                    <w:rPr>
                      <w:rFonts w:ascii="Tahoma" w:hAnsi="Tahoma" w:cs="Tahoma"/>
                    </w:rPr>
                  </w:pPr>
                  <w:r>
                    <w:rPr>
                      <w:rFonts w:ascii="Tahoma" w:hAnsi="Tahoma" w:cs="Tahoma"/>
                    </w:rPr>
                    <w:t xml:space="preserve">     </w:t>
                  </w:r>
                  <w:r w:rsidRPr="004C11A6">
                    <w:rPr>
                      <w:rFonts w:ascii="Tahoma" w:hAnsi="Tahoma" w:cs="Tahoma"/>
                    </w:rPr>
                    <w:t xml:space="preserve">a  </w:t>
                  </w:r>
                  <w:r>
                    <w:rPr>
                      <w:rFonts w:ascii="Tahoma" w:hAnsi="Tahoma" w:cs="Tahoma"/>
                    </w:rPr>
                    <w:t xml:space="preserve"> </w:t>
                  </w:r>
                  <w:r w:rsidRPr="004C11A6">
                    <w:rPr>
                      <w:rFonts w:ascii="Tahoma" w:hAnsi="Tahoma" w:cs="Tahoma"/>
                    </w:rPr>
                    <w:t xml:space="preserve">b  c  d  e  f  </w:t>
                  </w:r>
                  <w:r>
                    <w:rPr>
                      <w:rFonts w:ascii="Tahoma" w:hAnsi="Tahoma" w:cs="Tahoma"/>
                    </w:rPr>
                    <w:t xml:space="preserve"> </w:t>
                  </w:r>
                  <w:r w:rsidRPr="004C11A6">
                    <w:rPr>
                      <w:rFonts w:ascii="Tahoma" w:hAnsi="Tahoma" w:cs="Tahoma"/>
                    </w:rPr>
                    <w:t xml:space="preserve">g  </w:t>
                  </w:r>
                  <w:r>
                    <w:rPr>
                      <w:rFonts w:ascii="Tahoma" w:hAnsi="Tahoma" w:cs="Tahoma"/>
                    </w:rPr>
                    <w:t xml:space="preserve"> </w:t>
                  </w:r>
                  <w:r w:rsidRPr="004C11A6">
                    <w:rPr>
                      <w:rFonts w:ascii="Tahoma" w:hAnsi="Tahoma" w:cs="Tahoma"/>
                    </w:rPr>
                    <w:t xml:space="preserve">h   i   j   </w:t>
                  </w:r>
                  <w:r>
                    <w:rPr>
                      <w:rFonts w:ascii="Tahoma" w:hAnsi="Tahoma" w:cs="Tahoma"/>
                    </w:rPr>
                    <w:t xml:space="preserve"> </w:t>
                  </w:r>
                  <w:r w:rsidRPr="004C11A6">
                    <w:rPr>
                      <w:rFonts w:ascii="Tahoma" w:hAnsi="Tahoma" w:cs="Tahoma"/>
                    </w:rPr>
                    <w:t xml:space="preserve">k    l   </w:t>
                  </w:r>
                  <w:r>
                    <w:rPr>
                      <w:rFonts w:ascii="Tahoma" w:hAnsi="Tahoma" w:cs="Tahoma"/>
                    </w:rPr>
                    <w:t xml:space="preserve"> </w:t>
                  </w:r>
                  <w:r w:rsidRPr="004C11A6">
                    <w:rPr>
                      <w:rFonts w:ascii="Tahoma" w:hAnsi="Tahoma" w:cs="Tahoma"/>
                    </w:rPr>
                    <w:t xml:space="preserve">m   n   </w:t>
                  </w:r>
                  <w:r>
                    <w:rPr>
                      <w:rFonts w:ascii="Tahoma" w:hAnsi="Tahoma" w:cs="Tahoma"/>
                    </w:rPr>
                    <w:t xml:space="preserve"> </w:t>
                  </w:r>
                  <w:r w:rsidRPr="004C11A6">
                    <w:rPr>
                      <w:rFonts w:ascii="Tahoma" w:hAnsi="Tahoma" w:cs="Tahoma"/>
                    </w:rPr>
                    <w:t xml:space="preserve">o   </w:t>
                  </w:r>
                  <w:r>
                    <w:rPr>
                      <w:rFonts w:ascii="Tahoma" w:hAnsi="Tahoma" w:cs="Tahoma"/>
                    </w:rPr>
                    <w:t xml:space="preserve"> </w:t>
                  </w:r>
                  <w:r w:rsidRPr="004C11A6">
                    <w:rPr>
                      <w:rFonts w:ascii="Tahoma" w:hAnsi="Tahoma" w:cs="Tahoma"/>
                    </w:rPr>
                    <w:t xml:space="preserve">p  </w:t>
                  </w:r>
                  <w:r>
                    <w:rPr>
                      <w:rFonts w:ascii="Tahoma" w:hAnsi="Tahoma" w:cs="Tahoma"/>
                    </w:rPr>
                    <w:t xml:space="preserve"> </w:t>
                  </w:r>
                  <w:r w:rsidRPr="004C11A6">
                    <w:rPr>
                      <w:rFonts w:ascii="Tahoma" w:hAnsi="Tahoma" w:cs="Tahoma"/>
                    </w:rPr>
                    <w:t xml:space="preserve">q  </w:t>
                  </w:r>
                  <w:r>
                    <w:rPr>
                      <w:rFonts w:ascii="Tahoma" w:hAnsi="Tahoma" w:cs="Tahoma"/>
                    </w:rPr>
                    <w:t xml:space="preserve">  </w:t>
                  </w:r>
                  <w:r w:rsidRPr="004C11A6">
                    <w:rPr>
                      <w:rFonts w:ascii="Tahoma" w:hAnsi="Tahoma" w:cs="Tahoma"/>
                    </w:rPr>
                    <w:t xml:space="preserve">r   </w:t>
                  </w:r>
                  <w:r>
                    <w:rPr>
                      <w:rFonts w:ascii="Tahoma" w:hAnsi="Tahoma" w:cs="Tahoma"/>
                    </w:rPr>
                    <w:t xml:space="preserve"> </w:t>
                  </w:r>
                  <w:r w:rsidRPr="004C11A6">
                    <w:rPr>
                      <w:rFonts w:ascii="Tahoma" w:hAnsi="Tahoma" w:cs="Tahoma"/>
                    </w:rPr>
                    <w:t xml:space="preserve">s  </w:t>
                  </w:r>
                  <w:r>
                    <w:rPr>
                      <w:rFonts w:ascii="Tahoma" w:hAnsi="Tahoma" w:cs="Tahoma"/>
                    </w:rPr>
                    <w:t xml:space="preserve">  </w:t>
                  </w:r>
                  <w:r w:rsidRPr="004C11A6">
                    <w:rPr>
                      <w:rFonts w:ascii="Tahoma" w:hAnsi="Tahoma" w:cs="Tahoma"/>
                    </w:rPr>
                    <w:t xml:space="preserve">t    </w:t>
                  </w:r>
                  <w:r>
                    <w:rPr>
                      <w:rFonts w:ascii="Tahoma" w:hAnsi="Tahoma" w:cs="Tahoma"/>
                    </w:rPr>
                    <w:t xml:space="preserve"> </w:t>
                  </w:r>
                  <w:r w:rsidRPr="004C11A6">
                    <w:rPr>
                      <w:rFonts w:ascii="Tahoma" w:hAnsi="Tahoma" w:cs="Tahoma"/>
                    </w:rPr>
                    <w:t xml:space="preserve">u   v    w    x    </w:t>
                  </w:r>
                  <w:r>
                    <w:rPr>
                      <w:rFonts w:ascii="Tahoma" w:hAnsi="Tahoma" w:cs="Tahoma"/>
                    </w:rPr>
                    <w:t xml:space="preserve">  </w:t>
                  </w:r>
                  <w:r w:rsidRPr="004C11A6">
                    <w:rPr>
                      <w:rFonts w:ascii="Tahoma" w:hAnsi="Tahoma" w:cs="Tahoma"/>
                    </w:rPr>
                    <w:t xml:space="preserve">y  </w:t>
                  </w:r>
                  <w:r>
                    <w:rPr>
                      <w:rFonts w:ascii="Tahoma" w:hAnsi="Tahoma" w:cs="Tahoma"/>
                    </w:rPr>
                    <w:t xml:space="preserve">  </w:t>
                  </w:r>
                  <w:r w:rsidRPr="004C11A6">
                    <w:rPr>
                      <w:rFonts w:ascii="Tahoma" w:hAnsi="Tahoma" w:cs="Tahoma"/>
                    </w:rPr>
                    <w:t>z</w:t>
                  </w:r>
                </w:p>
                <w:p w:rsidR="00B75402" w:rsidRDefault="00B75402" w:rsidP="001B7141"/>
              </w:txbxContent>
            </v:textbox>
          </v:roundrect>
        </w:pict>
      </w:r>
    </w:p>
    <w:p w:rsidR="00B75402" w:rsidRDefault="00B75402" w:rsidP="001B7141"/>
    <w:p w:rsidR="00B75402" w:rsidRDefault="00B75402" w:rsidP="001B7141"/>
    <w:p w:rsidR="00B75402" w:rsidRDefault="00B75402" w:rsidP="001B7141">
      <w:r>
        <w:rPr>
          <w:lang w:eastAsia="tr-TR"/>
        </w:rPr>
        <w:pict>
          <v:roundrect id="_x0000_s1153" style="position:absolute;margin-left:423.2pt;margin-top:84.15pt;width:1in;height:45pt;z-index:251696128" arcsize="10923f">
            <v:fill r:id="rId35" o:title="" recolor="t" rotate="t" type="frame"/>
            <v:stroke dashstyle="1 1"/>
            <v:textbox>
              <w:txbxContent>
                <w:p w:rsidR="00B75402" w:rsidRPr="003774E1" w:rsidRDefault="00B75402" w:rsidP="004C11A6">
                  <w:pPr>
                    <w:rPr>
                      <w:sz w:val="22"/>
                      <w:szCs w:val="22"/>
                    </w:rPr>
                  </w:pPr>
                  <w:r w:rsidRPr="003774E1">
                    <w:rPr>
                      <w:sz w:val="22"/>
                      <w:szCs w:val="22"/>
                    </w:rPr>
                    <w:t>14  5  23</w:t>
                  </w:r>
                </w:p>
                <w:p w:rsidR="00B75402" w:rsidRPr="003774E1" w:rsidRDefault="00B75402" w:rsidP="004C11A6">
                  <w:pPr>
                    <w:rPr>
                      <w:b/>
                      <w:sz w:val="18"/>
                      <w:szCs w:val="18"/>
                    </w:rPr>
                  </w:pPr>
                  <w:r w:rsidRPr="003774E1">
                    <w:rPr>
                      <w:sz w:val="18"/>
                      <w:szCs w:val="18"/>
                    </w:rPr>
                    <w:t xml:space="preserve">_     _     _   </w:t>
                  </w:r>
                  <w:r w:rsidRPr="003774E1">
                    <w:rPr>
                      <w:b/>
                      <w:sz w:val="18"/>
                      <w:szCs w:val="18"/>
                    </w:rPr>
                    <w:t xml:space="preserve">      </w:t>
                  </w:r>
                </w:p>
              </w:txbxContent>
            </v:textbox>
          </v:roundrect>
        </w:pict>
      </w:r>
      <w:r>
        <w:rPr>
          <w:lang w:eastAsia="tr-TR"/>
        </w:rPr>
        <w:pict>
          <v:roundrect id="_x0000_s1154" style="position:absolute;margin-left:324.2pt;margin-top:84.15pt;width:99pt;height:45pt;z-index:251695104" arcsize="10923f">
            <v:fill r:id="rId36" o:title="" recolor="t" rotate="t" type="frame"/>
            <v:stroke dashstyle="1 1"/>
            <v:textbox>
              <w:txbxContent>
                <w:p w:rsidR="00B75402" w:rsidRDefault="00B75402" w:rsidP="003774E1">
                  <w:pPr>
                    <w:rPr>
                      <w:sz w:val="22"/>
                      <w:szCs w:val="22"/>
                    </w:rPr>
                  </w:pPr>
                  <w:r>
                    <w:rPr>
                      <w:sz w:val="22"/>
                      <w:szCs w:val="22"/>
                    </w:rPr>
                    <w:t>19 20 18  15  14 7</w:t>
                  </w:r>
                </w:p>
                <w:p w:rsidR="00B75402" w:rsidRPr="003774E1" w:rsidRDefault="00B75402" w:rsidP="003774E1">
                  <w:pPr>
                    <w:rPr>
                      <w:b/>
                      <w:sz w:val="18"/>
                      <w:szCs w:val="18"/>
                    </w:rPr>
                  </w:pPr>
                  <w:r>
                    <w:rPr>
                      <w:sz w:val="18"/>
                      <w:szCs w:val="18"/>
                    </w:rPr>
                    <w:t xml:space="preserve">  </w:t>
                  </w:r>
                  <w:r w:rsidRPr="003774E1">
                    <w:rPr>
                      <w:sz w:val="18"/>
                      <w:szCs w:val="18"/>
                    </w:rPr>
                    <w:t xml:space="preserve">_   _  </w:t>
                  </w:r>
                  <w:r>
                    <w:rPr>
                      <w:sz w:val="18"/>
                      <w:szCs w:val="18"/>
                    </w:rPr>
                    <w:t xml:space="preserve">  </w:t>
                  </w:r>
                  <w:r w:rsidRPr="003774E1">
                    <w:rPr>
                      <w:sz w:val="18"/>
                      <w:szCs w:val="18"/>
                    </w:rPr>
                    <w:t xml:space="preserve"> _   </w:t>
                  </w:r>
                  <w:r>
                    <w:rPr>
                      <w:sz w:val="18"/>
                      <w:szCs w:val="18"/>
                    </w:rPr>
                    <w:t xml:space="preserve"> </w:t>
                  </w:r>
                  <w:r w:rsidRPr="003774E1">
                    <w:rPr>
                      <w:sz w:val="18"/>
                      <w:szCs w:val="18"/>
                    </w:rPr>
                    <w:t xml:space="preserve"> _    _</w:t>
                  </w:r>
                  <w:r>
                    <w:rPr>
                      <w:b/>
                      <w:sz w:val="18"/>
                      <w:szCs w:val="18"/>
                    </w:rPr>
                    <w:t xml:space="preserve">    _</w:t>
                  </w:r>
                  <w:r w:rsidRPr="003774E1">
                    <w:rPr>
                      <w:b/>
                      <w:sz w:val="18"/>
                      <w:szCs w:val="18"/>
                    </w:rPr>
                    <w:t xml:space="preserve">    </w:t>
                  </w:r>
                </w:p>
              </w:txbxContent>
            </v:textbox>
          </v:roundrect>
        </w:pict>
      </w:r>
      <w:r>
        <w:rPr>
          <w:lang w:eastAsia="tr-TR"/>
        </w:rPr>
        <w:pict>
          <v:roundrect id="_x0000_s1155" style="position:absolute;margin-left:243.2pt;margin-top:83.05pt;width:81pt;height:46.1pt;z-index:251694080" arcsize="10923f">
            <v:fill r:id="rId37" o:title="" recolor="t" rotate="t" type="frame"/>
            <v:stroke dashstyle="1 1"/>
            <v:textbox style="mso-next-textbox:#_x0000_s1155">
              <w:txbxContent>
                <w:p w:rsidR="00B75402" w:rsidRPr="003774E1" w:rsidRDefault="00B75402" w:rsidP="000E2CDA">
                  <w:pPr>
                    <w:rPr>
                      <w:sz w:val="22"/>
                      <w:szCs w:val="22"/>
                    </w:rPr>
                  </w:pPr>
                  <w:r w:rsidRPr="003774E1">
                    <w:rPr>
                      <w:sz w:val="22"/>
                      <w:szCs w:val="22"/>
                    </w:rPr>
                    <w:t>6   1    19   20</w:t>
                  </w:r>
                </w:p>
                <w:p w:rsidR="00B75402" w:rsidRDefault="00B75402" w:rsidP="000E2CDA">
                  <w:pPr>
                    <w:rPr>
                      <w:rFonts w:ascii="Comic Sans MS" w:hAnsi="Comic Sans MS"/>
                      <w:sz w:val="22"/>
                      <w:szCs w:val="22"/>
                    </w:rPr>
                  </w:pPr>
                  <w:r w:rsidRPr="003774E1">
                    <w:rPr>
                      <w:sz w:val="22"/>
                      <w:szCs w:val="22"/>
                    </w:rPr>
                    <w:t>_   _</w:t>
                  </w:r>
                  <w:r>
                    <w:rPr>
                      <w:rFonts w:ascii="Comic Sans MS" w:hAnsi="Comic Sans MS"/>
                      <w:sz w:val="22"/>
                      <w:szCs w:val="22"/>
                    </w:rPr>
                    <w:t xml:space="preserve">    _   _   </w:t>
                  </w:r>
                </w:p>
                <w:p w:rsidR="00B75402" w:rsidRPr="00C704C3" w:rsidRDefault="00B75402" w:rsidP="000E2CDA">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56" style="position:absolute;margin-left:162.2pt;margin-top:83.05pt;width:81pt;height:45pt;z-index:251693056" arcsize="10923f">
            <v:fill r:id="rId38" o:title="" recolor="t" rotate="t" type="frame"/>
            <v:stroke dashstyle="1 1"/>
            <v:textbox>
              <w:txbxContent>
                <w:p w:rsidR="00B75402" w:rsidRPr="003774E1" w:rsidRDefault="00B75402" w:rsidP="000E2CDA">
                  <w:pPr>
                    <w:rPr>
                      <w:sz w:val="22"/>
                      <w:szCs w:val="22"/>
                    </w:rPr>
                  </w:pPr>
                  <w:r w:rsidRPr="003774E1">
                    <w:rPr>
                      <w:sz w:val="22"/>
                      <w:szCs w:val="22"/>
                    </w:rPr>
                    <w:t>18    9    3    8</w:t>
                  </w:r>
                </w:p>
                <w:p w:rsidR="00B75402" w:rsidRPr="003774E1" w:rsidRDefault="00B75402" w:rsidP="000E2CDA">
                  <w:pPr>
                    <w:rPr>
                      <w:sz w:val="22"/>
                      <w:szCs w:val="22"/>
                    </w:rPr>
                  </w:pPr>
                  <w:r>
                    <w:rPr>
                      <w:sz w:val="22"/>
                      <w:szCs w:val="22"/>
                    </w:rPr>
                    <w:t xml:space="preserve">__  __  __  </w:t>
                  </w:r>
                  <w:r w:rsidRPr="003774E1">
                    <w:rPr>
                      <w:sz w:val="22"/>
                      <w:szCs w:val="22"/>
                    </w:rPr>
                    <w:t>__</w:t>
                  </w:r>
                </w:p>
                <w:p w:rsidR="00B75402" w:rsidRPr="00C704C3" w:rsidRDefault="00B75402" w:rsidP="000E2CDA">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57" style="position:absolute;margin-left:72.2pt;margin-top:83.05pt;width:90pt;height:45pt;z-index:251692032" arcsize="10923f">
            <v:fill r:id="rId37" o:title="" recolor="t" rotate="t" type="frame"/>
            <v:stroke dashstyle="1 1"/>
            <v:textbox style="mso-next-textbox:#_x0000_s1157">
              <w:txbxContent>
                <w:p w:rsidR="00B75402" w:rsidRPr="003774E1" w:rsidRDefault="00B75402" w:rsidP="000E2CDA">
                  <w:pPr>
                    <w:rPr>
                      <w:sz w:val="22"/>
                      <w:szCs w:val="22"/>
                    </w:rPr>
                  </w:pPr>
                  <w:r w:rsidRPr="003774E1">
                    <w:rPr>
                      <w:sz w:val="22"/>
                      <w:szCs w:val="22"/>
                    </w:rPr>
                    <w:t>19  12  15  23</w:t>
                  </w:r>
                </w:p>
                <w:p w:rsidR="00B75402" w:rsidRPr="003774E1" w:rsidRDefault="00B75402" w:rsidP="000E2CDA">
                  <w:pPr>
                    <w:rPr>
                      <w:sz w:val="22"/>
                      <w:szCs w:val="22"/>
                    </w:rPr>
                  </w:pPr>
                  <w:r w:rsidRPr="003774E1">
                    <w:rPr>
                      <w:sz w:val="22"/>
                      <w:szCs w:val="22"/>
                    </w:rPr>
                    <w:t xml:space="preserve"> _   _   _    _   </w:t>
                  </w:r>
                </w:p>
                <w:p w:rsidR="00B75402" w:rsidRPr="00C704C3" w:rsidRDefault="00B75402" w:rsidP="000E2CDA">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58" style="position:absolute;margin-left:-8.8pt;margin-top:83.05pt;width:81pt;height:45pt;z-index:251691008" arcsize="10923f">
            <v:fill r:id="rId38" o:title="" recolor="t" rotate="t" type="frame"/>
            <v:stroke dashstyle="1 1"/>
            <v:textbox>
              <w:txbxContent>
                <w:p w:rsidR="00B75402" w:rsidRPr="003774E1" w:rsidRDefault="00B75402" w:rsidP="000E2CDA">
                  <w:pPr>
                    <w:rPr>
                      <w:sz w:val="22"/>
                      <w:szCs w:val="22"/>
                    </w:rPr>
                  </w:pPr>
                  <w:r w:rsidRPr="003774E1">
                    <w:rPr>
                      <w:sz w:val="22"/>
                      <w:szCs w:val="22"/>
                    </w:rPr>
                    <w:t>16  15  15  18</w:t>
                  </w:r>
                </w:p>
                <w:p w:rsidR="00B75402" w:rsidRPr="003774E1" w:rsidRDefault="00B75402" w:rsidP="000E2CDA">
                  <w:pPr>
                    <w:rPr>
                      <w:sz w:val="22"/>
                      <w:szCs w:val="22"/>
                    </w:rPr>
                  </w:pPr>
                  <w:r w:rsidRPr="003774E1">
                    <w:rPr>
                      <w:sz w:val="22"/>
                      <w:szCs w:val="22"/>
                    </w:rPr>
                    <w:t xml:space="preserve">  _   _   _    _     </w:t>
                  </w:r>
                </w:p>
                <w:p w:rsidR="00B75402" w:rsidRPr="00C704C3" w:rsidRDefault="00B75402" w:rsidP="000E2CDA">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59" style="position:absolute;margin-left:459.2pt;margin-top:36.95pt;width:81pt;height:46.1pt;z-index:251689984" arcsize="10923f">
            <v:fill r:id="rId36" o:title="" recolor="t" rotate="t" type="frame"/>
            <v:stroke dashstyle="1 1"/>
            <v:textbox style="mso-next-textbox:#_x0000_s1159">
              <w:txbxContent>
                <w:p w:rsidR="00B75402" w:rsidRPr="003774E1" w:rsidRDefault="00B75402" w:rsidP="003774E1">
                  <w:pPr>
                    <w:rPr>
                      <w:sz w:val="22"/>
                      <w:szCs w:val="22"/>
                    </w:rPr>
                  </w:pPr>
                  <w:r>
                    <w:rPr>
                      <w:sz w:val="22"/>
                      <w:szCs w:val="22"/>
                    </w:rPr>
                    <w:t>23   5   1   11</w:t>
                  </w:r>
                </w:p>
                <w:p w:rsidR="00B75402" w:rsidRDefault="00B75402" w:rsidP="003774E1">
                  <w:pPr>
                    <w:rPr>
                      <w:rFonts w:ascii="Comic Sans MS" w:hAnsi="Comic Sans MS"/>
                      <w:sz w:val="22"/>
                      <w:szCs w:val="22"/>
                    </w:rPr>
                  </w:pPr>
                  <w:r w:rsidRPr="003774E1">
                    <w:rPr>
                      <w:sz w:val="22"/>
                      <w:szCs w:val="22"/>
                    </w:rPr>
                    <w:t xml:space="preserve">_  </w:t>
                  </w:r>
                  <w:r>
                    <w:rPr>
                      <w:sz w:val="22"/>
                      <w:szCs w:val="22"/>
                    </w:rPr>
                    <w:t xml:space="preserve">  </w:t>
                  </w:r>
                  <w:r w:rsidRPr="003774E1">
                    <w:rPr>
                      <w:sz w:val="22"/>
                      <w:szCs w:val="22"/>
                    </w:rPr>
                    <w:t xml:space="preserve"> _</w:t>
                  </w:r>
                  <w:r>
                    <w:rPr>
                      <w:rFonts w:ascii="Comic Sans MS" w:hAnsi="Comic Sans MS"/>
                      <w:sz w:val="22"/>
                      <w:szCs w:val="22"/>
                    </w:rPr>
                    <w:t xml:space="preserve">  _   _   </w:t>
                  </w:r>
                </w:p>
                <w:p w:rsidR="00B75402" w:rsidRPr="00C704C3" w:rsidRDefault="00B75402" w:rsidP="003774E1">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60" style="position:absolute;margin-left:387.2pt;margin-top:38.05pt;width:1in;height:45pt;z-index:251688960" arcsize="10923f">
            <v:fill r:id="rId35" o:title="" recolor="t" rotate="t" type="frame"/>
            <v:stroke dashstyle="1 1"/>
            <v:textbox style="mso-next-textbox:#_x0000_s1160">
              <w:txbxContent>
                <w:p w:rsidR="00B75402" w:rsidRPr="003774E1" w:rsidRDefault="00B75402" w:rsidP="004C11A6">
                  <w:pPr>
                    <w:rPr>
                      <w:sz w:val="22"/>
                      <w:szCs w:val="22"/>
                    </w:rPr>
                  </w:pPr>
                  <w:r w:rsidRPr="003774E1">
                    <w:rPr>
                      <w:sz w:val="22"/>
                      <w:szCs w:val="22"/>
                    </w:rPr>
                    <w:t>15  12   4</w:t>
                  </w:r>
                </w:p>
                <w:p w:rsidR="00B75402" w:rsidRPr="003774E1" w:rsidRDefault="00B75402" w:rsidP="004C11A6">
                  <w:pPr>
                    <w:rPr>
                      <w:b/>
                      <w:sz w:val="18"/>
                      <w:szCs w:val="18"/>
                    </w:rPr>
                  </w:pPr>
                  <w:r w:rsidRPr="003774E1">
                    <w:rPr>
                      <w:sz w:val="18"/>
                      <w:szCs w:val="18"/>
                    </w:rPr>
                    <w:t xml:space="preserve"> _     _      _   </w:t>
                  </w:r>
                  <w:r w:rsidRPr="003774E1">
                    <w:rPr>
                      <w:b/>
                      <w:sz w:val="18"/>
                      <w:szCs w:val="18"/>
                    </w:rPr>
                    <w:t xml:space="preserve">      </w:t>
                  </w:r>
                </w:p>
              </w:txbxContent>
            </v:textbox>
          </v:roundrect>
        </w:pict>
      </w:r>
      <w:r>
        <w:rPr>
          <w:lang w:eastAsia="tr-TR"/>
        </w:rPr>
        <w:pict>
          <v:roundrect id="_x0000_s1161" style="position:absolute;margin-left:243.2pt;margin-top:38.05pt;width:2in;height:45pt;z-index:251687936" arcsize="10923f">
            <v:fill r:id="rId39" o:title="" recolor="t" rotate="t" type="frame"/>
            <v:stroke dashstyle="1 1"/>
            <v:textbox style="mso-next-textbox:#_x0000_s1161">
              <w:txbxContent>
                <w:p w:rsidR="00B75402" w:rsidRPr="003774E1" w:rsidRDefault="00B75402" w:rsidP="000E2CDA">
                  <w:pPr>
                    <w:rPr>
                      <w:sz w:val="22"/>
                      <w:szCs w:val="22"/>
                    </w:rPr>
                  </w:pPr>
                  <w:r w:rsidRPr="003774E1">
                    <w:rPr>
                      <w:sz w:val="22"/>
                      <w:szCs w:val="22"/>
                    </w:rPr>
                    <w:t>5  24  16  5  14  19  9  22  5</w:t>
                  </w:r>
                </w:p>
                <w:p w:rsidR="00B75402" w:rsidRPr="003774E1" w:rsidRDefault="00B75402" w:rsidP="000E2CDA">
                  <w:pPr>
                    <w:rPr>
                      <w:sz w:val="22"/>
                      <w:szCs w:val="22"/>
                    </w:rPr>
                  </w:pPr>
                  <w:r w:rsidRPr="003774E1">
                    <w:rPr>
                      <w:sz w:val="22"/>
                      <w:szCs w:val="22"/>
                    </w:rPr>
                    <w:t xml:space="preserve"> _  _   _   _   _   _   _   _   _</w:t>
                  </w:r>
                </w:p>
                <w:p w:rsidR="00B75402" w:rsidRPr="00C704C3" w:rsidRDefault="00B75402" w:rsidP="000E2CDA">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62" style="position:absolute;margin-left:162.2pt;margin-top:38.05pt;width:81pt;height:45pt;z-index:251686912" arcsize="10923f">
            <v:fill r:id="rId40" o:title="" recolor="t" rotate="t" type="frame"/>
            <v:stroke dashstyle="1 1"/>
            <v:textbox style="mso-next-textbox:#_x0000_s1162">
              <w:txbxContent>
                <w:p w:rsidR="00B75402" w:rsidRPr="003774E1" w:rsidRDefault="00B75402" w:rsidP="000E2CDA">
                  <w:pPr>
                    <w:rPr>
                      <w:sz w:val="22"/>
                      <w:szCs w:val="22"/>
                    </w:rPr>
                  </w:pPr>
                  <w:r w:rsidRPr="003774E1">
                    <w:rPr>
                      <w:sz w:val="22"/>
                      <w:szCs w:val="22"/>
                    </w:rPr>
                    <w:t>8  5  1  22 25</w:t>
                  </w:r>
                </w:p>
                <w:p w:rsidR="00B75402" w:rsidRPr="003774E1" w:rsidRDefault="00B75402" w:rsidP="000E2CDA">
                  <w:pPr>
                    <w:rPr>
                      <w:b/>
                      <w:sz w:val="18"/>
                      <w:szCs w:val="18"/>
                    </w:rPr>
                  </w:pPr>
                  <w:r w:rsidRPr="003774E1">
                    <w:rPr>
                      <w:sz w:val="18"/>
                      <w:szCs w:val="18"/>
                    </w:rPr>
                    <w:t>_   _   _    _    _</w:t>
                  </w:r>
                  <w:r w:rsidRPr="003774E1">
                    <w:rPr>
                      <w:b/>
                      <w:sz w:val="18"/>
                      <w:szCs w:val="18"/>
                    </w:rPr>
                    <w:t xml:space="preserve">        </w:t>
                  </w:r>
                </w:p>
              </w:txbxContent>
            </v:textbox>
          </v:roundrect>
        </w:pict>
      </w:r>
      <w:r>
        <w:rPr>
          <w:lang w:eastAsia="tr-TR"/>
        </w:rPr>
        <w:pict>
          <v:roundrect id="_x0000_s1163" style="position:absolute;margin-left:72.2pt;margin-top:38.05pt;width:90pt;height:45pt;z-index:251685888" arcsize="10923f">
            <v:fill r:id="rId39" o:title="" recolor="t" rotate="t" type="frame"/>
            <v:stroke dashstyle="1 1" endcap="round"/>
            <v:textbox style="mso-next-textbox:#_x0000_s1163">
              <w:txbxContent>
                <w:p w:rsidR="00B75402" w:rsidRPr="003774E1" w:rsidRDefault="00B75402" w:rsidP="000E2CDA">
                  <w:pPr>
                    <w:rPr>
                      <w:sz w:val="22"/>
                      <w:szCs w:val="22"/>
                    </w:rPr>
                  </w:pPr>
                  <w:r w:rsidRPr="003774E1">
                    <w:rPr>
                      <w:sz w:val="22"/>
                      <w:szCs w:val="22"/>
                    </w:rPr>
                    <w:t>3   8   5   1   16</w:t>
                  </w:r>
                </w:p>
                <w:p w:rsidR="00B75402" w:rsidRPr="003774E1" w:rsidRDefault="00B75402" w:rsidP="000E2CDA">
                  <w:pPr>
                    <w:rPr>
                      <w:sz w:val="22"/>
                      <w:szCs w:val="22"/>
                    </w:rPr>
                  </w:pPr>
                  <w:r w:rsidRPr="003774E1">
                    <w:rPr>
                      <w:sz w:val="22"/>
                      <w:szCs w:val="22"/>
                    </w:rPr>
                    <w:t>_   _   _   _   _</w:t>
                  </w:r>
                </w:p>
                <w:p w:rsidR="00B75402" w:rsidRPr="00C704C3" w:rsidRDefault="00B75402" w:rsidP="000E2CDA">
                  <w:pPr>
                    <w:rPr>
                      <w:rFonts w:ascii="Comic Sans MS" w:hAnsi="Comic Sans MS"/>
                      <w:b/>
                      <w:sz w:val="18"/>
                      <w:szCs w:val="18"/>
                    </w:rPr>
                  </w:pPr>
                  <w:r>
                    <w:rPr>
                      <w:rFonts w:ascii="Comic Sans MS" w:hAnsi="Comic Sans MS"/>
                      <w:sz w:val="18"/>
                      <w:szCs w:val="18"/>
                    </w:rPr>
                    <w:t xml:space="preserve"> </w:t>
                  </w:r>
                  <w:r w:rsidRPr="00C704C3">
                    <w:rPr>
                      <w:rFonts w:ascii="Comic Sans MS" w:hAnsi="Comic Sans MS"/>
                      <w:b/>
                      <w:sz w:val="18"/>
                      <w:szCs w:val="18"/>
                    </w:rPr>
                    <w:t xml:space="preserve">          </w:t>
                  </w:r>
                </w:p>
              </w:txbxContent>
            </v:textbox>
          </v:roundrect>
        </w:pict>
      </w:r>
      <w:r>
        <w:rPr>
          <w:lang w:eastAsia="tr-TR"/>
        </w:rPr>
        <w:pict>
          <v:roundrect id="_x0000_s1164" style="position:absolute;margin-left:-8.8pt;margin-top:38.05pt;width:81pt;height:45pt;z-index:251684864" arcsize="10923f">
            <v:fill r:id="rId40" o:title="" recolor="t" rotate="t" type="frame"/>
            <v:stroke dashstyle="1 1"/>
            <v:textbox style="mso-next-textbox:#_x0000_s1164">
              <w:txbxContent>
                <w:p w:rsidR="00B75402" w:rsidRPr="003774E1" w:rsidRDefault="00B75402" w:rsidP="000E2CDA">
                  <w:pPr>
                    <w:rPr>
                      <w:sz w:val="22"/>
                      <w:szCs w:val="22"/>
                    </w:rPr>
                  </w:pPr>
                  <w:r w:rsidRPr="003774E1">
                    <w:rPr>
                      <w:sz w:val="22"/>
                      <w:szCs w:val="22"/>
                    </w:rPr>
                    <w:t xml:space="preserve">12 9  7  8   20 </w:t>
                  </w:r>
                </w:p>
                <w:p w:rsidR="00B75402" w:rsidRPr="003774E1" w:rsidRDefault="00B75402" w:rsidP="000E2CDA">
                  <w:pPr>
                    <w:rPr>
                      <w:b/>
                      <w:sz w:val="18"/>
                      <w:szCs w:val="18"/>
                    </w:rPr>
                  </w:pPr>
                  <w:r>
                    <w:rPr>
                      <w:sz w:val="18"/>
                      <w:szCs w:val="18"/>
                    </w:rPr>
                    <w:t xml:space="preserve"> </w:t>
                  </w:r>
                  <w:r w:rsidRPr="003774E1">
                    <w:rPr>
                      <w:sz w:val="18"/>
                      <w:szCs w:val="18"/>
                    </w:rPr>
                    <w:t>_   _   _    _    _</w:t>
                  </w:r>
                  <w:r w:rsidRPr="003774E1">
                    <w:rPr>
                      <w:b/>
                      <w:sz w:val="18"/>
                      <w:szCs w:val="18"/>
                    </w:rPr>
                    <w:t xml:space="preserve">        </w:t>
                  </w:r>
                </w:p>
              </w:txbxContent>
            </v:textbox>
          </v:roundrect>
        </w:pict>
      </w:r>
    </w:p>
    <w:p w:rsidR="00B75402" w:rsidRPr="001B7141" w:rsidRDefault="00B75402" w:rsidP="001B7141"/>
    <w:p w:rsidR="00B75402" w:rsidRPr="001B7141" w:rsidRDefault="00B75402" w:rsidP="001B7141"/>
    <w:p w:rsidR="00B75402" w:rsidRPr="001B7141" w:rsidRDefault="00B75402" w:rsidP="001B7141"/>
    <w:p w:rsidR="00B75402" w:rsidRPr="001B7141" w:rsidRDefault="00B75402" w:rsidP="001B7141"/>
    <w:p w:rsidR="00B75402" w:rsidRPr="001B7141" w:rsidRDefault="00B75402" w:rsidP="001B7141"/>
    <w:p w:rsidR="00B75402" w:rsidRPr="001B7141" w:rsidRDefault="00B75402" w:rsidP="001B7141"/>
    <w:p w:rsidR="00B75402" w:rsidRPr="001B7141" w:rsidRDefault="00B75402" w:rsidP="001B7141"/>
    <w:p w:rsidR="00B75402" w:rsidRPr="001B7141" w:rsidRDefault="00B75402" w:rsidP="001B7141"/>
    <w:p w:rsidR="00B75402" w:rsidRDefault="00B75402" w:rsidP="001B7141"/>
    <w:p w:rsidR="00B75402" w:rsidRDefault="00B75402" w:rsidP="001B7141">
      <w:pPr>
        <w:tabs>
          <w:tab w:val="left" w:pos="4524"/>
        </w:tabs>
      </w:pPr>
      <w:r>
        <w:tab/>
      </w:r>
    </w:p>
    <w:p w:rsidR="00B75402" w:rsidRDefault="00B75402" w:rsidP="001B7141">
      <w:pPr>
        <w:tabs>
          <w:tab w:val="left" w:pos="4524"/>
        </w:tabs>
      </w:pPr>
    </w:p>
    <w:p w:rsidR="00B75402" w:rsidRDefault="00B75402" w:rsidP="001B7141">
      <w:pPr>
        <w:tabs>
          <w:tab w:val="left" w:pos="4524"/>
        </w:tabs>
      </w:pPr>
      <w:r>
        <w:rPr>
          <w:lang w:eastAsia="tr-TR"/>
        </w:rPr>
        <w:pict>
          <v:shape id="_x0000_s1165" type="#_x0000_t75" style="position:absolute;margin-left:505.35pt;margin-top:563.1pt;width:21.6pt;height:23.1pt;z-index:-251593728;visibility:visible" wrapcoords="9683 697 -745 9058 3724 11845 2234 20206 5214 20206 16386 20206 18621 18116 16386 11845 20855 9058 20855 8361 12662 697 9683 697">
            <v:imagedata r:id="rId18" o:title=""/>
            <w10:wrap type="tight"/>
          </v:shape>
        </w:pict>
      </w:r>
      <w:r>
        <w:rPr>
          <w:lang w:eastAsia="tr-TR"/>
        </w:rPr>
        <w:pict>
          <v:shape id="_x0000_s1166" type="#_x0000_t75" style="position:absolute;margin-left:483.6pt;margin-top:563.1pt;width:21.6pt;height:23.1pt;z-index:-251594752;visibility:visible" wrapcoords="9683 697 -745 9058 3724 11845 2234 20206 5214 20206 16386 20206 18621 18116 16386 11845 20855 9058 20855 8361 12662 697 9683 697">
            <v:imagedata r:id="rId18" o:title=""/>
            <w10:wrap type="tight"/>
          </v:shape>
        </w:pict>
      </w:r>
      <w:r>
        <w:rPr>
          <w:lang w:eastAsia="tr-TR"/>
        </w:rPr>
        <w:pict>
          <v:shape id="_x0000_s1167" type="#_x0000_t75" style="position:absolute;margin-left:461.9pt;margin-top:563.1pt;width:21.6pt;height:23.1pt;z-index:-251595776;visibility:visible" wrapcoords="9683 697 -745 9058 3724 11845 2234 20206 5214 20206 16386 20206 18621 18116 16386 11845 20855 9058 20855 8361 12662 697 9683 697">
            <v:imagedata r:id="rId18" o:title=""/>
            <w10:wrap type="tight"/>
          </v:shape>
        </w:pict>
      </w:r>
      <w:r>
        <w:rPr>
          <w:lang w:eastAsia="tr-TR"/>
        </w:rPr>
        <w:pict>
          <v:shape id="_x0000_s1168" type="#_x0000_t75" style="position:absolute;margin-left:440.15pt;margin-top:563.1pt;width:21.6pt;height:23.1pt;z-index:-251596800;visibility:visible" wrapcoords="9683 697 -745 9058 3724 11845 2234 20206 5214 20206 16386 20206 18621 18116 16386 11845 20855 9058 20855 8361 12662 697 9683 697">
            <v:imagedata r:id="rId18" o:title=""/>
            <w10:wrap type="tight"/>
          </v:shape>
        </w:pict>
      </w:r>
      <w:r>
        <w:rPr>
          <w:lang w:eastAsia="tr-TR"/>
        </w:rPr>
        <w:pict>
          <v:shape id="_x0000_s1169" type="#_x0000_t75" style="position:absolute;margin-left:418.4pt;margin-top:563.1pt;width:21.6pt;height:23.1pt;z-index:-251597824;visibility:visible" wrapcoords="9683 697 -745 9058 3724 11845 2234 20206 5214 20206 16386 20206 18621 18116 16386 11845 20855 9058 20855 8361 12662 697 9683 697">
            <v:imagedata r:id="rId18" o:title=""/>
            <w10:wrap type="tight"/>
          </v:shape>
        </w:pict>
      </w:r>
      <w:r>
        <w:rPr>
          <w:lang w:eastAsia="tr-TR"/>
        </w:rPr>
        <w:pict>
          <v:shape id="_x0000_s1170" type="#_x0000_t75" style="position:absolute;margin-left:396.7pt;margin-top:563.1pt;width:21.6pt;height:23.1pt;z-index:-251598848;visibility:visible" wrapcoords="9683 697 -745 9058 3724 11845 2234 20206 5214 20206 16386 20206 18621 18116 16386 11845 20855 9058 20855 8361 12662 697 9683 697">
            <v:imagedata r:id="rId18" o:title=""/>
            <w10:wrap type="tight"/>
          </v:shape>
        </w:pict>
      </w:r>
      <w:r>
        <w:rPr>
          <w:lang w:eastAsia="tr-TR"/>
        </w:rPr>
        <w:pict>
          <v:shape id="_x0000_s1171" type="#_x0000_t75" style="position:absolute;margin-left:374.95pt;margin-top:563.1pt;width:21.6pt;height:23.1pt;z-index:-251599872;visibility:visible" wrapcoords="9683 697 -745 9058 3724 11845 2234 20206 5214 20206 16386 20206 18621 18116 16386 11845 20855 9058 20855 8361 12662 697 9683 697">
            <v:imagedata r:id="rId18" o:title=""/>
            <w10:wrap type="tight"/>
          </v:shape>
        </w:pict>
      </w:r>
      <w:r>
        <w:rPr>
          <w:lang w:eastAsia="tr-TR"/>
        </w:rPr>
        <w:pict>
          <v:shape id="_x0000_s1172" type="#_x0000_t75" style="position:absolute;margin-left:353.2pt;margin-top:563.1pt;width:21.6pt;height:23.1pt;z-index:-251600896;visibility:visible" wrapcoords="9683 697 -745 9058 3724 11845 2234 20206 5214 20206 16386 20206 18621 18116 16386 11845 20855 9058 20855 8361 12662 697 9683 697">
            <v:imagedata r:id="rId18" o:title=""/>
            <w10:wrap type="tight"/>
          </v:shape>
        </w:pict>
      </w:r>
      <w:r>
        <w:rPr>
          <w:lang w:eastAsia="tr-TR"/>
        </w:rPr>
        <w:pict>
          <v:shape id="_x0000_s1173" type="#_x0000_t75" style="position:absolute;margin-left:331.6pt;margin-top:563.1pt;width:21.6pt;height:23.1pt;z-index:-251601920;visibility:visible" wrapcoords="9683 697 -745 9058 3724 11845 2234 20206 5214 20206 16386 20206 18621 18116 16386 11845 20855 9058 20855 8361 12662 697 9683 697">
            <v:imagedata r:id="rId18" o:title=""/>
            <w10:wrap type="tight"/>
          </v:shape>
        </w:pict>
      </w:r>
      <w:r>
        <w:rPr>
          <w:lang w:eastAsia="tr-TR"/>
        </w:rPr>
        <w:pict>
          <v:shape id="_x0000_s1174" type="#_x0000_t75" style="position:absolute;margin-left:306.35pt;margin-top:563.1pt;width:21.6pt;height:23.1pt;z-index:-251602944;visibility:visible" wrapcoords="9683 697 -745 9058 3724 11845 2234 20206 5214 20206 16386 20206 18621 18116 16386 11845 20855 9058 20855 8361 12662 697 9683 697">
            <v:imagedata r:id="rId18" o:title=""/>
            <w10:wrap type="tight"/>
          </v:shape>
        </w:pict>
      </w:r>
      <w:r>
        <w:rPr>
          <w:lang w:eastAsia="tr-TR"/>
        </w:rPr>
        <w:pict>
          <v:shape id="_x0000_s1175" type="#_x0000_t75" style="position:absolute;margin-left:284.6pt;margin-top:563.1pt;width:21.6pt;height:23.1pt;z-index:-251603968;visibility:visible" wrapcoords="9683 697 -745 9058 3724 11845 2234 20206 5214 20206 16386 20206 18621 18116 16386 11845 20855 9058 20855 8361 12662 697 9683 697">
            <v:imagedata r:id="rId18" o:title=""/>
            <w10:wrap type="tight"/>
          </v:shape>
        </w:pict>
      </w:r>
      <w:r>
        <w:rPr>
          <w:lang w:eastAsia="tr-TR"/>
        </w:rPr>
        <w:pict>
          <v:shape id="_x0000_s1176" type="#_x0000_t75" style="position:absolute;margin-left:262.85pt;margin-top:563.1pt;width:21.6pt;height:23.1pt;z-index:-251604992;visibility:visible" wrapcoords="9683 697 -745 9058 3724 11845 2234 20206 5214 20206 16386 20206 18621 18116 16386 11845 20855 9058 20855 8361 12662 697 9683 697">
            <v:imagedata r:id="rId18" o:title=""/>
            <w10:wrap type="tight"/>
          </v:shape>
        </w:pict>
      </w:r>
      <w:r>
        <w:rPr>
          <w:lang w:eastAsia="tr-TR"/>
        </w:rPr>
        <w:pict>
          <v:shape id="_x0000_s1177" type="#_x0000_t75" style="position:absolute;margin-left:241.15pt;margin-top:563.1pt;width:21.6pt;height:23.1pt;z-index:-251606016;visibility:visible" wrapcoords="9683 697 -745 9058 3724 11845 2234 20206 5214 20206 16386 20206 18621 18116 16386 11845 20855 9058 20855 8361 12662 697 9683 697">
            <v:imagedata r:id="rId18" o:title=""/>
            <w10:wrap type="tight"/>
          </v:shape>
        </w:pict>
      </w:r>
      <w:r>
        <w:rPr>
          <w:lang w:eastAsia="tr-TR"/>
        </w:rPr>
        <w:pict>
          <v:shape id="_x0000_s1178" type="#_x0000_t75" style="position:absolute;margin-left:219.4pt;margin-top:563.1pt;width:21.6pt;height:23.1pt;z-index:-251607040;visibility:visible" wrapcoords="9683 697 -745 9058 3724 11845 2234 20206 5214 20206 16386 20206 18621 18116 16386 11845 20855 9058 20855 8361 12662 697 9683 697">
            <v:imagedata r:id="rId18" o:title=""/>
            <w10:wrap type="tight"/>
          </v:shape>
        </w:pict>
      </w:r>
      <w:r>
        <w:rPr>
          <w:lang w:eastAsia="tr-TR"/>
        </w:rPr>
        <w:pict>
          <v:shape id="_x0000_s1179" type="#_x0000_t75" style="position:absolute;margin-left:197.65pt;margin-top:563.1pt;width:21.6pt;height:23.1pt;z-index:-251608064;visibility:visible" wrapcoords="9683 697 -745 9058 3724 11845 2234 20206 5214 20206 16386 20206 18621 18116 16386 11845 20855 9058 20855 8361 12662 697 9683 697">
            <v:imagedata r:id="rId18" o:title=""/>
            <w10:wrap type="tight"/>
          </v:shape>
        </w:pict>
      </w:r>
      <w:r>
        <w:rPr>
          <w:lang w:eastAsia="tr-TR"/>
        </w:rPr>
        <w:pict>
          <v:shape id="_x0000_s1180" type="#_x0000_t75" style="position:absolute;margin-left:175.9pt;margin-top:563.1pt;width:21.6pt;height:23.1pt;z-index:-251609088;visibility:visible" wrapcoords="9683 697 -745 9058 3724 11845 2234 20206 5214 20206 16386 20206 18621 18116 16386 11845 20855 9058 20855 8361 12662 697 9683 697">
            <v:imagedata r:id="rId18" o:title=""/>
            <w10:wrap type="tight"/>
          </v:shape>
        </w:pict>
      </w:r>
      <w:r>
        <w:rPr>
          <w:lang w:eastAsia="tr-TR"/>
        </w:rPr>
        <w:pict>
          <v:shape id="_x0000_s1181" type="#_x0000_t75" style="position:absolute;margin-left:154.35pt;margin-top:563.1pt;width:21.6pt;height:23.1pt;z-index:-251610112;visibility:visible" wrapcoords="9683 697 -745 9058 3724 11845 2234 20206 5214 20206 16386 20206 18621 18116 16386 11845 20855 9058 20855 8361 12662 697 9683 697">
            <v:imagedata r:id="rId18" o:title=""/>
            <w10:wrap type="tight"/>
          </v:shape>
        </w:pict>
      </w:r>
      <w:r>
        <w:rPr>
          <w:lang w:eastAsia="tr-TR"/>
        </w:rPr>
        <w:pict>
          <v:shape id="_x0000_s1182" type="#_x0000_t75" style="position:absolute;margin-left:129.05pt;margin-top:563.1pt;width:21.6pt;height:23.1pt;z-index:-251611136;visibility:visible" wrapcoords="9683 697 -745 9058 3724 11845 2234 20206 5214 20206 16386 20206 18621 18116 16386 11845 20855 9058 20855 8361 12662 697 9683 697">
            <v:imagedata r:id="rId18" o:title=""/>
            <w10:wrap type="tight"/>
          </v:shape>
        </w:pict>
      </w:r>
      <w:r>
        <w:rPr>
          <w:lang w:eastAsia="tr-TR"/>
        </w:rPr>
        <w:pict>
          <v:shape id="_x0000_s1183" type="#_x0000_t75" style="position:absolute;margin-left:107.3pt;margin-top:563.1pt;width:21.6pt;height:23.1pt;z-index:-251612160;visibility:visible" wrapcoords="9683 697 -745 9058 3724 11845 2234 20206 5214 20206 16386 20206 18621 18116 16386 11845 20855 9058 20855 8361 12662 697 9683 697">
            <v:imagedata r:id="rId18" o:title=""/>
            <w10:wrap type="tight"/>
          </v:shape>
        </w:pict>
      </w:r>
      <w:r>
        <w:rPr>
          <w:lang w:eastAsia="tr-TR"/>
        </w:rPr>
        <w:pict>
          <v:shape id="_x0000_s1184" type="#_x0000_t75" style="position:absolute;margin-left:85.6pt;margin-top:563.1pt;width:21.6pt;height:23.1pt;z-index:-251613184;visibility:visible" wrapcoords="9683 697 -745 9058 3724 11845 2234 20206 5214 20206 16386 20206 18621 18116 16386 11845 20855 9058 20855 8361 12662 697 9683 697">
            <v:imagedata r:id="rId18" o:title=""/>
            <w10:wrap type="tight"/>
          </v:shape>
        </w:pict>
      </w:r>
      <w:r>
        <w:rPr>
          <w:lang w:eastAsia="tr-TR"/>
        </w:rPr>
        <w:pict>
          <v:shape id="_x0000_s1185" type="#_x0000_t75" style="position:absolute;margin-left:63.85pt;margin-top:563.1pt;width:21.6pt;height:23.1pt;z-index:-251614208;visibility:visible" wrapcoords="9683 697 -745 9058 3724 11845 2234 20206 5214 20206 16386 20206 18621 18116 16386 11845 20855 9058 20855 8361 12662 697 9683 697">
            <v:imagedata r:id="rId18" o:title=""/>
            <w10:wrap type="tight"/>
          </v:shape>
        </w:pict>
      </w:r>
      <w:r>
        <w:rPr>
          <w:lang w:eastAsia="tr-TR"/>
        </w:rPr>
        <w:pict>
          <v:shape id="_x0000_s1186" type="#_x0000_t75" style="position:absolute;margin-left:42.1pt;margin-top:563.05pt;width:21.55pt;height:23.05pt;z-index:-251615232;visibility:visible" wrapcoords="9683 697 -745 9058 3724 11845 2234 20206 5214 20206 16386 20206 18621 18116 16386 11845 20855 9058 20855 8361 12662 697 9683 697">
            <v:imagedata r:id="rId18" o:title=""/>
            <w10:wrap type="tight"/>
          </v:shape>
        </w:pict>
      </w:r>
      <w:r>
        <w:rPr>
          <w:lang w:eastAsia="tr-TR"/>
        </w:rPr>
        <w:pict>
          <v:shape id="_x0000_s1187" type="#_x0000_t75" style="position:absolute;margin-left:20.4pt;margin-top:563.1pt;width:21.6pt;height:23.1pt;z-index:-251616256;visibility:visible" wrapcoords="9683 697 -745 9058 3724 11845 2234 20206 5214 20206 16386 20206 18621 18116 16386 11845 20855 9058 20855 8361 12662 697 9683 697">
            <v:imagedata r:id="rId18" o:title=""/>
            <w10:wrap type="tight"/>
          </v:shape>
        </w:pict>
      </w:r>
      <w:r>
        <w:rPr>
          <w:lang w:eastAsia="tr-TR"/>
        </w:rPr>
        <w:pict>
          <v:shape id="_x0000_s1188" type="#_x0000_t75" style="position:absolute;margin-left:-1.05pt;margin-top:563.05pt;width:21.55pt;height:23.05pt;z-index:-251617280;visibility:visible" wrapcoords="9683 697 -745 9058 3724 11845 2234 20206 5214 20206 16386 20206 18621 18116 16386 11845 20855 9058 20855 8361 12662 697 9683 697">
            <v:imagedata r:id="rId18" o:title=""/>
            <w10:wrap type="tight"/>
          </v:shape>
        </w:pict>
      </w:r>
      <w:r>
        <w:rPr>
          <w:lang w:eastAsia="tr-TR"/>
        </w:rPr>
        <w:pict>
          <v:group id="_x0000_s1189" style="position:absolute;margin-left:12.1pt;margin-top:13.05pt;width:541.5pt;height:460.9pt;z-index:251698176" coordorigin="927,4409" coordsize="10830,9218">
            <v:shape id="_x0000_s1190" type="#_x0000_t75" style="position:absolute;left:927;top:4409;width:1635;height:1560">
              <v:imagedata r:id="rId41" o:title=""/>
            </v:shape>
            <v:shape id="_x0000_s1191" type="#_x0000_t75" style="position:absolute;left:3807;top:4485;width:2025;height:1185">
              <v:imagedata r:id="rId42" o:title=""/>
            </v:shape>
            <v:shape id="_x0000_s1192" type="#_x0000_t75" style="position:absolute;left:7047;top:4409;width:1650;height:1665">
              <v:imagedata r:id="rId43" o:title=""/>
            </v:shape>
            <v:shape id="_x0000_s1193" type="#_x0000_t75" style="position:absolute;left:10287;top:4409;width:1470;height:1665">
              <v:imagedata r:id="rId44" o:title=""/>
            </v:shape>
            <v:shape id="_x0000_s1194" type="#_x0000_t75" alt="" style="position:absolute;left:6867;top:8407;width:1620;height:1440">
              <v:imagedata r:id="rId45" o:title="" chromakey="white"/>
            </v:shape>
            <v:shape id="_x0000_s1195" type="#_x0000_t75" alt="" style="position:absolute;left:3627;top:7867;width:2340;height:1980">
              <v:imagedata r:id="rId46" o:title="" chromakey="white"/>
            </v:shape>
            <v:shape id="_x0000_s1196" type="#_x0000_t75" alt="" style="position:absolute;left:1107;top:11827;width:3780;height:1800">
              <v:imagedata r:id="rId47" o:title="" chromakey="white"/>
            </v:shape>
            <v:shape id="_x0000_s1197" type="#_x0000_t75" alt="" style="position:absolute;left:6867;top:11647;width:3960;height:1786">
              <v:imagedata r:id="rId48" o:title="" chromakey="white"/>
            </v:shape>
            <v:shape id="_x0000_s1198" type="#_x0000_t75" alt="" href="javascript:pop_me_up2('http://www.nytimes.com/imagepages/2007/10/27/business/28heirs_image.html', '28heirs_image', 'width=361,height=600,scrollbars=yes,toolbars=no,resizable=yes" style="position:absolute;left:1107;top:7867;width:1542;height:2160" o:button="t">
              <v:imagedata r:id="rId49" o:title=""/>
            </v:shape>
            <v:shape id="_x0000_s1199" type="#_x0000_t75" alt="" href="http://images.google.com.tr/imgres?imgurl=http://wwwdelivery.superstock.com/WI/223/1538/PreviewComp/SuperStock_1538R-37029.jpg&amp;imgrefurl=http://www.superstock.com/stock-photos-images/1538R-37029&amp;usg=__vrhYXhsL6CySsavigqfl1_LP-ok=&amp;h=293&amp;w=350&amp;sz=41&amp;hl=tr&amp;start=67&amp;um=1&amp;tbnid=qxhyxSU91iUrxM:&amp;tbnh=100&amp;tbnw=120&amp;prev=/images%3Fq%3Drabbit%2Billustration%26start%3D63%26ndsp%3D21%26um%3D1%26hl%3Dtr%26sa%3" style="position:absolute;left:9567;top:8407;width:1800;height:1500" o:button="t">
              <v:imagedata r:id="rId50" o:title="" chromakey="#fffefc"/>
            </v:shape>
          </v:group>
        </w:pict>
      </w:r>
      <w:r>
        <w:rPr>
          <w:lang w:eastAsia="tr-TR"/>
        </w:rPr>
        <w:pict>
          <v:shapetype id="_x0000_t202" coordsize="21600,21600" o:spt="202" path="m,l,21600r21600,l21600,xe">
            <v:stroke joinstyle="miter"/>
            <v:path gradientshapeok="t" o:connecttype="rect"/>
          </v:shapetype>
          <v:shape id="_x0000_s1200" type="#_x0000_t202" style="position:absolute;margin-left:0;margin-top:2.85pt;width:522pt;height:556.65pt;z-index:-251619328" fillcolor="#8db3e2" strokecolor="#8db3e2" strokeweight="4.5pt">
            <v:fill r:id="rId51" o:title="" type="pattern"/>
            <v:stroke r:id="rId52" o:title="" filltype="pattern"/>
            <v:textbox style="mso-next-textbox:#_x0000_s1200">
              <w:txbxContent>
                <w:p w:rsidR="00B75402" w:rsidRPr="00E24369" w:rsidRDefault="00B75402" w:rsidP="001B7141">
                  <w:pPr>
                    <w:rPr>
                      <w:rFonts w:ascii="Kristen ITC" w:hAnsi="Kristen ITC"/>
                      <w:b/>
                      <w:sz w:val="20"/>
                      <w:szCs w:val="20"/>
                    </w:rPr>
                  </w:pPr>
                  <w:r w:rsidRPr="00E24369">
                    <w:rPr>
                      <w:rFonts w:ascii="Kristen ITC" w:hAnsi="Kristen ITC"/>
                      <w:b/>
                      <w:sz w:val="20"/>
                      <w:szCs w:val="20"/>
                    </w:rPr>
                    <w:t xml:space="preserve">1-                                                                                               2- </w:t>
                  </w: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FD0E7B" w:rsidRDefault="00B75402" w:rsidP="001B7141">
                  <w:pPr>
                    <w:rPr>
                      <w:rFonts w:ascii="Comic Sans MS" w:hAnsi="Comic Sans MS"/>
                      <w:b/>
                      <w:sz w:val="20"/>
                      <w:szCs w:val="20"/>
                    </w:rPr>
                  </w:pPr>
                  <w:r w:rsidRPr="00E24369">
                    <w:rPr>
                      <w:rFonts w:ascii="Kristen ITC" w:hAnsi="Kristen ITC"/>
                      <w:sz w:val="20"/>
                      <w:szCs w:val="20"/>
                    </w:rPr>
                    <w:t xml:space="preserve">    </w:t>
                  </w:r>
                  <w:r w:rsidRPr="00FD0E7B">
                    <w:rPr>
                      <w:rFonts w:ascii="Comic Sans MS" w:hAnsi="Comic Sans MS"/>
                      <w:b/>
                      <w:sz w:val="20"/>
                      <w:szCs w:val="20"/>
                    </w:rPr>
                    <w:t>Renault</w:t>
                  </w:r>
                  <w:r>
                    <w:rPr>
                      <w:rFonts w:ascii="Comic Sans MS" w:hAnsi="Comic Sans MS"/>
                      <w:b/>
                      <w:sz w:val="20"/>
                      <w:szCs w:val="20"/>
                    </w:rPr>
                    <w:t xml:space="preserve"> 10.000 $               </w:t>
                  </w:r>
                  <w:r w:rsidRPr="00FD0E7B">
                    <w:rPr>
                      <w:rFonts w:ascii="Comic Sans MS" w:hAnsi="Comic Sans MS"/>
                      <w:b/>
                      <w:sz w:val="20"/>
                      <w:szCs w:val="20"/>
                    </w:rPr>
                    <w:t>To</w:t>
                  </w:r>
                  <w:r>
                    <w:rPr>
                      <w:rFonts w:ascii="Comic Sans MS" w:hAnsi="Comic Sans MS"/>
                      <w:b/>
                      <w:sz w:val="20"/>
                      <w:szCs w:val="20"/>
                    </w:rPr>
                    <w:t xml:space="preserve">yota 25.000$                </w:t>
                  </w:r>
                  <w:r w:rsidRPr="00FD0E7B">
                    <w:rPr>
                      <w:rFonts w:ascii="Comic Sans MS" w:hAnsi="Comic Sans MS"/>
                      <w:b/>
                      <w:sz w:val="20"/>
                      <w:szCs w:val="20"/>
                    </w:rPr>
                    <w:t xml:space="preserve"> Ahmet </w:t>
                  </w:r>
                  <w:smartTag w:uri="urn:schemas-microsoft-com:office:smarttags" w:element="metricconverter">
                    <w:smartTagPr>
                      <w:attr w:name="ProductID" w:val="45 kg"/>
                    </w:smartTagPr>
                    <w:r w:rsidRPr="00FD0E7B">
                      <w:rPr>
                        <w:rFonts w:ascii="Comic Sans MS" w:hAnsi="Comic Sans MS"/>
                        <w:b/>
                        <w:sz w:val="20"/>
                        <w:szCs w:val="20"/>
                      </w:rPr>
                      <w:t>75 kg</w:t>
                    </w:r>
                  </w:smartTag>
                  <w:r>
                    <w:rPr>
                      <w:rFonts w:ascii="Comic Sans MS" w:hAnsi="Comic Sans MS"/>
                      <w:b/>
                      <w:sz w:val="20"/>
                      <w:szCs w:val="20"/>
                    </w:rPr>
                    <w:t xml:space="preserve">               </w:t>
                  </w:r>
                  <w:r w:rsidRPr="00FD0E7B">
                    <w:rPr>
                      <w:rFonts w:ascii="Comic Sans MS" w:hAnsi="Comic Sans MS"/>
                      <w:b/>
                      <w:sz w:val="20"/>
                      <w:szCs w:val="20"/>
                    </w:rPr>
                    <w:t xml:space="preserve">Ayşe </w:t>
                  </w:r>
                  <w:smartTag w:uri="urn:schemas-microsoft-com:office:smarttags" w:element="metricconverter">
                    <w:smartTagPr>
                      <w:attr w:name="ProductID" w:val="45 kg"/>
                    </w:smartTagPr>
                    <w:r w:rsidRPr="00FD0E7B">
                      <w:rPr>
                        <w:rFonts w:ascii="Comic Sans MS" w:hAnsi="Comic Sans MS"/>
                        <w:b/>
                        <w:sz w:val="20"/>
                        <w:szCs w:val="20"/>
                      </w:rPr>
                      <w:t>45 kg</w:t>
                    </w:r>
                  </w:smartTag>
                </w:p>
                <w:p w:rsidR="00B75402" w:rsidRPr="00E24369" w:rsidRDefault="00B75402" w:rsidP="001B7141">
                  <w:pPr>
                    <w:rPr>
                      <w:rFonts w:ascii="Kristen ITC" w:hAnsi="Kristen ITC"/>
                      <w:sz w:val="20"/>
                      <w:szCs w:val="20"/>
                    </w:rPr>
                  </w:pPr>
                </w:p>
                <w:p w:rsidR="00B75402" w:rsidRPr="00FD0E7B" w:rsidRDefault="00B75402" w:rsidP="001B7141">
                  <w:pPr>
                    <w:rPr>
                      <w:rFonts w:ascii="Comic Sans MS" w:hAnsi="Comic Sans MS"/>
                      <w:sz w:val="20"/>
                      <w:szCs w:val="20"/>
                    </w:rPr>
                  </w:pPr>
                  <w:r w:rsidRPr="00FD0E7B">
                    <w:rPr>
                      <w:rFonts w:ascii="Comic Sans MS" w:hAnsi="Comic Sans MS"/>
                      <w:sz w:val="20"/>
                      <w:szCs w:val="20"/>
                    </w:rPr>
                    <w:t>Renault is _______</w:t>
                  </w:r>
                  <w:r>
                    <w:rPr>
                      <w:rFonts w:ascii="Comic Sans MS" w:hAnsi="Comic Sans MS"/>
                      <w:sz w:val="20"/>
                      <w:szCs w:val="20"/>
                    </w:rPr>
                    <w:t>_____________</w:t>
                  </w:r>
                  <w:r w:rsidRPr="00FD0E7B">
                    <w:rPr>
                      <w:rFonts w:ascii="Comic Sans MS" w:hAnsi="Comic Sans MS"/>
                      <w:sz w:val="20"/>
                      <w:szCs w:val="20"/>
                    </w:rPr>
                    <w:t>than Toyota             Ahmet is _____________________ than Ayşe</w:t>
                  </w:r>
                </w:p>
                <w:p w:rsidR="00B75402" w:rsidRPr="00FD0E7B" w:rsidRDefault="00B75402" w:rsidP="001B7141">
                  <w:pPr>
                    <w:rPr>
                      <w:rFonts w:ascii="Comic Sans MS" w:hAnsi="Comic Sans MS"/>
                      <w:sz w:val="20"/>
                      <w:szCs w:val="20"/>
                    </w:rPr>
                  </w:pPr>
                </w:p>
                <w:p w:rsidR="00B75402" w:rsidRPr="00FD0E7B" w:rsidRDefault="00B75402" w:rsidP="001B7141">
                  <w:pPr>
                    <w:rPr>
                      <w:rFonts w:ascii="Comic Sans MS" w:hAnsi="Comic Sans MS"/>
                      <w:sz w:val="20"/>
                      <w:szCs w:val="20"/>
                    </w:rPr>
                  </w:pPr>
                  <w:r w:rsidRPr="00FD0E7B">
                    <w:rPr>
                      <w:rFonts w:ascii="Comic Sans MS" w:hAnsi="Comic Sans MS"/>
                      <w:sz w:val="20"/>
                      <w:szCs w:val="20"/>
                    </w:rPr>
                    <w:t>Toyo</w:t>
                  </w:r>
                  <w:r>
                    <w:rPr>
                      <w:rFonts w:ascii="Comic Sans MS" w:hAnsi="Comic Sans MS"/>
                      <w:sz w:val="20"/>
                      <w:szCs w:val="20"/>
                    </w:rPr>
                    <w:t>ta is ____________________</w:t>
                  </w:r>
                  <w:r w:rsidRPr="00FD0E7B">
                    <w:rPr>
                      <w:rFonts w:ascii="Comic Sans MS" w:hAnsi="Comic Sans MS"/>
                      <w:sz w:val="20"/>
                      <w:szCs w:val="20"/>
                    </w:rPr>
                    <w:t>than Renault          Ayşe is _______________________than Ahmet</w:t>
                  </w:r>
                </w:p>
                <w:p w:rsidR="00B75402" w:rsidRPr="00FD0E7B" w:rsidRDefault="00B75402" w:rsidP="001B7141">
                  <w:pPr>
                    <w:rPr>
                      <w:rFonts w:ascii="Comic Sans MS" w:hAnsi="Comic Sans MS"/>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b/>
                      <w:sz w:val="20"/>
                      <w:szCs w:val="20"/>
                    </w:rPr>
                  </w:pPr>
                  <w:r w:rsidRPr="00E24369">
                    <w:rPr>
                      <w:rFonts w:ascii="Kristen ITC" w:hAnsi="Kristen ITC"/>
                      <w:b/>
                      <w:sz w:val="20"/>
                      <w:szCs w:val="20"/>
                    </w:rPr>
                    <w:t xml:space="preserve">3-                                                                                               4-                                         </w:t>
                  </w: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r w:rsidRPr="00E24369">
                    <w:rPr>
                      <w:rFonts w:ascii="Kristen ITC" w:hAnsi="Kristen ITC"/>
                      <w:sz w:val="20"/>
                      <w:szCs w:val="20"/>
                    </w:rPr>
                    <w:t xml:space="preserve">  </w:t>
                  </w: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r w:rsidRPr="00E24369">
                    <w:rPr>
                      <w:rFonts w:ascii="Kristen ITC" w:hAnsi="Kristen ITC"/>
                      <w:sz w:val="20"/>
                      <w:szCs w:val="20"/>
                    </w:rPr>
                    <w:t xml:space="preserve">                </w:t>
                  </w:r>
                </w:p>
                <w:p w:rsidR="00B75402" w:rsidRPr="00E24369" w:rsidRDefault="00B75402" w:rsidP="001B7141">
                  <w:pPr>
                    <w:rPr>
                      <w:rFonts w:ascii="Kristen ITC" w:hAnsi="Kristen ITC"/>
                      <w:sz w:val="20"/>
                      <w:szCs w:val="20"/>
                    </w:rPr>
                  </w:pPr>
                  <w:r w:rsidRPr="00E24369">
                    <w:rPr>
                      <w:rFonts w:ascii="Kristen ITC" w:hAnsi="Kristen ITC"/>
                      <w:sz w:val="20"/>
                      <w:szCs w:val="20"/>
                    </w:rPr>
                    <w:t xml:space="preserve">           </w:t>
                  </w:r>
                </w:p>
                <w:p w:rsidR="00B75402" w:rsidRPr="00FD0E7B" w:rsidRDefault="00B75402" w:rsidP="001B7141">
                  <w:pPr>
                    <w:rPr>
                      <w:rFonts w:ascii="Comic Sans MS" w:hAnsi="Comic Sans MS"/>
                      <w:b/>
                      <w:sz w:val="20"/>
                      <w:szCs w:val="20"/>
                    </w:rPr>
                  </w:pPr>
                  <w:r w:rsidRPr="00FD0E7B">
                    <w:rPr>
                      <w:rFonts w:ascii="Comic Sans MS" w:hAnsi="Comic Sans MS"/>
                      <w:sz w:val="20"/>
                      <w:szCs w:val="20"/>
                    </w:rPr>
                    <w:t xml:space="preserve">          </w:t>
                  </w:r>
                  <w:r w:rsidRPr="00FD0E7B">
                    <w:rPr>
                      <w:rFonts w:ascii="Comic Sans MS" w:hAnsi="Comic Sans MS"/>
                      <w:b/>
                      <w:sz w:val="20"/>
                      <w:szCs w:val="20"/>
                    </w:rPr>
                    <w:t xml:space="preserve">Richie               </w:t>
                  </w:r>
                  <w:r>
                    <w:rPr>
                      <w:rFonts w:ascii="Comic Sans MS" w:hAnsi="Comic Sans MS"/>
                      <w:b/>
                      <w:sz w:val="20"/>
                      <w:szCs w:val="20"/>
                    </w:rPr>
                    <w:t xml:space="preserve">           </w:t>
                  </w:r>
                  <w:r w:rsidRPr="00FD0E7B">
                    <w:rPr>
                      <w:rFonts w:ascii="Comic Sans MS" w:hAnsi="Comic Sans MS"/>
                      <w:b/>
                      <w:sz w:val="20"/>
                      <w:szCs w:val="20"/>
                    </w:rPr>
                    <w:t xml:space="preserve"> Paul         </w:t>
                  </w:r>
                  <w:r>
                    <w:rPr>
                      <w:rFonts w:ascii="Comic Sans MS" w:hAnsi="Comic Sans MS"/>
                      <w:b/>
                      <w:sz w:val="20"/>
                      <w:szCs w:val="20"/>
                    </w:rPr>
                    <w:t xml:space="preserve">               Turtle</w:t>
                  </w:r>
                  <w:r w:rsidRPr="00FD0E7B">
                    <w:rPr>
                      <w:rFonts w:ascii="Comic Sans MS" w:hAnsi="Comic Sans MS"/>
                      <w:b/>
                      <w:sz w:val="20"/>
                      <w:szCs w:val="20"/>
                    </w:rPr>
                    <w:t xml:space="preserve">               </w:t>
                  </w:r>
                  <w:r>
                    <w:rPr>
                      <w:rFonts w:ascii="Comic Sans MS" w:hAnsi="Comic Sans MS"/>
                      <w:b/>
                      <w:sz w:val="20"/>
                      <w:szCs w:val="20"/>
                    </w:rPr>
                    <w:t xml:space="preserve">             </w:t>
                  </w:r>
                  <w:r w:rsidRPr="00FD0E7B">
                    <w:rPr>
                      <w:rFonts w:ascii="Comic Sans MS" w:hAnsi="Comic Sans MS"/>
                      <w:b/>
                      <w:sz w:val="20"/>
                      <w:szCs w:val="20"/>
                    </w:rPr>
                    <w:t>Rabbit</w:t>
                  </w:r>
                </w:p>
                <w:p w:rsidR="00B75402" w:rsidRPr="00FD0E7B" w:rsidRDefault="00B75402" w:rsidP="001B7141">
                  <w:pPr>
                    <w:rPr>
                      <w:rFonts w:ascii="Comic Sans MS" w:hAnsi="Comic Sans MS"/>
                      <w:sz w:val="20"/>
                      <w:szCs w:val="20"/>
                    </w:rPr>
                  </w:pPr>
                </w:p>
                <w:p w:rsidR="00B75402" w:rsidRPr="00FD0E7B" w:rsidRDefault="00B75402" w:rsidP="001B7141">
                  <w:pPr>
                    <w:rPr>
                      <w:rFonts w:ascii="Comic Sans MS" w:hAnsi="Comic Sans MS"/>
                      <w:sz w:val="20"/>
                      <w:szCs w:val="20"/>
                    </w:rPr>
                  </w:pPr>
                  <w:r w:rsidRPr="00FD0E7B">
                    <w:rPr>
                      <w:rFonts w:ascii="Comic Sans MS" w:hAnsi="Comic Sans MS"/>
                      <w:sz w:val="20"/>
                      <w:szCs w:val="20"/>
                    </w:rPr>
                    <w:t>Richi</w:t>
                  </w:r>
                  <w:r>
                    <w:rPr>
                      <w:rFonts w:ascii="Comic Sans MS" w:hAnsi="Comic Sans MS"/>
                      <w:sz w:val="20"/>
                      <w:szCs w:val="20"/>
                    </w:rPr>
                    <w:t>e is ____________________</w:t>
                  </w:r>
                  <w:r w:rsidRPr="00FD0E7B">
                    <w:rPr>
                      <w:rFonts w:ascii="Comic Sans MS" w:hAnsi="Comic Sans MS"/>
                      <w:sz w:val="20"/>
                      <w:szCs w:val="20"/>
                    </w:rPr>
                    <w:t xml:space="preserve"> than Paul.                    A turtle is ________________than a rabbit.</w:t>
                  </w:r>
                </w:p>
                <w:p w:rsidR="00B75402" w:rsidRPr="00FD0E7B" w:rsidRDefault="00B75402" w:rsidP="001B7141">
                  <w:pPr>
                    <w:rPr>
                      <w:rFonts w:ascii="Comic Sans MS" w:hAnsi="Comic Sans MS"/>
                      <w:sz w:val="20"/>
                      <w:szCs w:val="20"/>
                    </w:rPr>
                  </w:pPr>
                  <w:r w:rsidRPr="00FD0E7B">
                    <w:rPr>
                      <w:rFonts w:ascii="Comic Sans MS" w:hAnsi="Comic Sans MS"/>
                      <w:sz w:val="20"/>
                      <w:szCs w:val="20"/>
                    </w:rPr>
                    <w:br/>
                    <w:t xml:space="preserve">Paul </w:t>
                  </w:r>
                  <w:r>
                    <w:rPr>
                      <w:rFonts w:ascii="Comic Sans MS" w:hAnsi="Comic Sans MS"/>
                      <w:sz w:val="20"/>
                      <w:szCs w:val="20"/>
                    </w:rPr>
                    <w:t xml:space="preserve"> is _____________________</w:t>
                  </w:r>
                  <w:r w:rsidRPr="00FD0E7B">
                    <w:rPr>
                      <w:rFonts w:ascii="Comic Sans MS" w:hAnsi="Comic Sans MS"/>
                      <w:sz w:val="20"/>
                      <w:szCs w:val="20"/>
                    </w:rPr>
                    <w:t>than Richie                    A rabbit is _______________than  a turtle.</w:t>
                  </w: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b/>
                      <w:sz w:val="20"/>
                      <w:szCs w:val="20"/>
                    </w:rPr>
                  </w:pPr>
                  <w:r w:rsidRPr="00E24369">
                    <w:rPr>
                      <w:rFonts w:ascii="Kristen ITC" w:hAnsi="Kristen ITC"/>
                      <w:b/>
                      <w:sz w:val="20"/>
                      <w:szCs w:val="20"/>
                    </w:rPr>
                    <w:t xml:space="preserve">5-                                                                                                 6- </w:t>
                  </w: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p>
                <w:p w:rsidR="00B75402" w:rsidRPr="00E24369" w:rsidRDefault="00B75402" w:rsidP="001B7141">
                  <w:pPr>
                    <w:rPr>
                      <w:rFonts w:ascii="Kristen ITC" w:hAnsi="Kristen ITC"/>
                      <w:sz w:val="20"/>
                      <w:szCs w:val="20"/>
                    </w:rPr>
                  </w:pPr>
                  <w:r w:rsidRPr="00E24369">
                    <w:rPr>
                      <w:rFonts w:ascii="Kristen ITC" w:hAnsi="Kristen ITC"/>
                      <w:sz w:val="20"/>
                      <w:szCs w:val="20"/>
                    </w:rPr>
                    <w:t xml:space="preserve">                    </w:t>
                  </w:r>
                </w:p>
                <w:p w:rsidR="00B75402" w:rsidRPr="00FD0E7B" w:rsidRDefault="00B75402" w:rsidP="001B7141">
                  <w:pPr>
                    <w:rPr>
                      <w:rFonts w:ascii="Comic Sans MS" w:hAnsi="Comic Sans MS"/>
                      <w:b/>
                      <w:sz w:val="20"/>
                      <w:szCs w:val="20"/>
                    </w:rPr>
                  </w:pPr>
                  <w:r w:rsidRPr="00E24369">
                    <w:rPr>
                      <w:rFonts w:ascii="Kristen ITC" w:hAnsi="Kristen ITC"/>
                      <w:sz w:val="20"/>
                      <w:szCs w:val="20"/>
                    </w:rPr>
                    <w:t xml:space="preserve">                </w:t>
                  </w:r>
                  <w:r w:rsidRPr="00E24369">
                    <w:rPr>
                      <w:rFonts w:ascii="Kristen ITC" w:hAnsi="Kristen ITC"/>
                      <w:b/>
                      <w:sz w:val="20"/>
                      <w:szCs w:val="20"/>
                    </w:rPr>
                    <w:t xml:space="preserve">    </w:t>
                  </w:r>
                  <w:r>
                    <w:rPr>
                      <w:rFonts w:ascii="Comic Sans MS" w:hAnsi="Comic Sans MS"/>
                      <w:b/>
                      <w:sz w:val="20"/>
                      <w:szCs w:val="20"/>
                    </w:rPr>
                    <w:t xml:space="preserve">Selim             </w:t>
                  </w:r>
                  <w:r w:rsidRPr="00FD0E7B">
                    <w:rPr>
                      <w:rFonts w:ascii="Comic Sans MS" w:hAnsi="Comic Sans MS"/>
                      <w:b/>
                      <w:sz w:val="20"/>
                      <w:szCs w:val="20"/>
                    </w:rPr>
                    <w:t xml:space="preserve"> Kerim          </w:t>
                  </w:r>
                  <w:r>
                    <w:rPr>
                      <w:rFonts w:ascii="Comic Sans MS" w:hAnsi="Comic Sans MS"/>
                      <w:b/>
                      <w:sz w:val="20"/>
                      <w:szCs w:val="20"/>
                    </w:rPr>
                    <w:t xml:space="preserve">                 </w:t>
                  </w:r>
                  <w:r w:rsidRPr="00FD0E7B">
                    <w:rPr>
                      <w:rFonts w:ascii="Comic Sans MS" w:hAnsi="Comic Sans MS"/>
                      <w:b/>
                      <w:sz w:val="20"/>
                      <w:szCs w:val="20"/>
                    </w:rPr>
                    <w:t>Jane’s car                   Kim’s car</w:t>
                  </w:r>
                </w:p>
                <w:p w:rsidR="00B75402" w:rsidRPr="00FD0E7B" w:rsidRDefault="00B75402" w:rsidP="001B7141">
                  <w:pPr>
                    <w:rPr>
                      <w:rFonts w:ascii="Comic Sans MS" w:hAnsi="Comic Sans MS"/>
                      <w:sz w:val="20"/>
                      <w:szCs w:val="20"/>
                    </w:rPr>
                  </w:pPr>
                </w:p>
                <w:p w:rsidR="00B75402" w:rsidRPr="00FD0E7B" w:rsidRDefault="00B75402" w:rsidP="001B7141">
                  <w:pPr>
                    <w:rPr>
                      <w:rFonts w:ascii="Comic Sans MS" w:hAnsi="Comic Sans MS"/>
                      <w:sz w:val="20"/>
                      <w:szCs w:val="20"/>
                    </w:rPr>
                  </w:pPr>
                  <w:r>
                    <w:rPr>
                      <w:rFonts w:ascii="Comic Sans MS" w:hAnsi="Comic Sans MS"/>
                      <w:sz w:val="20"/>
                      <w:szCs w:val="20"/>
                    </w:rPr>
                    <w:t>Selim is____________</w:t>
                  </w:r>
                  <w:r w:rsidRPr="00FD0E7B">
                    <w:rPr>
                      <w:rFonts w:ascii="Comic Sans MS" w:hAnsi="Comic Sans MS"/>
                      <w:sz w:val="20"/>
                      <w:szCs w:val="20"/>
                    </w:rPr>
                    <w:t xml:space="preserve">than Kerim                                Jane’s car is_________________than Kim’s car       </w:t>
                  </w:r>
                  <w:r>
                    <w:rPr>
                      <w:rFonts w:ascii="Comic Sans MS" w:hAnsi="Comic Sans MS"/>
                      <w:sz w:val="20"/>
                      <w:szCs w:val="20"/>
                    </w:rPr>
                    <w:t xml:space="preserve">                               Kerim is _________</w:t>
                  </w:r>
                  <w:r w:rsidRPr="00FD0E7B">
                    <w:rPr>
                      <w:rFonts w:ascii="Comic Sans MS" w:hAnsi="Comic Sans MS"/>
                      <w:sz w:val="20"/>
                      <w:szCs w:val="20"/>
                    </w:rPr>
                    <w:t>_</w:t>
                  </w:r>
                  <w:r>
                    <w:rPr>
                      <w:rFonts w:ascii="Comic Sans MS" w:hAnsi="Comic Sans MS"/>
                      <w:sz w:val="20"/>
                      <w:szCs w:val="20"/>
                    </w:rPr>
                    <w:t>___</w:t>
                  </w:r>
                  <w:r w:rsidRPr="00FD0E7B">
                    <w:rPr>
                      <w:rFonts w:ascii="Comic Sans MS" w:hAnsi="Comic Sans MS"/>
                      <w:sz w:val="20"/>
                      <w:szCs w:val="20"/>
                    </w:rPr>
                    <w:t xml:space="preserve">than Selim.                                Kim’s car is  _______________than  Jane’s car                          </w:t>
                  </w:r>
                </w:p>
              </w:txbxContent>
            </v:textbox>
          </v:shape>
        </w:pict>
      </w:r>
    </w:p>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Pr="00AC33C6" w:rsidRDefault="00B75402" w:rsidP="00AC33C6"/>
    <w:p w:rsidR="00B75402" w:rsidRDefault="00B75402" w:rsidP="00AC33C6">
      <w:pPr>
        <w:tabs>
          <w:tab w:val="left" w:pos="1182"/>
        </w:tabs>
        <w:rPr>
          <w:rFonts w:ascii="Arial Narrow" w:eastAsia="BatangChe" w:hAnsi="Arial Narrow" w:cs="Andalus"/>
          <w:b/>
          <w:sz w:val="20"/>
          <w:szCs w:val="20"/>
        </w:rPr>
      </w:pPr>
      <w:r w:rsidRPr="00AC33C6">
        <w:rPr>
          <w:rFonts w:ascii="Arial Narrow" w:eastAsia="BatangChe" w:hAnsi="Arial Narrow" w:cs="Andalus"/>
          <w:b/>
          <w:sz w:val="20"/>
          <w:szCs w:val="20"/>
        </w:rPr>
        <w:t>6) Choose the correct one. ( Doğru olanı seçiniz.) 15x2=30</w:t>
      </w:r>
    </w:p>
    <w:p w:rsidR="00B75402" w:rsidRDefault="00B75402" w:rsidP="00AC33C6">
      <w:pPr>
        <w:tabs>
          <w:tab w:val="left" w:pos="1182"/>
        </w:tabs>
        <w:rPr>
          <w:rFonts w:ascii="Arial Narrow" w:eastAsia="BatangChe" w:hAnsi="Arial Narrow" w:cs="Andalus"/>
          <w:b/>
          <w:sz w:val="20"/>
          <w:szCs w:val="20"/>
        </w:rPr>
        <w:sectPr w:rsidR="00B75402" w:rsidSect="004B36E9">
          <w:pgSz w:w="11906" w:h="16838"/>
          <w:pgMar w:top="720" w:right="720" w:bottom="720" w:left="720" w:header="708" w:footer="708" w:gutter="0"/>
          <w:pgBorders w:offsetFrom="page">
            <w:top w:val="classicalWave" w:sz="10" w:space="24" w:color="auto"/>
            <w:left w:val="classicalWave" w:sz="10" w:space="24" w:color="auto"/>
            <w:bottom w:val="classicalWave" w:sz="10" w:space="24" w:color="auto"/>
            <w:right w:val="classicalWave" w:sz="10" w:space="24" w:color="auto"/>
          </w:pgBorders>
          <w:cols w:space="708"/>
          <w:docGrid w:linePitch="360"/>
        </w:sectPr>
      </w:pPr>
    </w:p>
    <w:p w:rsidR="00B75402" w:rsidRDefault="00B75402" w:rsidP="00AC33C6">
      <w:pPr>
        <w:rPr>
          <w:rFonts w:ascii="Bookman Old Style" w:hAnsi="Bookman Old Style" w:cs="Arial"/>
          <w:b/>
          <w:bCs/>
          <w:sz w:val="20"/>
          <w:szCs w:val="20"/>
        </w:rPr>
      </w:pPr>
    </w:p>
    <w:p w:rsidR="00B75402" w:rsidRPr="007C3E02" w:rsidRDefault="00B75402" w:rsidP="00AC33C6">
      <w:pPr>
        <w:rPr>
          <w:rFonts w:ascii="Comic Sans MS" w:hAnsi="Comic Sans MS" w:cs="Arial"/>
          <w:b/>
          <w:sz w:val="22"/>
          <w:szCs w:val="22"/>
        </w:rPr>
      </w:pPr>
      <w:r w:rsidRPr="007C3E02">
        <w:rPr>
          <w:rFonts w:ascii="Comic Sans MS" w:hAnsi="Comic Sans MS" w:cs="Arial"/>
          <w:b/>
          <w:bCs/>
          <w:sz w:val="22"/>
          <w:szCs w:val="22"/>
        </w:rPr>
        <w:t>1</w:t>
      </w:r>
      <w:r w:rsidRPr="007C3E02">
        <w:rPr>
          <w:rFonts w:ascii="Comic Sans MS" w:hAnsi="Comic Sans MS" w:cs="Arial"/>
          <w:sz w:val="22"/>
          <w:szCs w:val="22"/>
        </w:rPr>
        <w:t xml:space="preserve">. </w:t>
      </w:r>
      <w:r w:rsidRPr="007C3E02">
        <w:rPr>
          <w:rFonts w:ascii="Comic Sans MS" w:hAnsi="Comic Sans MS" w:cs="Arial"/>
          <w:b/>
          <w:sz w:val="22"/>
          <w:szCs w:val="22"/>
        </w:rPr>
        <w:t>My car makes 250 kmh. Your car makes 120 kmh. Your car ……………………my car.</w:t>
      </w:r>
    </w:p>
    <w:p w:rsidR="00B75402" w:rsidRPr="007C3E02" w:rsidRDefault="00B75402" w:rsidP="007C3E02">
      <w:pPr>
        <w:rPr>
          <w:rFonts w:ascii="Comic Sans MS" w:hAnsi="Comic Sans MS" w:cs="Arial"/>
          <w:sz w:val="20"/>
          <w:szCs w:val="20"/>
        </w:rPr>
      </w:pPr>
      <w:r>
        <w:rPr>
          <w:lang w:eastAsia="tr-TR"/>
        </w:rPr>
        <w:pict>
          <v:shape id="Imagem 6" o:spid="_x0000_s1201" type="#_x0000_t75" alt="stopsign.png" style="position:absolute;margin-left:118.85pt;margin-top:2.7pt;width:105.55pt;height:88.3pt;z-index:251723776;visibility:visible">
            <v:imagedata r:id="rId53" o:title=""/>
          </v:shape>
        </w:pict>
      </w:r>
      <w:r w:rsidRPr="007C3E02">
        <w:rPr>
          <w:rFonts w:ascii="Comic Sans MS" w:hAnsi="Comic Sans MS" w:cs="Arial"/>
          <w:sz w:val="20"/>
          <w:szCs w:val="20"/>
        </w:rPr>
        <w:t xml:space="preserve">a) is slower </w:t>
      </w:r>
      <w:r>
        <w:rPr>
          <w:rFonts w:ascii="Comic Sans MS" w:hAnsi="Comic Sans MS" w:cs="Arial"/>
          <w:sz w:val="20"/>
          <w:szCs w:val="20"/>
        </w:rPr>
        <w:br/>
      </w:r>
      <w:r w:rsidRPr="007C3E02">
        <w:rPr>
          <w:rFonts w:ascii="Comic Sans MS" w:hAnsi="Comic Sans MS" w:cs="Arial"/>
          <w:sz w:val="20"/>
          <w:szCs w:val="20"/>
        </w:rPr>
        <w:t>b) is faster</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is faster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is slower than</w:t>
      </w:r>
    </w:p>
    <w:p w:rsidR="00B75402" w:rsidRPr="00F15EFF" w:rsidRDefault="00B75402" w:rsidP="00AC33C6">
      <w:pPr>
        <w:tabs>
          <w:tab w:val="left" w:pos="1182"/>
        </w:tabs>
        <w:rPr>
          <w:rFonts w:ascii="Arial Narrow" w:eastAsia="BatangChe" w:hAnsi="Arial Narrow" w:cs="Andalus"/>
          <w:b/>
          <w:sz w:val="20"/>
          <w:szCs w:val="20"/>
        </w:rPr>
      </w:pPr>
    </w:p>
    <w:p w:rsidR="00B75402" w:rsidRDefault="00B75402" w:rsidP="00AC33C6">
      <w:pPr>
        <w:rPr>
          <w:rFonts w:ascii="Bookman Old Style" w:hAnsi="Bookman Old Style" w:cs="Arial"/>
          <w:b/>
          <w:bCs/>
          <w:sz w:val="20"/>
          <w:szCs w:val="20"/>
        </w:rPr>
      </w:pPr>
    </w:p>
    <w:p w:rsidR="00B75402" w:rsidRDefault="00B75402" w:rsidP="00AC33C6">
      <w:pPr>
        <w:rPr>
          <w:rFonts w:ascii="Bookman Old Style" w:hAnsi="Bookman Old Style" w:cs="Arial"/>
          <w:b/>
          <w:bCs/>
          <w:sz w:val="20"/>
          <w:szCs w:val="20"/>
        </w:rPr>
      </w:pPr>
    </w:p>
    <w:p w:rsidR="00B75402" w:rsidRDefault="00B75402" w:rsidP="00AC33C6">
      <w:pPr>
        <w:rPr>
          <w:rFonts w:ascii="Bookman Old Style" w:hAnsi="Bookman Old Style" w:cs="Arial"/>
          <w:b/>
          <w:bCs/>
          <w:sz w:val="20"/>
          <w:szCs w:val="20"/>
        </w:rPr>
      </w:pPr>
    </w:p>
    <w:p w:rsidR="00B75402" w:rsidRPr="007C3E02" w:rsidRDefault="00B75402" w:rsidP="00AC33C6">
      <w:pPr>
        <w:rPr>
          <w:rFonts w:ascii="Comic Sans MS" w:hAnsi="Comic Sans MS" w:cs="Arial"/>
          <w:b/>
          <w:bCs/>
          <w:sz w:val="22"/>
          <w:szCs w:val="22"/>
        </w:rPr>
      </w:pPr>
      <w:r w:rsidRPr="007C3E02">
        <w:rPr>
          <w:rFonts w:ascii="Comic Sans MS" w:hAnsi="Comic Sans MS" w:cs="Arial"/>
          <w:b/>
          <w:bCs/>
          <w:sz w:val="22"/>
          <w:szCs w:val="22"/>
        </w:rPr>
        <w:t xml:space="preserve">2. Jack has 36 from the test. Joe has 60.  Jack’s mark ……Joe’s </w:t>
      </w:r>
    </w:p>
    <w:p w:rsidR="00B75402" w:rsidRPr="007C3E02" w:rsidRDefault="00B75402" w:rsidP="007C3E02">
      <w:pPr>
        <w:rPr>
          <w:rFonts w:ascii="Comic Sans MS" w:hAnsi="Comic Sans MS" w:cs="Arial"/>
          <w:sz w:val="20"/>
          <w:szCs w:val="20"/>
        </w:rPr>
      </w:pPr>
      <w:r>
        <w:rPr>
          <w:lang w:eastAsia="tr-TR"/>
        </w:rPr>
        <w:pict>
          <v:shape id="_x0000_s1202" type="#_x0000_t75" style="position:absolute;margin-left:396.5pt;margin-top:635.5pt;width:114.25pt;height:81.1pt;z-index:251724800;mso-position-horizontal-relative:margin;mso-position-vertical-relative:margin">
            <v:imagedata r:id="rId54" o:title="" chromakey="#fcfefc"/>
            <w10:wrap type="square" anchorx="margin" anchory="margin"/>
          </v:shape>
        </w:pict>
      </w:r>
      <w:r w:rsidRPr="007C3E02">
        <w:rPr>
          <w:rFonts w:ascii="Comic Sans MS" w:hAnsi="Comic Sans MS" w:cs="Arial"/>
          <w:sz w:val="20"/>
          <w:szCs w:val="20"/>
        </w:rPr>
        <w:t xml:space="preserve">a) is better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b) is the best</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is less then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is the same as</w:t>
      </w:r>
    </w:p>
    <w:p w:rsidR="00B75402" w:rsidRPr="00AC33C6" w:rsidRDefault="00B75402" w:rsidP="00AC33C6">
      <w:pPr>
        <w:tabs>
          <w:tab w:val="left" w:pos="1182"/>
        </w:tabs>
        <w:rPr>
          <w:rFonts w:ascii="Arial Narrow" w:eastAsia="BatangChe" w:hAnsi="Arial Narrow" w:cs="Andalus"/>
          <w:b/>
          <w:sz w:val="20"/>
          <w:szCs w:val="20"/>
        </w:rPr>
      </w:pPr>
    </w:p>
    <w:p w:rsidR="00B75402" w:rsidRDefault="00B75402" w:rsidP="00AC33C6"/>
    <w:p w:rsidR="00B75402" w:rsidRDefault="00B75402" w:rsidP="00AC33C6"/>
    <w:p w:rsidR="00B75402" w:rsidRDefault="00B75402" w:rsidP="00AC33C6"/>
    <w:p w:rsidR="00B75402" w:rsidRDefault="00B75402" w:rsidP="00AC33C6">
      <w:pPr>
        <w:rPr>
          <w:rFonts w:ascii="Comic Sans MS" w:hAnsi="Comic Sans MS" w:cs="Arial"/>
          <w:b/>
          <w:bCs/>
          <w:sz w:val="22"/>
          <w:szCs w:val="22"/>
        </w:rPr>
      </w:pPr>
    </w:p>
    <w:p w:rsidR="00B75402" w:rsidRPr="007C3E02" w:rsidRDefault="00B75402" w:rsidP="00AC33C6">
      <w:pPr>
        <w:rPr>
          <w:rFonts w:ascii="Comic Sans MS" w:hAnsi="Comic Sans MS" w:cs="Arial"/>
          <w:b/>
          <w:bCs/>
          <w:sz w:val="22"/>
          <w:szCs w:val="22"/>
        </w:rPr>
      </w:pPr>
      <w:r>
        <w:rPr>
          <w:lang w:eastAsia="tr-TR"/>
        </w:rPr>
        <w:pict>
          <v:shape id="Resim 714" o:spid="_x0000_s1203" type="#_x0000_t75" alt="http://www.signsbyyou.com/images/decals/140c/H/388/181.gif" href="http://www.signsbyyou.com/decals/vinyl-decal-388181.h" style="position:absolute;margin-left:142.1pt;margin-top:16.3pt;width:82.75pt;height:75.4pt;z-index:251725824;visibility:visible" o:button="t">
            <v:fill o:detectmouseclick="t"/>
            <v:imagedata r:id="rId55" r:href="rId56"/>
          </v:shape>
        </w:pict>
      </w:r>
      <w:r w:rsidRPr="007C3E02">
        <w:rPr>
          <w:rFonts w:ascii="Comic Sans MS" w:hAnsi="Comic Sans MS" w:cs="Arial"/>
          <w:b/>
          <w:bCs/>
          <w:sz w:val="22"/>
          <w:szCs w:val="22"/>
        </w:rPr>
        <w:t>3. Our new car is……………..our old car. So it uses ……………. petrol.</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a) smaller than/ more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b) bigger than / more</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the same as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different from</w:t>
      </w:r>
    </w:p>
    <w:p w:rsidR="00B75402" w:rsidRDefault="00B75402" w:rsidP="00611876">
      <w:pPr>
        <w:rPr>
          <w:rFonts w:ascii="Comic Sans MS" w:hAnsi="Comic Sans MS" w:cs="Arial"/>
          <w:b/>
          <w:bCs/>
          <w:sz w:val="22"/>
          <w:szCs w:val="22"/>
        </w:rPr>
      </w:pPr>
    </w:p>
    <w:p w:rsidR="00B75402" w:rsidRPr="007C3E02" w:rsidRDefault="00B75402" w:rsidP="00611876">
      <w:pPr>
        <w:rPr>
          <w:rFonts w:ascii="Comic Sans MS" w:hAnsi="Comic Sans MS" w:cs="Arial"/>
          <w:b/>
          <w:bCs/>
          <w:sz w:val="22"/>
          <w:szCs w:val="22"/>
        </w:rPr>
      </w:pPr>
      <w:r>
        <w:rPr>
          <w:lang w:eastAsia="tr-TR"/>
        </w:rPr>
        <w:pict>
          <v:shape id="Resim 716" o:spid="_x0000_s1204" type="#_x0000_t75" alt="http://www.signsbyyou.com/images/decals/140c/H/124/162.gif" style="position:absolute;margin-left:158.4pt;margin-top:2.25pt;width:73.9pt;height:78.1pt;flip:x;z-index:251726848;visibility:visible">
            <v:imagedata r:id="rId57" r:href="rId58"/>
          </v:shape>
        </w:pict>
      </w:r>
      <w:r w:rsidRPr="007C3E02">
        <w:rPr>
          <w:rFonts w:ascii="Comic Sans MS" w:hAnsi="Comic Sans MS" w:cs="Arial"/>
          <w:b/>
          <w:bCs/>
          <w:sz w:val="22"/>
          <w:szCs w:val="22"/>
        </w:rPr>
        <w:t>4. Put on your coat. Today is…………………..yesterday.</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a) hotter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b) is not as hot as</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colder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is as hot as</w:t>
      </w:r>
    </w:p>
    <w:p w:rsidR="00B75402" w:rsidRDefault="00B75402" w:rsidP="00611876">
      <w:pPr>
        <w:rPr>
          <w:rFonts w:ascii="Comic Sans MS" w:hAnsi="Comic Sans MS" w:cs="Arial"/>
          <w:b/>
          <w:bCs/>
          <w:sz w:val="22"/>
          <w:szCs w:val="22"/>
        </w:rPr>
      </w:pPr>
    </w:p>
    <w:p w:rsidR="00B75402" w:rsidRPr="007C3E02" w:rsidRDefault="00B75402" w:rsidP="00611876">
      <w:pPr>
        <w:rPr>
          <w:rFonts w:ascii="Comic Sans MS" w:hAnsi="Comic Sans MS" w:cs="Arial"/>
          <w:b/>
          <w:bCs/>
          <w:sz w:val="22"/>
          <w:szCs w:val="22"/>
        </w:rPr>
      </w:pPr>
      <w:r w:rsidRPr="007C3E02">
        <w:rPr>
          <w:rFonts w:ascii="Comic Sans MS" w:hAnsi="Comic Sans MS" w:cs="Arial"/>
          <w:b/>
          <w:bCs/>
          <w:sz w:val="22"/>
          <w:szCs w:val="22"/>
        </w:rPr>
        <w:t>5. Driving a bike is……..driving a car.</w:t>
      </w:r>
    </w:p>
    <w:p w:rsidR="00B75402" w:rsidRPr="007C3E02" w:rsidRDefault="00B75402" w:rsidP="007C3E02">
      <w:pPr>
        <w:rPr>
          <w:rFonts w:ascii="Comic Sans MS" w:hAnsi="Comic Sans MS" w:cs="Arial"/>
          <w:sz w:val="20"/>
          <w:szCs w:val="20"/>
        </w:rPr>
      </w:pPr>
      <w:r>
        <w:rPr>
          <w:lang w:eastAsia="tr-TR"/>
        </w:rPr>
        <w:pict>
          <v:shape id="Resim 717" o:spid="_x0000_s1205" type="#_x0000_t75" alt="541" href="http://www.signsbyyou.com/decals/vinyl-decal-370541.h" style="position:absolute;margin-left:133.25pt;margin-top:5.85pt;width:61.65pt;height:61.8pt;z-index:251727872;visibility:visible" o:button="t">
            <v:fill o:detectmouseclick="t"/>
            <v:imagedata r:id="rId59" o:title=""/>
          </v:shape>
        </w:pict>
      </w:r>
      <w:r w:rsidRPr="007C3E02">
        <w:rPr>
          <w:rFonts w:ascii="Comic Sans MS" w:hAnsi="Comic Sans MS" w:cs="Arial"/>
          <w:sz w:val="20"/>
          <w:szCs w:val="20"/>
        </w:rPr>
        <w:t xml:space="preserve">a) more different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b) more difficulting than</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easier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the most difficult</w:t>
      </w:r>
    </w:p>
    <w:p w:rsidR="00B75402" w:rsidRDefault="00B75402" w:rsidP="00611876">
      <w:pPr>
        <w:rPr>
          <w:rFonts w:ascii="Comic Sans MS" w:hAnsi="Comic Sans MS" w:cs="Arial"/>
          <w:b/>
          <w:bCs/>
          <w:sz w:val="22"/>
          <w:szCs w:val="22"/>
        </w:rPr>
      </w:pPr>
    </w:p>
    <w:p w:rsidR="00B75402" w:rsidRPr="007C3E02" w:rsidRDefault="00B75402" w:rsidP="00611876">
      <w:pPr>
        <w:rPr>
          <w:rFonts w:ascii="Comic Sans MS" w:hAnsi="Comic Sans MS" w:cs="Arial"/>
          <w:b/>
          <w:bCs/>
          <w:sz w:val="22"/>
          <w:szCs w:val="22"/>
        </w:rPr>
      </w:pPr>
      <w:r w:rsidRPr="007C3E02">
        <w:rPr>
          <w:rFonts w:ascii="Comic Sans MS" w:hAnsi="Comic Sans MS" w:cs="Arial"/>
          <w:b/>
          <w:bCs/>
          <w:sz w:val="22"/>
          <w:szCs w:val="22"/>
        </w:rPr>
        <w:t>6. Watching a football match is……watching a basketball match.</w:t>
      </w:r>
    </w:p>
    <w:p w:rsidR="00B75402" w:rsidRPr="007C3E02" w:rsidRDefault="00B75402" w:rsidP="007C3E02">
      <w:pPr>
        <w:rPr>
          <w:rFonts w:ascii="Comic Sans MS" w:hAnsi="Comic Sans MS" w:cs="Arial"/>
          <w:sz w:val="20"/>
          <w:szCs w:val="20"/>
        </w:rPr>
      </w:pPr>
      <w:r>
        <w:rPr>
          <w:lang w:eastAsia="tr-TR"/>
        </w:rPr>
        <w:pict>
          <v:shape id="Resim 718" o:spid="_x0000_s1206" type="#_x0000_t75" alt="child clipart playing" style="position:absolute;margin-left:127.8pt;margin-top:3.3pt;width:67.1pt;height:70.35pt;z-index:-251587584;visibility:visible" wrapcoords="-243 0 -243 21370 21600 21370 21600 0 -243 0">
            <v:imagedata r:id="rId60" r:href="rId61"/>
            <w10:wrap type="tight"/>
          </v:shape>
        </w:pict>
      </w:r>
      <w:r w:rsidRPr="007C3E02">
        <w:rPr>
          <w:rFonts w:ascii="Comic Sans MS" w:hAnsi="Comic Sans MS" w:cs="Arial"/>
          <w:sz w:val="20"/>
          <w:szCs w:val="20"/>
        </w:rPr>
        <w:t xml:space="preserve">a) more boring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b)boringer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c)the more boring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d)the most boring </w:t>
      </w:r>
    </w:p>
    <w:p w:rsidR="00B75402" w:rsidRDefault="00B75402" w:rsidP="00AC33C6"/>
    <w:p w:rsidR="00B75402" w:rsidRPr="007C3E02" w:rsidRDefault="00B75402" w:rsidP="00611876">
      <w:pPr>
        <w:rPr>
          <w:rFonts w:ascii="Comic Sans MS" w:hAnsi="Comic Sans MS" w:cs="Arial"/>
          <w:b/>
          <w:bCs/>
          <w:sz w:val="22"/>
          <w:szCs w:val="22"/>
        </w:rPr>
      </w:pPr>
      <w:smartTag w:uri="urn:schemas-microsoft-com:office:smarttags" w:element="metricconverter">
        <w:smartTagPr>
          <w:attr w:name="ProductID" w:val="7. A"/>
        </w:smartTagPr>
        <w:r w:rsidRPr="007C3E02">
          <w:rPr>
            <w:rFonts w:ascii="Comic Sans MS" w:hAnsi="Comic Sans MS" w:cs="Arial"/>
            <w:b/>
            <w:bCs/>
            <w:sz w:val="22"/>
            <w:szCs w:val="22"/>
          </w:rPr>
          <w:t>7. A</w:t>
        </w:r>
      </w:smartTag>
      <w:r w:rsidRPr="007C3E02">
        <w:rPr>
          <w:rFonts w:ascii="Comic Sans MS" w:hAnsi="Comic Sans MS" w:cs="Arial"/>
          <w:b/>
          <w:bCs/>
          <w:sz w:val="22"/>
          <w:szCs w:val="22"/>
        </w:rPr>
        <w:t xml:space="preserve"> ship is…………a helicopter.</w:t>
      </w:r>
    </w:p>
    <w:p w:rsidR="00B75402" w:rsidRPr="007C3E02" w:rsidRDefault="00B75402" w:rsidP="007C3E02">
      <w:pPr>
        <w:rPr>
          <w:rFonts w:ascii="Comic Sans MS" w:hAnsi="Comic Sans MS" w:cs="Arial"/>
          <w:sz w:val="20"/>
          <w:szCs w:val="20"/>
        </w:rPr>
      </w:pPr>
      <w:r>
        <w:rPr>
          <w:lang w:eastAsia="tr-TR"/>
        </w:rPr>
        <w:pict>
          <v:shape id="Resim 719" o:spid="_x0000_s1207" type="#_x0000_t75" alt="http://www.signsbyyou.com/images/decals/140c/H/447/27.gif" href="http://www.signsbyyou.com/decals/vinyl-decal-447027.h" style="position:absolute;margin-left:109.5pt;margin-top:4.65pt;width:77.3pt;height:57.4pt;z-index:251729920;visibility:visible" o:button="t">
            <v:fill o:detectmouseclick="t"/>
            <v:imagedata r:id="rId62" r:href="rId63"/>
          </v:shape>
        </w:pict>
      </w:r>
      <w:r w:rsidRPr="007C3E02">
        <w:rPr>
          <w:rFonts w:ascii="Comic Sans MS" w:hAnsi="Comic Sans MS" w:cs="Arial"/>
          <w:sz w:val="20"/>
          <w:szCs w:val="20"/>
        </w:rPr>
        <w:t xml:space="preserve">a) faster than     </w:t>
      </w:r>
      <w:r w:rsidRPr="007C3E02">
        <w:rPr>
          <w:rFonts w:ascii="Comic Sans MS" w:hAnsi="Comic Sans MS" w:cs="Arial"/>
          <w:sz w:val="20"/>
          <w:szCs w:val="20"/>
        </w:rPr>
        <w:tab/>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b)slower than</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the same as   </w:t>
      </w:r>
      <w:r w:rsidRPr="007C3E02">
        <w:rPr>
          <w:rFonts w:ascii="Comic Sans MS" w:hAnsi="Comic Sans MS" w:cs="Arial"/>
          <w:sz w:val="20"/>
          <w:szCs w:val="20"/>
        </w:rPr>
        <w:tab/>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the most fast</w:t>
      </w:r>
    </w:p>
    <w:p w:rsidR="00B75402" w:rsidRDefault="00B75402" w:rsidP="00611876">
      <w:pPr>
        <w:rPr>
          <w:rFonts w:ascii="Comic Sans MS" w:hAnsi="Comic Sans MS" w:cs="Arial"/>
          <w:b/>
          <w:bCs/>
          <w:sz w:val="22"/>
          <w:szCs w:val="22"/>
        </w:rPr>
      </w:pPr>
    </w:p>
    <w:p w:rsidR="00B75402" w:rsidRPr="007C3E02" w:rsidRDefault="00B75402" w:rsidP="00611876">
      <w:pPr>
        <w:rPr>
          <w:rFonts w:ascii="Comic Sans MS" w:hAnsi="Comic Sans MS" w:cs="Arial"/>
          <w:b/>
          <w:bCs/>
          <w:sz w:val="22"/>
          <w:szCs w:val="22"/>
        </w:rPr>
      </w:pPr>
      <w:r>
        <w:rPr>
          <w:lang w:eastAsia="tr-TR"/>
        </w:rPr>
        <w:pict>
          <v:shape id="Resim 720" o:spid="_x0000_s1208" type="#_x0000_t75" alt="http://www.fotosearch.com/bthumb/CSP/CSP138/k1380220.jpg" style="position:absolute;margin-left:80.4pt;margin-top:24.55pt;width:77.95pt;height:78.1pt;z-index:251730944;visibility:visible">
            <v:imagedata r:id="rId64" r:href="rId65"/>
          </v:shape>
        </w:pict>
      </w:r>
      <w:r w:rsidRPr="007C3E02">
        <w:rPr>
          <w:rFonts w:ascii="Comic Sans MS" w:hAnsi="Comic Sans MS" w:cs="Arial"/>
          <w:b/>
          <w:bCs/>
          <w:sz w:val="22"/>
          <w:szCs w:val="22"/>
        </w:rPr>
        <w:t>8. Put on your red shoes. They are…….your brown shoes.</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a) cleaner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b) the cleanest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not as clean as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dirtier than</w:t>
      </w:r>
    </w:p>
    <w:p w:rsidR="00B75402" w:rsidRDefault="00B75402" w:rsidP="00AC33C6"/>
    <w:p w:rsidR="00B75402" w:rsidRPr="007C3E02" w:rsidRDefault="00B75402" w:rsidP="00611876">
      <w:pPr>
        <w:rPr>
          <w:rFonts w:ascii="Comic Sans MS" w:hAnsi="Comic Sans MS" w:cs="Arial"/>
          <w:b/>
          <w:bCs/>
          <w:sz w:val="22"/>
          <w:szCs w:val="22"/>
        </w:rPr>
      </w:pPr>
      <w:r>
        <w:rPr>
          <w:lang w:eastAsia="tr-TR"/>
        </w:rPr>
        <w:pict>
          <v:shape id="Picture 7" o:spid="_x0000_s1209" type="#_x0000_t75" style="position:absolute;margin-left:119.65pt;margin-top:11.85pt;width:51.45pt;height:61.1pt;z-index:251731968;visibility:visible">
            <v:imagedata r:id="rId66" o:title=""/>
          </v:shape>
        </w:pict>
      </w:r>
      <w:r w:rsidRPr="007C3E02">
        <w:rPr>
          <w:rFonts w:ascii="Comic Sans MS" w:hAnsi="Comic Sans MS" w:cs="Arial"/>
          <w:b/>
          <w:bCs/>
          <w:sz w:val="22"/>
          <w:szCs w:val="22"/>
        </w:rPr>
        <w:t>9.  A motorbike is…………..a bicycle.</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a) more cheap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b) cheaper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more expensive than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d)the most expensive.   </w:t>
      </w:r>
    </w:p>
    <w:p w:rsidR="00B75402" w:rsidRDefault="00B75402" w:rsidP="00611876">
      <w:pPr>
        <w:rPr>
          <w:rFonts w:ascii="Comic Sans MS" w:hAnsi="Comic Sans MS" w:cs="Arial"/>
          <w:b/>
          <w:bCs/>
          <w:sz w:val="22"/>
          <w:szCs w:val="22"/>
        </w:rPr>
      </w:pPr>
    </w:p>
    <w:p w:rsidR="00B75402" w:rsidRPr="007C3E02" w:rsidRDefault="00B75402" w:rsidP="00611876">
      <w:pPr>
        <w:rPr>
          <w:rFonts w:ascii="Comic Sans MS" w:hAnsi="Comic Sans MS" w:cs="Arial"/>
          <w:b/>
          <w:bCs/>
          <w:sz w:val="22"/>
          <w:szCs w:val="22"/>
        </w:rPr>
      </w:pPr>
      <w:r>
        <w:rPr>
          <w:lang w:eastAsia="tr-TR"/>
        </w:rPr>
        <w:pict>
          <v:shape id="Resim 722" o:spid="_x0000_s1210" type="#_x0000_t75" alt="http://tbn3.google.com/images?q=tbn:ToW_XR6Xmrt09M:http://www.clipproject.info/Cliparts_Free/Schule_Free/Clipart-Cartoon-Design-04.gif" href="http://images.google.com.tr/imgres?imgurl=http://www.clipproject.info/Cliparts_Free/Schule_Free/Clipart-Cartoon-Design-04.gif&amp;imgrefurl=http://www.clipproject.info/Clipart_Schule_Seite_1.html&amp;usg=__CDedbKMdkEhx39AebVsiq8jOlVA=&amp;h=360&amp;w=360&amp;sz=18&amp;hl=tr&amp;start=1&amp;tbnid=ToW_XR6Xmrt09M:&amp;tbnh=121&amp;tbnw=121&amp;prev=/images?q=student+clipart&amp;gbv=2&amp;hl=" style="position:absolute;margin-left:127.85pt;margin-top:24.95pt;width:54pt;height:72.7pt;z-index:-251583488;visibility:visible" o:button="t">
            <v:fill o:detectmouseclick="t"/>
            <v:imagedata r:id="rId67" r:href="rId68" cropbottom="6644f" cropleft="8594f" cropright="4947f"/>
          </v:shape>
        </w:pict>
      </w:r>
      <w:r w:rsidRPr="007C3E02">
        <w:rPr>
          <w:rFonts w:ascii="Comic Sans MS" w:hAnsi="Comic Sans MS" w:cs="Arial"/>
          <w:b/>
          <w:bCs/>
          <w:sz w:val="22"/>
          <w:szCs w:val="22"/>
        </w:rPr>
        <w:t>10. My English is………..than my brother’s English. I always get 100 but he gets 50.</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a) good        </w:t>
      </w:r>
      <w:r w:rsidRPr="007C3E02">
        <w:rPr>
          <w:rFonts w:ascii="Comic Sans MS" w:hAnsi="Comic Sans MS" w:cs="Arial"/>
          <w:sz w:val="20"/>
          <w:szCs w:val="20"/>
        </w:rPr>
        <w:tab/>
      </w:r>
      <w:r w:rsidRPr="007C3E02">
        <w:rPr>
          <w:rFonts w:ascii="Comic Sans MS" w:hAnsi="Comic Sans MS" w:cs="Arial"/>
          <w:sz w:val="20"/>
          <w:szCs w:val="20"/>
        </w:rPr>
        <w:tab/>
      </w:r>
      <w:r w:rsidRPr="007C3E02">
        <w:rPr>
          <w:rFonts w:ascii="Comic Sans MS" w:hAnsi="Comic Sans MS" w:cs="Arial"/>
          <w:sz w:val="20"/>
          <w:szCs w:val="20"/>
        </w:rPr>
        <w:tab/>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b) worse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c) the best    </w:t>
      </w:r>
      <w:r w:rsidRPr="007C3E02">
        <w:rPr>
          <w:rFonts w:ascii="Comic Sans MS" w:hAnsi="Comic Sans MS" w:cs="Arial"/>
          <w:sz w:val="20"/>
          <w:szCs w:val="20"/>
        </w:rPr>
        <w:tab/>
      </w:r>
      <w:r w:rsidRPr="007C3E02">
        <w:rPr>
          <w:rFonts w:ascii="Comic Sans MS" w:hAnsi="Comic Sans MS" w:cs="Arial"/>
          <w:sz w:val="20"/>
          <w:szCs w:val="20"/>
        </w:rPr>
        <w:tab/>
      </w:r>
      <w:r w:rsidRPr="007C3E02">
        <w:rPr>
          <w:rFonts w:ascii="Comic Sans MS" w:hAnsi="Comic Sans MS" w:cs="Arial"/>
          <w:sz w:val="20"/>
          <w:szCs w:val="20"/>
        </w:rPr>
        <w:tab/>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d) better</w:t>
      </w:r>
    </w:p>
    <w:p w:rsidR="00B75402" w:rsidRPr="007C3E02" w:rsidRDefault="00B75402" w:rsidP="00F15EFF">
      <w:pPr>
        <w:rPr>
          <w:rFonts w:ascii="Comic Sans MS" w:hAnsi="Comic Sans MS" w:cs="Arial"/>
          <w:b/>
          <w:bCs/>
          <w:sz w:val="22"/>
          <w:szCs w:val="22"/>
        </w:rPr>
      </w:pPr>
      <w:r w:rsidRPr="007C3E02">
        <w:rPr>
          <w:rFonts w:ascii="Comic Sans MS" w:hAnsi="Comic Sans MS" w:cs="Arial"/>
          <w:b/>
          <w:bCs/>
          <w:sz w:val="22"/>
          <w:szCs w:val="22"/>
        </w:rPr>
        <w:t xml:space="preserve">11.A: Let’s have a big pizza. </w: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   B: _________. I don’t like pizza.</w:t>
      </w:r>
    </w:p>
    <w:p w:rsidR="00B75402" w:rsidRPr="007C3E02" w:rsidRDefault="00B75402" w:rsidP="00F15EFF">
      <w:pPr>
        <w:rPr>
          <w:rFonts w:ascii="Comic Sans MS" w:hAnsi="Comic Sans MS" w:cs="Arial"/>
          <w:sz w:val="20"/>
          <w:szCs w:val="20"/>
        </w:rPr>
      </w:pPr>
      <w:r>
        <w:rPr>
          <w:lang w:eastAsia="tr-TR"/>
        </w:rPr>
        <w:pict>
          <v:shape id="_x0000_s1211" type="#_x0000_t75" style="position:absolute;margin-left:113.65pt;margin-top:5.9pt;width:61.45pt;height:38.2pt;z-index:251734016">
            <v:imagedata r:id="rId69" o:title=""/>
          </v:shape>
        </w:pic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  a )Good idea!</w:t>
      </w:r>
      <w:r w:rsidRPr="007C3E02">
        <w:rPr>
          <w:rFonts w:ascii="Comic Sans MS" w:hAnsi="Comic Sans MS" w:cs="Arial"/>
          <w:sz w:val="20"/>
          <w:szCs w:val="20"/>
        </w:rPr>
        <w:tab/>
        <w:t xml:space="preserve"> </w: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 b) Oh, ok let’s.</w: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 c) That’s great! </w:t>
      </w:r>
      <w:r w:rsidRPr="007C3E02">
        <w:rPr>
          <w:rFonts w:ascii="Comic Sans MS" w:hAnsi="Comic Sans MS" w:cs="Arial"/>
          <w:sz w:val="20"/>
          <w:szCs w:val="20"/>
        </w:rPr>
        <w:tab/>
        <w:t xml:space="preserve"> </w:t>
      </w:r>
    </w:p>
    <w:p w:rsidR="00B75402" w:rsidRPr="007C3E02" w:rsidRDefault="00B75402" w:rsidP="00F15EFF">
      <w:pPr>
        <w:rPr>
          <w:rFonts w:ascii="Comic Sans MS" w:hAnsi="Comic Sans MS" w:cs="Arial"/>
          <w:sz w:val="20"/>
          <w:szCs w:val="20"/>
        </w:rPr>
      </w:pPr>
      <w:r>
        <w:rPr>
          <w:lang w:eastAsia="tr-TR"/>
        </w:rPr>
        <w:pict>
          <v:shape id="Resim 45" o:spid="_x0000_s1212" type="#_x0000_t75" alt="Examination-Cartoon" style="position:absolute;margin-left:160.8pt;margin-top:19.15pt;width:63.95pt;height:60.45pt;z-index:-251581440;visibility:visible">
            <v:imagedata r:id="rId70" o:title=""/>
          </v:shape>
        </w:pict>
      </w:r>
      <w:r w:rsidRPr="007C3E02">
        <w:rPr>
          <w:rFonts w:ascii="Comic Sans MS" w:hAnsi="Comic Sans MS" w:cs="Arial"/>
          <w:sz w:val="20"/>
          <w:szCs w:val="20"/>
        </w:rPr>
        <w:t xml:space="preserve"> d) No, I am sorry.</w:t>
      </w:r>
      <w:r w:rsidRPr="007C3E02">
        <w:rPr>
          <w:rFonts w:ascii="Comic Sans MS" w:hAnsi="Comic Sans MS" w:cs="Arial"/>
          <w:sz w:val="20"/>
          <w:szCs w:val="20"/>
        </w:rPr>
        <w:br/>
        <w:t xml:space="preserve"> </w:t>
      </w:r>
    </w:p>
    <w:p w:rsidR="00B75402" w:rsidRPr="007C3E02" w:rsidRDefault="00B75402" w:rsidP="00F15EFF">
      <w:pPr>
        <w:rPr>
          <w:rFonts w:ascii="Comic Sans MS" w:hAnsi="Comic Sans MS" w:cs="Arial"/>
          <w:b/>
          <w:bCs/>
          <w:sz w:val="22"/>
          <w:szCs w:val="22"/>
        </w:rPr>
      </w:pPr>
      <w:r w:rsidRPr="007C3E02">
        <w:rPr>
          <w:rFonts w:ascii="Comic Sans MS" w:hAnsi="Comic Sans MS" w:cs="Arial"/>
          <w:b/>
          <w:bCs/>
          <w:sz w:val="22"/>
          <w:szCs w:val="22"/>
        </w:rPr>
        <w:t>12. A: I am very ill, doctor.</w:t>
      </w:r>
    </w:p>
    <w:p w:rsidR="00B75402" w:rsidRPr="007C3E02" w:rsidRDefault="00B75402" w:rsidP="00F15EFF">
      <w:pPr>
        <w:rPr>
          <w:rFonts w:ascii="Comic Sans MS" w:hAnsi="Comic Sans MS" w:cs="Arial"/>
          <w:b/>
          <w:bCs/>
          <w:sz w:val="22"/>
          <w:szCs w:val="22"/>
        </w:rPr>
      </w:pPr>
      <w:r w:rsidRPr="007C3E02">
        <w:rPr>
          <w:rFonts w:ascii="Comic Sans MS" w:hAnsi="Comic Sans MS" w:cs="Arial"/>
          <w:b/>
          <w:bCs/>
          <w:sz w:val="22"/>
          <w:szCs w:val="22"/>
        </w:rPr>
        <w:t xml:space="preserve">     B: ______</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 xml:space="preserve">You should go out and play. </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You should climb mountains.</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You should study English.</w:t>
      </w:r>
    </w:p>
    <w:p w:rsidR="00B75402" w:rsidRPr="007C3E02" w:rsidRDefault="00B75402" w:rsidP="007C3E02">
      <w:pPr>
        <w:rPr>
          <w:rFonts w:ascii="Comic Sans MS" w:hAnsi="Comic Sans MS" w:cs="Arial"/>
          <w:sz w:val="20"/>
          <w:szCs w:val="20"/>
        </w:rPr>
      </w:pPr>
      <w:r w:rsidRPr="007C3E02">
        <w:rPr>
          <w:rFonts w:ascii="Comic Sans MS" w:hAnsi="Comic Sans MS" w:cs="Arial"/>
          <w:sz w:val="20"/>
          <w:szCs w:val="20"/>
        </w:rPr>
        <w:t>You should stay at home and rest.</w:t>
      </w:r>
    </w:p>
    <w:p w:rsidR="00B75402" w:rsidRPr="00F15EFF" w:rsidRDefault="00B75402" w:rsidP="00F15EFF">
      <w:pPr>
        <w:rPr>
          <w:rFonts w:ascii="Bookman Old Style" w:hAnsi="Bookman Old Style" w:cs="Arial"/>
          <w:b/>
        </w:rPr>
      </w:pPr>
    </w:p>
    <w:p w:rsidR="00B75402" w:rsidRPr="00FD0E7B" w:rsidRDefault="00B75402" w:rsidP="00F15EFF">
      <w:pPr>
        <w:rPr>
          <w:rFonts w:ascii="Bookman Old Style" w:hAnsi="Bookman Old Style" w:cs="Arial"/>
          <w:b/>
          <w:sz w:val="22"/>
          <w:szCs w:val="22"/>
        </w:rPr>
      </w:pPr>
      <w:r w:rsidRPr="007C3E02">
        <w:rPr>
          <w:rFonts w:ascii="Comic Sans MS" w:hAnsi="Comic Sans MS" w:cs="Arial"/>
          <w:b/>
          <w:bCs/>
          <w:sz w:val="22"/>
          <w:szCs w:val="22"/>
        </w:rPr>
        <w:t>13. -……………are our natural heritage.</w:t>
      </w:r>
    </w:p>
    <w:p w:rsidR="00B75402" w:rsidRPr="007C3E02" w:rsidRDefault="00B75402" w:rsidP="00F15EFF">
      <w:pPr>
        <w:rPr>
          <w:rFonts w:ascii="Comic Sans MS" w:hAnsi="Comic Sans MS" w:cs="Arial"/>
          <w:sz w:val="20"/>
          <w:szCs w:val="20"/>
        </w:rPr>
      </w:pPr>
      <w:r>
        <w:rPr>
          <w:lang w:eastAsia="tr-TR"/>
        </w:rPr>
        <w:pict>
          <v:shape id="Resim 7" o:spid="_x0000_s1213" type="#_x0000_t75" style="position:absolute;margin-left:165.7pt;margin-top:5.4pt;width:62.5pt;height:57.75pt;z-index:251736064;visibility:visible">
            <v:imagedata r:id="rId71" o:title="" blacklevel="-5898f"/>
          </v:shape>
        </w:pic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a- Monuments and art                </w: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b- Science and factories   </w: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c- Factories and chemicals        </w:t>
      </w:r>
    </w:p>
    <w:p w:rsidR="00B75402" w:rsidRPr="007C3E02" w:rsidRDefault="00B75402" w:rsidP="00F15EFF">
      <w:pPr>
        <w:rPr>
          <w:rFonts w:ascii="Comic Sans MS" w:hAnsi="Comic Sans MS" w:cs="Arial"/>
          <w:sz w:val="20"/>
          <w:szCs w:val="20"/>
        </w:rPr>
      </w:pPr>
      <w:r w:rsidRPr="007C3E02">
        <w:rPr>
          <w:rFonts w:ascii="Comic Sans MS" w:hAnsi="Comic Sans MS" w:cs="Arial"/>
          <w:sz w:val="20"/>
          <w:szCs w:val="20"/>
        </w:rPr>
        <w:t xml:space="preserve">d- Mountains ,forest and rivers        </w:t>
      </w:r>
    </w:p>
    <w:p w:rsidR="00B75402" w:rsidRPr="00FD0E7B" w:rsidRDefault="00B75402" w:rsidP="00F15EFF">
      <w:pPr>
        <w:rPr>
          <w:rFonts w:ascii="Bookman Old Style" w:hAnsi="Bookman Old Style" w:cs="Arial"/>
          <w:sz w:val="20"/>
          <w:szCs w:val="20"/>
        </w:rPr>
      </w:pPr>
    </w:p>
    <w:p w:rsidR="00B75402" w:rsidRDefault="00B75402" w:rsidP="00FD0E7B">
      <w:pPr>
        <w:rPr>
          <w:rFonts w:ascii="Bookman Old Style" w:hAnsi="Bookman Old Style" w:cs="Arial"/>
          <w:b/>
          <w:sz w:val="22"/>
          <w:szCs w:val="22"/>
        </w:rPr>
      </w:pPr>
    </w:p>
    <w:p w:rsidR="00B75402" w:rsidRPr="007C3E02" w:rsidRDefault="00B75402" w:rsidP="00FD0E7B">
      <w:pPr>
        <w:rPr>
          <w:rFonts w:ascii="Comic Sans MS" w:hAnsi="Comic Sans MS" w:cs="Arial"/>
          <w:b/>
          <w:bCs/>
          <w:sz w:val="22"/>
          <w:szCs w:val="22"/>
        </w:rPr>
      </w:pPr>
      <w:r>
        <w:rPr>
          <w:lang w:eastAsia="tr-TR"/>
        </w:rPr>
        <w:pict>
          <v:shape id="_x0000_s1214" type="#_x0000_t75" style="position:absolute;margin-left:189.35pt;margin-top:3.75pt;width:65.35pt;height:59.15pt;z-index:251737088">
            <v:imagedata r:id="rId72" o:title=""/>
          </v:shape>
        </w:pict>
      </w:r>
      <w:r w:rsidRPr="007C3E02">
        <w:rPr>
          <w:rFonts w:ascii="Comic Sans MS" w:hAnsi="Comic Sans MS" w:cs="Arial"/>
          <w:b/>
          <w:bCs/>
          <w:sz w:val="22"/>
          <w:szCs w:val="22"/>
        </w:rPr>
        <w:t xml:space="preserve">14. My friend’s sun sign is__________.  </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a) Libra   b) Taurus    c) Leo   d) Virgo</w:t>
      </w:r>
    </w:p>
    <w:p w:rsidR="00B75402" w:rsidRPr="00FD0E7B" w:rsidRDefault="00B75402" w:rsidP="00F15EFF">
      <w:pPr>
        <w:rPr>
          <w:rFonts w:ascii="Bookman Old Style" w:hAnsi="Bookman Old Style" w:cs="Arial"/>
          <w:sz w:val="22"/>
          <w:szCs w:val="22"/>
        </w:rPr>
      </w:pPr>
    </w:p>
    <w:p w:rsidR="00B75402" w:rsidRDefault="00B75402" w:rsidP="00FD0E7B">
      <w:pPr>
        <w:rPr>
          <w:rFonts w:ascii="Bookman Old Style" w:hAnsi="Bookman Old Style" w:cs="Arial"/>
          <w:b/>
          <w:sz w:val="22"/>
          <w:szCs w:val="22"/>
        </w:rPr>
      </w:pPr>
    </w:p>
    <w:p w:rsidR="00B75402" w:rsidRDefault="00B75402" w:rsidP="00FD0E7B">
      <w:pPr>
        <w:rPr>
          <w:rFonts w:ascii="Bookman Old Style" w:hAnsi="Bookman Old Style" w:cs="Arial"/>
          <w:b/>
          <w:sz w:val="22"/>
          <w:szCs w:val="22"/>
        </w:rPr>
      </w:pPr>
    </w:p>
    <w:p w:rsidR="00B75402" w:rsidRPr="007C3E02" w:rsidRDefault="00B75402" w:rsidP="00FD0E7B">
      <w:pPr>
        <w:rPr>
          <w:rFonts w:ascii="Comic Sans MS" w:hAnsi="Comic Sans MS" w:cs="Arial"/>
          <w:b/>
          <w:bCs/>
          <w:sz w:val="22"/>
          <w:szCs w:val="22"/>
        </w:rPr>
      </w:pPr>
      <w:r>
        <w:rPr>
          <w:lang w:eastAsia="tr-TR"/>
        </w:rPr>
        <w:pict>
          <v:shape id="_x0000_s1215" type="#_x0000_t75" style="position:absolute;margin-left:173.9pt;margin-top:14.5pt;width:64pt;height:86.35pt;z-index:251738112" o:allowoverlap="f">
            <v:imagedata r:id="rId73" o:title=""/>
          </v:shape>
        </w:pict>
      </w:r>
      <w:r w:rsidRPr="007C3E02">
        <w:rPr>
          <w:rFonts w:ascii="Comic Sans MS" w:hAnsi="Comic Sans MS" w:cs="Arial"/>
          <w:b/>
          <w:bCs/>
          <w:sz w:val="22"/>
          <w:szCs w:val="22"/>
        </w:rPr>
        <w:t>15 ) Yandaki resmi hangi cümle ifade eder?</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 xml:space="preserve">  a)If you see a black cat,</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 xml:space="preserve"> you will be unlucky  </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 xml:space="preserve">  b)If you jump over a baby,</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he will be short</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 xml:space="preserve">  c)If you walk under a ladder, </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you will be unlucky.</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 xml:space="preserve">  d)If  your palm itches,you will get money.</w:t>
      </w:r>
    </w:p>
    <w:p w:rsidR="00B75402" w:rsidRPr="007C3E02" w:rsidRDefault="00B75402" w:rsidP="00FD0E7B">
      <w:pPr>
        <w:rPr>
          <w:rFonts w:ascii="Comic Sans MS" w:hAnsi="Comic Sans MS" w:cs="Arial"/>
          <w:sz w:val="20"/>
          <w:szCs w:val="20"/>
        </w:rPr>
      </w:pPr>
      <w:r w:rsidRPr="007C3E02">
        <w:rPr>
          <w:rFonts w:ascii="Comic Sans MS" w:hAnsi="Comic Sans MS" w:cs="Arial"/>
          <w:sz w:val="20"/>
          <w:szCs w:val="20"/>
        </w:rPr>
        <w:t xml:space="preserve">      </w:t>
      </w:r>
      <w:r w:rsidRPr="007C3E02">
        <w:rPr>
          <w:rFonts w:ascii="Comic Sans MS" w:hAnsi="Comic Sans MS" w:cs="Arial"/>
          <w:sz w:val="20"/>
          <w:szCs w:val="20"/>
        </w:rPr>
        <w:tab/>
      </w:r>
      <w:r w:rsidRPr="007C3E02">
        <w:rPr>
          <w:rFonts w:ascii="Comic Sans MS" w:hAnsi="Comic Sans MS" w:cs="Arial"/>
          <w:sz w:val="20"/>
          <w:szCs w:val="20"/>
        </w:rPr>
        <w:tab/>
      </w:r>
      <w:r w:rsidRPr="007C3E02">
        <w:rPr>
          <w:rFonts w:ascii="Comic Sans MS" w:hAnsi="Comic Sans MS" w:cs="Arial"/>
          <w:sz w:val="20"/>
          <w:szCs w:val="20"/>
        </w:rPr>
        <w:tab/>
      </w:r>
    </w:p>
    <w:p w:rsidR="00B75402" w:rsidRDefault="00B75402" w:rsidP="00FD0E7B">
      <w:pPr>
        <w:rPr>
          <w:rFonts w:ascii="Arial" w:hAnsi="Arial" w:cs="Arial"/>
          <w:b/>
          <w:sz w:val="20"/>
          <w:szCs w:val="20"/>
        </w:rPr>
      </w:pPr>
      <w:r w:rsidRPr="00CC1C2B">
        <w:rPr>
          <w:rFonts w:ascii="Arial" w:hAnsi="Arial" w:cs="Arial"/>
          <w:b/>
          <w:sz w:val="20"/>
          <w:szCs w:val="20"/>
        </w:rPr>
        <w:t xml:space="preserve"> </w:t>
      </w:r>
    </w:p>
    <w:p w:rsidR="00B75402" w:rsidRDefault="00B75402" w:rsidP="00AC33C6"/>
    <w:p w:rsidR="00B75402" w:rsidRDefault="00B75402" w:rsidP="00AC33C6"/>
    <w:p w:rsidR="00B75402" w:rsidRDefault="00B75402" w:rsidP="00AC33C6">
      <w:r>
        <w:rPr>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216" type="#_x0000_t62" style="position:absolute;margin-left:-1.8pt;margin-top:12.6pt;width:182.3pt;height:48.25pt;z-index:251740160" adj="20166,38723">
            <v:textbox style="mso-next-textbox:#_x0000_s1216">
              <w:txbxContent>
                <w:p w:rsidR="00B75402" w:rsidRDefault="00B75402" w:rsidP="007C3E02">
                  <w:r>
                    <w:t xml:space="preserve">GOOD  LUCK </w:t>
                  </w:r>
                </w:p>
                <w:p w:rsidR="00B75402" w:rsidRDefault="00B75402" w:rsidP="007C3E02">
                  <w:r>
                    <w:t>---------------------- /  E.L.T.</w:t>
                  </w:r>
                </w:p>
              </w:txbxContent>
            </v:textbox>
          </v:shape>
        </w:pict>
      </w:r>
    </w:p>
    <w:p w:rsidR="00B75402" w:rsidRDefault="00B75402" w:rsidP="00AC33C6"/>
    <w:p w:rsidR="00B75402" w:rsidRDefault="00B75402" w:rsidP="00AC33C6"/>
    <w:p w:rsidR="00B75402" w:rsidRDefault="00B75402" w:rsidP="00AC33C6"/>
    <w:p w:rsidR="00B75402" w:rsidRDefault="00B75402" w:rsidP="00AC33C6"/>
    <w:p w:rsidR="00B75402" w:rsidRDefault="00B75402" w:rsidP="00AC33C6"/>
    <w:p w:rsidR="00B75402" w:rsidRDefault="00B75402" w:rsidP="00AC33C6">
      <w:r>
        <w:rPr>
          <w:lang w:eastAsia="tr-TR"/>
        </w:rPr>
        <w:pict>
          <v:shape id="Resim 37" o:spid="_x0000_s1217" type="#_x0000_t75" style="position:absolute;margin-left:141.2pt;margin-top:8.6pt;width:92.2pt;height:121.55pt;z-index:251739136;visibility:visible">
            <v:imagedata r:id="rId74" o:title=""/>
          </v:shape>
        </w:pict>
      </w:r>
    </w:p>
    <w:p w:rsidR="00B75402" w:rsidRDefault="00B75402" w:rsidP="00AC33C6"/>
    <w:p w:rsidR="00B75402" w:rsidRDefault="00B75402" w:rsidP="00AC33C6"/>
    <w:p w:rsidR="00B75402" w:rsidRDefault="00B75402" w:rsidP="00AC33C6"/>
    <w:p w:rsidR="00B75402" w:rsidRDefault="00B75402" w:rsidP="00AC33C6"/>
    <w:p w:rsidR="00B75402" w:rsidRPr="00AC33C6" w:rsidRDefault="00B75402" w:rsidP="00AC33C6"/>
    <w:sectPr w:rsidR="00B75402" w:rsidRPr="00AC33C6" w:rsidSect="00AC33C6">
      <w:type w:val="continuous"/>
      <w:pgSz w:w="11906" w:h="16838"/>
      <w:pgMar w:top="720" w:right="720" w:bottom="720" w:left="720" w:header="708" w:footer="708" w:gutter="0"/>
      <w:pgBorders w:offsetFrom="page">
        <w:top w:val="classicalWave" w:sz="10" w:space="24" w:color="auto"/>
        <w:left w:val="classicalWave" w:sz="10" w:space="24" w:color="auto"/>
        <w:bottom w:val="classicalWave" w:sz="10" w:space="24" w:color="auto"/>
        <w:right w:val="classicalWave" w:sz="10" w:space="24" w:color="auto"/>
      </w:pgBorders>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gerian">
    <w:altName w:val="Imprint MT Shadow"/>
    <w:panose1 w:val="00000000000000000000"/>
    <w:charset w:val="00"/>
    <w:family w:val="decorative"/>
    <w:notTrueType/>
    <w:pitch w:val="variable"/>
    <w:sig w:usb0="00000003" w:usb1="00000000" w:usb2="00000000" w:usb3="00000000" w:csb0="00000001" w:csb1="00000000"/>
  </w:font>
  <w:font w:name="Andalus">
    <w:panose1 w:val="02010000000000000000"/>
    <w:charset w:val="00"/>
    <w:family w:val="auto"/>
    <w:pitch w:val="variable"/>
    <w:sig w:usb0="00002003" w:usb1="80000000" w:usb2="00000008" w:usb3="00000000" w:csb0="00000041" w:csb1="00000000"/>
  </w:font>
  <w:font w:name="Arial Narrow">
    <w:panose1 w:val="020B0606020202030204"/>
    <w:charset w:val="A2"/>
    <w:family w:val="swiss"/>
    <w:pitch w:val="variable"/>
    <w:sig w:usb0="00000287" w:usb1="00000800" w:usb2="00000000" w:usb3="00000000" w:csb0="0000009F" w:csb1="00000000"/>
  </w:font>
  <w:font w:name="BatangChe">
    <w:panose1 w:val="02030609000101010101"/>
    <w:charset w:val="81"/>
    <w:family w:val="modern"/>
    <w:pitch w:val="fixed"/>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Kristen ITC">
    <w:altName w:val="Bradley Hand ITC"/>
    <w:panose1 w:val="00000000000000000000"/>
    <w:charset w:val="00"/>
    <w:family w:val="script"/>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72B79"/>
    <w:multiLevelType w:val="hybridMultilevel"/>
    <w:tmpl w:val="019862D6"/>
    <w:lvl w:ilvl="0" w:tplc="9C7A76AA">
      <w:start w:val="1"/>
      <w:numFmt w:val="lowerLetter"/>
      <w:lvlText w:val="%1)"/>
      <w:lvlJc w:val="left"/>
      <w:pPr>
        <w:tabs>
          <w:tab w:val="num" w:pos="360"/>
        </w:tabs>
        <w:ind w:left="360" w:hanging="360"/>
      </w:pPr>
      <w:rPr>
        <w:rFonts w:cs="Times New Roman"/>
        <w:b/>
        <w:color w:val="0D0D0D"/>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92E6005"/>
    <w:multiLevelType w:val="hybridMultilevel"/>
    <w:tmpl w:val="08C267DC"/>
    <w:lvl w:ilvl="0" w:tplc="40C06C22">
      <w:start w:val="1"/>
      <w:numFmt w:val="upperLetter"/>
      <w:lvlText w:val="%1."/>
      <w:lvlJc w:val="left"/>
      <w:pPr>
        <w:tabs>
          <w:tab w:val="num" w:pos="480"/>
        </w:tabs>
        <w:ind w:left="480" w:hanging="360"/>
      </w:pPr>
      <w:rPr>
        <w:rFonts w:ascii="Times New Roman" w:hAnsi="Times New Roman" w:cs="Times New Roman" w:hint="default"/>
        <w:sz w:val="24"/>
      </w:rPr>
    </w:lvl>
    <w:lvl w:ilvl="1" w:tplc="DC5431E4">
      <w:start w:val="5"/>
      <w:numFmt w:val="decimal"/>
      <w:lvlText w:val="%2"/>
      <w:lvlJc w:val="left"/>
      <w:pPr>
        <w:tabs>
          <w:tab w:val="num" w:pos="1200"/>
        </w:tabs>
        <w:ind w:left="1200" w:hanging="360"/>
      </w:pPr>
      <w:rPr>
        <w:rFonts w:cs="Times New Roman" w:hint="default"/>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1BA71B91"/>
    <w:multiLevelType w:val="hybridMultilevel"/>
    <w:tmpl w:val="04CA26A4"/>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1175AFF"/>
    <w:multiLevelType w:val="hybridMultilevel"/>
    <w:tmpl w:val="3AC62E90"/>
    <w:lvl w:ilvl="0" w:tplc="AD96EED0">
      <w:start w:val="4"/>
      <w:numFmt w:val="upperLetter"/>
      <w:lvlText w:val="%1."/>
      <w:lvlJc w:val="left"/>
      <w:pPr>
        <w:ind w:left="7575" w:hanging="360"/>
      </w:pPr>
      <w:rPr>
        <w:rFonts w:cs="Times New Roman" w:hint="default"/>
      </w:rPr>
    </w:lvl>
    <w:lvl w:ilvl="1" w:tplc="041F0019" w:tentative="1">
      <w:start w:val="1"/>
      <w:numFmt w:val="lowerLetter"/>
      <w:lvlText w:val="%2."/>
      <w:lvlJc w:val="left"/>
      <w:pPr>
        <w:ind w:left="8295" w:hanging="360"/>
      </w:pPr>
      <w:rPr>
        <w:rFonts w:cs="Times New Roman"/>
      </w:rPr>
    </w:lvl>
    <w:lvl w:ilvl="2" w:tplc="041F001B" w:tentative="1">
      <w:start w:val="1"/>
      <w:numFmt w:val="lowerRoman"/>
      <w:lvlText w:val="%3."/>
      <w:lvlJc w:val="right"/>
      <w:pPr>
        <w:ind w:left="9015" w:hanging="180"/>
      </w:pPr>
      <w:rPr>
        <w:rFonts w:cs="Times New Roman"/>
      </w:rPr>
    </w:lvl>
    <w:lvl w:ilvl="3" w:tplc="041F000F" w:tentative="1">
      <w:start w:val="1"/>
      <w:numFmt w:val="decimal"/>
      <w:lvlText w:val="%4."/>
      <w:lvlJc w:val="left"/>
      <w:pPr>
        <w:ind w:left="9735" w:hanging="360"/>
      </w:pPr>
      <w:rPr>
        <w:rFonts w:cs="Times New Roman"/>
      </w:rPr>
    </w:lvl>
    <w:lvl w:ilvl="4" w:tplc="041F0019" w:tentative="1">
      <w:start w:val="1"/>
      <w:numFmt w:val="lowerLetter"/>
      <w:lvlText w:val="%5."/>
      <w:lvlJc w:val="left"/>
      <w:pPr>
        <w:ind w:left="10455" w:hanging="360"/>
      </w:pPr>
      <w:rPr>
        <w:rFonts w:cs="Times New Roman"/>
      </w:rPr>
    </w:lvl>
    <w:lvl w:ilvl="5" w:tplc="041F001B" w:tentative="1">
      <w:start w:val="1"/>
      <w:numFmt w:val="lowerRoman"/>
      <w:lvlText w:val="%6."/>
      <w:lvlJc w:val="right"/>
      <w:pPr>
        <w:ind w:left="11175" w:hanging="180"/>
      </w:pPr>
      <w:rPr>
        <w:rFonts w:cs="Times New Roman"/>
      </w:rPr>
    </w:lvl>
    <w:lvl w:ilvl="6" w:tplc="041F000F" w:tentative="1">
      <w:start w:val="1"/>
      <w:numFmt w:val="decimal"/>
      <w:lvlText w:val="%7."/>
      <w:lvlJc w:val="left"/>
      <w:pPr>
        <w:ind w:left="11895" w:hanging="360"/>
      </w:pPr>
      <w:rPr>
        <w:rFonts w:cs="Times New Roman"/>
      </w:rPr>
    </w:lvl>
    <w:lvl w:ilvl="7" w:tplc="041F0019" w:tentative="1">
      <w:start w:val="1"/>
      <w:numFmt w:val="lowerLetter"/>
      <w:lvlText w:val="%8."/>
      <w:lvlJc w:val="left"/>
      <w:pPr>
        <w:ind w:left="12615" w:hanging="360"/>
      </w:pPr>
      <w:rPr>
        <w:rFonts w:cs="Times New Roman"/>
      </w:rPr>
    </w:lvl>
    <w:lvl w:ilvl="8" w:tplc="041F001B" w:tentative="1">
      <w:start w:val="1"/>
      <w:numFmt w:val="lowerRoman"/>
      <w:lvlText w:val="%9."/>
      <w:lvlJc w:val="right"/>
      <w:pPr>
        <w:ind w:left="13335" w:hanging="180"/>
      </w:pPr>
      <w:rPr>
        <w:rFonts w:cs="Times New Roman"/>
      </w:rPr>
    </w:lvl>
  </w:abstractNum>
  <w:abstractNum w:abstractNumId="4">
    <w:nsid w:val="4ED335E1"/>
    <w:multiLevelType w:val="hybridMultilevel"/>
    <w:tmpl w:val="B5F883F2"/>
    <w:lvl w:ilvl="0" w:tplc="14D815B8">
      <w:start w:val="1"/>
      <w:numFmt w:val="upperLetter"/>
      <w:lvlText w:val="%1."/>
      <w:lvlJc w:val="left"/>
      <w:pPr>
        <w:tabs>
          <w:tab w:val="num" w:pos="480"/>
        </w:tabs>
        <w:ind w:left="480" w:hanging="360"/>
      </w:pPr>
      <w:rPr>
        <w:rFonts w:cs="Times New Roman" w:hint="default"/>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5">
    <w:nsid w:val="59641601"/>
    <w:multiLevelType w:val="hybridMultilevel"/>
    <w:tmpl w:val="71A2D4CE"/>
    <w:lvl w:ilvl="0" w:tplc="257433C4">
      <w:start w:val="1"/>
      <w:numFmt w:val="decimal"/>
      <w:lvlText w:val="%1)"/>
      <w:lvlJc w:val="left"/>
      <w:pPr>
        <w:ind w:left="1211" w:hanging="360"/>
      </w:pPr>
      <w:rPr>
        <w:rFonts w:cs="Times New Roman" w:hint="default"/>
        <w:b w:val="0"/>
      </w:rPr>
    </w:lvl>
    <w:lvl w:ilvl="1" w:tplc="041F0019" w:tentative="1">
      <w:start w:val="1"/>
      <w:numFmt w:val="lowerLetter"/>
      <w:lvlText w:val="%2."/>
      <w:lvlJc w:val="left"/>
      <w:pPr>
        <w:ind w:left="1928" w:hanging="360"/>
      </w:pPr>
      <w:rPr>
        <w:rFonts w:cs="Times New Roman"/>
      </w:rPr>
    </w:lvl>
    <w:lvl w:ilvl="2" w:tplc="041F001B" w:tentative="1">
      <w:start w:val="1"/>
      <w:numFmt w:val="lowerRoman"/>
      <w:lvlText w:val="%3."/>
      <w:lvlJc w:val="right"/>
      <w:pPr>
        <w:ind w:left="2648" w:hanging="180"/>
      </w:pPr>
      <w:rPr>
        <w:rFonts w:cs="Times New Roman"/>
      </w:rPr>
    </w:lvl>
    <w:lvl w:ilvl="3" w:tplc="041F000F" w:tentative="1">
      <w:start w:val="1"/>
      <w:numFmt w:val="decimal"/>
      <w:lvlText w:val="%4."/>
      <w:lvlJc w:val="left"/>
      <w:pPr>
        <w:ind w:left="3368" w:hanging="360"/>
      </w:pPr>
      <w:rPr>
        <w:rFonts w:cs="Times New Roman"/>
      </w:rPr>
    </w:lvl>
    <w:lvl w:ilvl="4" w:tplc="041F0019" w:tentative="1">
      <w:start w:val="1"/>
      <w:numFmt w:val="lowerLetter"/>
      <w:lvlText w:val="%5."/>
      <w:lvlJc w:val="left"/>
      <w:pPr>
        <w:ind w:left="4088" w:hanging="360"/>
      </w:pPr>
      <w:rPr>
        <w:rFonts w:cs="Times New Roman"/>
      </w:rPr>
    </w:lvl>
    <w:lvl w:ilvl="5" w:tplc="041F001B" w:tentative="1">
      <w:start w:val="1"/>
      <w:numFmt w:val="lowerRoman"/>
      <w:lvlText w:val="%6."/>
      <w:lvlJc w:val="right"/>
      <w:pPr>
        <w:ind w:left="4808" w:hanging="180"/>
      </w:pPr>
      <w:rPr>
        <w:rFonts w:cs="Times New Roman"/>
      </w:rPr>
    </w:lvl>
    <w:lvl w:ilvl="6" w:tplc="041F000F" w:tentative="1">
      <w:start w:val="1"/>
      <w:numFmt w:val="decimal"/>
      <w:lvlText w:val="%7."/>
      <w:lvlJc w:val="left"/>
      <w:pPr>
        <w:ind w:left="5528" w:hanging="360"/>
      </w:pPr>
      <w:rPr>
        <w:rFonts w:cs="Times New Roman"/>
      </w:rPr>
    </w:lvl>
    <w:lvl w:ilvl="7" w:tplc="041F0019" w:tentative="1">
      <w:start w:val="1"/>
      <w:numFmt w:val="lowerLetter"/>
      <w:lvlText w:val="%8."/>
      <w:lvlJc w:val="left"/>
      <w:pPr>
        <w:ind w:left="6248" w:hanging="360"/>
      </w:pPr>
      <w:rPr>
        <w:rFonts w:cs="Times New Roman"/>
      </w:rPr>
    </w:lvl>
    <w:lvl w:ilvl="8" w:tplc="041F001B" w:tentative="1">
      <w:start w:val="1"/>
      <w:numFmt w:val="lowerRoman"/>
      <w:lvlText w:val="%9."/>
      <w:lvlJc w:val="right"/>
      <w:pPr>
        <w:ind w:left="6968" w:hanging="180"/>
      </w:pPr>
      <w:rPr>
        <w:rFonts w:cs="Times New Roman"/>
      </w:rPr>
    </w:lvl>
  </w:abstractNum>
  <w:abstractNum w:abstractNumId="6">
    <w:nsid w:val="7E7D53AD"/>
    <w:multiLevelType w:val="hybridMultilevel"/>
    <w:tmpl w:val="76D2B52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6"/>
  </w:num>
  <w:num w:numId="3">
    <w:abstractNumId w:val="5"/>
  </w:num>
  <w:num w:numId="4">
    <w:abstractNumId w:val="4"/>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36E9"/>
    <w:rsid w:val="000765BD"/>
    <w:rsid w:val="00081902"/>
    <w:rsid w:val="000E11D8"/>
    <w:rsid w:val="000E2CDA"/>
    <w:rsid w:val="00174E12"/>
    <w:rsid w:val="001B7141"/>
    <w:rsid w:val="00247B2D"/>
    <w:rsid w:val="002D30E6"/>
    <w:rsid w:val="002E0373"/>
    <w:rsid w:val="002E3FCB"/>
    <w:rsid w:val="003774E1"/>
    <w:rsid w:val="003906E7"/>
    <w:rsid w:val="004214FC"/>
    <w:rsid w:val="00441C3C"/>
    <w:rsid w:val="004B36E9"/>
    <w:rsid w:val="004B74C7"/>
    <w:rsid w:val="004C11A6"/>
    <w:rsid w:val="004C49B0"/>
    <w:rsid w:val="00611876"/>
    <w:rsid w:val="00703C15"/>
    <w:rsid w:val="007C3E02"/>
    <w:rsid w:val="007D7FBF"/>
    <w:rsid w:val="007E00C9"/>
    <w:rsid w:val="008208D2"/>
    <w:rsid w:val="00873F4D"/>
    <w:rsid w:val="008C12C1"/>
    <w:rsid w:val="009449A6"/>
    <w:rsid w:val="00A87C01"/>
    <w:rsid w:val="00A9487C"/>
    <w:rsid w:val="00AC33C6"/>
    <w:rsid w:val="00B257F2"/>
    <w:rsid w:val="00B75402"/>
    <w:rsid w:val="00BF2533"/>
    <w:rsid w:val="00C10ACD"/>
    <w:rsid w:val="00C16316"/>
    <w:rsid w:val="00C704C3"/>
    <w:rsid w:val="00CC1C2B"/>
    <w:rsid w:val="00D03840"/>
    <w:rsid w:val="00E11B16"/>
    <w:rsid w:val="00E20233"/>
    <w:rsid w:val="00E24369"/>
    <w:rsid w:val="00F15EFF"/>
    <w:rsid w:val="00F269CA"/>
    <w:rsid w:val="00F3535F"/>
    <w:rsid w:val="00F65068"/>
    <w:rsid w:val="00FD0E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hapeDefaults>
    <o:shapedefaults v:ext="edit" spidmax="1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B16"/>
    <w:rPr>
      <w:rFonts w:ascii="Times New Roman" w:eastAsia="Times New Roman" w:hAnsi="Times New Roman"/>
      <w:noProof/>
      <w:sz w:val="24"/>
      <w:szCs w:val="24"/>
      <w:lang w:eastAsia="pt-P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B36E9"/>
    <w:pPr>
      <w:ind w:left="720"/>
      <w:contextualSpacing/>
    </w:pPr>
  </w:style>
  <w:style w:type="paragraph" w:styleId="BalloonText">
    <w:name w:val="Balloon Text"/>
    <w:basedOn w:val="Normal"/>
    <w:link w:val="BalloonTextChar"/>
    <w:uiPriority w:val="99"/>
    <w:semiHidden/>
    <w:rsid w:val="00A87C0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7C01"/>
    <w:rPr>
      <w:rFonts w:ascii="Tahoma" w:hAnsi="Tahoma" w:cs="Tahoma"/>
      <w:noProof/>
      <w:sz w:val="16"/>
      <w:szCs w:val="16"/>
      <w:lang w:eastAsia="pt-PT"/>
    </w:rPr>
  </w:style>
  <w:style w:type="character" w:styleId="Hyperlink">
    <w:name w:val="Hyperlink"/>
    <w:basedOn w:val="DefaultParagraphFont"/>
    <w:uiPriority w:val="99"/>
    <w:rsid w:val="00E2023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image" Target="media/image21.wmf"/><Relationship Id="rId39" Type="http://schemas.openxmlformats.org/officeDocument/2006/relationships/image" Target="media/image34.png"/><Relationship Id="rId21" Type="http://schemas.openxmlformats.org/officeDocument/2006/relationships/image" Target="media/image16.wmf"/><Relationship Id="rId34" Type="http://schemas.openxmlformats.org/officeDocument/2006/relationships/image" Target="media/image29.jpeg"/><Relationship Id="rId42" Type="http://schemas.openxmlformats.org/officeDocument/2006/relationships/image" Target="media/image37.wmf"/><Relationship Id="rId47" Type="http://schemas.openxmlformats.org/officeDocument/2006/relationships/image" Target="media/image42.png"/><Relationship Id="rId50" Type="http://schemas.openxmlformats.org/officeDocument/2006/relationships/image" Target="media/image45.jpeg"/><Relationship Id="rId55" Type="http://schemas.openxmlformats.org/officeDocument/2006/relationships/image" Target="media/image50.gif"/><Relationship Id="rId63" Type="http://schemas.openxmlformats.org/officeDocument/2006/relationships/image" Target="http://www.signsbyyou.com/images/decals/140c/H/447/27.gif" TargetMode="External"/><Relationship Id="rId68" Type="http://schemas.openxmlformats.org/officeDocument/2006/relationships/image" Target="http://tbn3.google.com/images?q=tbn:ToW_XR6Xmrt09M:http://www.clipproject.info/Cliparts_Free/Schule_Free/Clipart-Cartoon-Design-04.gif" TargetMode="External"/><Relationship Id="rId76" Type="http://schemas.openxmlformats.org/officeDocument/2006/relationships/theme" Target="theme/theme1.xml"/><Relationship Id="rId7" Type="http://schemas.openxmlformats.org/officeDocument/2006/relationships/hyperlink" Target="http://www.sorubak.com" TargetMode="External"/><Relationship Id="rId71" Type="http://schemas.openxmlformats.org/officeDocument/2006/relationships/image" Target="media/image60.png"/><Relationship Id="rId2" Type="http://schemas.openxmlformats.org/officeDocument/2006/relationships/styles" Target="styles.xml"/><Relationship Id="rId16" Type="http://schemas.openxmlformats.org/officeDocument/2006/relationships/image" Target="media/image11.jpeg"/><Relationship Id="rId29" Type="http://schemas.openxmlformats.org/officeDocument/2006/relationships/image" Target="media/image24.jpeg"/><Relationship Id="rId11" Type="http://schemas.openxmlformats.org/officeDocument/2006/relationships/image" Target="media/image6.png"/><Relationship Id="rId24" Type="http://schemas.openxmlformats.org/officeDocument/2006/relationships/image" Target="media/image19.wmf"/><Relationship Id="rId32" Type="http://schemas.openxmlformats.org/officeDocument/2006/relationships/image" Target="media/image27.png"/><Relationship Id="rId37" Type="http://schemas.openxmlformats.org/officeDocument/2006/relationships/image" Target="media/image32.jpeg"/><Relationship Id="rId40" Type="http://schemas.openxmlformats.org/officeDocument/2006/relationships/image" Target="media/image35.jpeg"/><Relationship Id="rId45" Type="http://schemas.openxmlformats.org/officeDocument/2006/relationships/image" Target="media/image40.jpeg"/><Relationship Id="rId53" Type="http://schemas.openxmlformats.org/officeDocument/2006/relationships/image" Target="media/image48.png"/><Relationship Id="rId58" Type="http://schemas.openxmlformats.org/officeDocument/2006/relationships/image" Target="http://www.signsbyyou.com/images/decals/140c/H/124/162.gif" TargetMode="External"/><Relationship Id="rId66" Type="http://schemas.openxmlformats.org/officeDocument/2006/relationships/image" Target="media/image56.jpeg"/><Relationship Id="rId74" Type="http://schemas.openxmlformats.org/officeDocument/2006/relationships/image" Target="media/image63.png"/><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8.wmf"/><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jpeg"/><Relationship Id="rId57" Type="http://schemas.openxmlformats.org/officeDocument/2006/relationships/image" Target="media/image51.gif"/><Relationship Id="rId61" Type="http://schemas.openxmlformats.org/officeDocument/2006/relationships/image" Target="http://www.imajlar.com/free_clipart/child_clipart/child_clipart_playing.gif" TargetMode="Externa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4" Type="http://schemas.openxmlformats.org/officeDocument/2006/relationships/image" Target="media/image39.wmf"/><Relationship Id="rId52" Type="http://schemas.openxmlformats.org/officeDocument/2006/relationships/image" Target="media/image47.gif"/><Relationship Id="rId60" Type="http://schemas.openxmlformats.org/officeDocument/2006/relationships/image" Target="media/image53.png"/><Relationship Id="rId65" Type="http://schemas.openxmlformats.org/officeDocument/2006/relationships/image" Target="http://www.fotosearch.com/bthumb/CSP/CSP138/k1380220.jpg" TargetMode="External"/><Relationship Id="rId73" Type="http://schemas.openxmlformats.org/officeDocument/2006/relationships/image" Target="media/image62.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wmf"/><Relationship Id="rId27" Type="http://schemas.openxmlformats.org/officeDocument/2006/relationships/image" Target="media/image22.png"/><Relationship Id="rId30" Type="http://schemas.openxmlformats.org/officeDocument/2006/relationships/image" Target="media/image25.jpeg"/><Relationship Id="rId35" Type="http://schemas.openxmlformats.org/officeDocument/2006/relationships/image" Target="media/image30.png"/><Relationship Id="rId43" Type="http://schemas.openxmlformats.org/officeDocument/2006/relationships/image" Target="media/image38.wmf"/><Relationship Id="rId48" Type="http://schemas.openxmlformats.org/officeDocument/2006/relationships/image" Target="media/image43.png"/><Relationship Id="rId56" Type="http://schemas.openxmlformats.org/officeDocument/2006/relationships/image" Target="http://www.signsbyyou.com/images/decals/140c/H/388/181.gif" TargetMode="External"/><Relationship Id="rId64" Type="http://schemas.openxmlformats.org/officeDocument/2006/relationships/image" Target="media/image55.jpeg"/><Relationship Id="rId69" Type="http://schemas.openxmlformats.org/officeDocument/2006/relationships/image" Target="media/image58.jpeg"/><Relationship Id="rId8" Type="http://schemas.openxmlformats.org/officeDocument/2006/relationships/image" Target="media/image3.wmf"/><Relationship Id="rId51" Type="http://schemas.openxmlformats.org/officeDocument/2006/relationships/image" Target="media/image46.gif"/><Relationship Id="rId72" Type="http://schemas.openxmlformats.org/officeDocument/2006/relationships/image" Target="media/image61.png"/><Relationship Id="rId3" Type="http://schemas.openxmlformats.org/officeDocument/2006/relationships/settings" Target="settings.xml"/><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wmf"/><Relationship Id="rId33" Type="http://schemas.openxmlformats.org/officeDocument/2006/relationships/image" Target="media/image28.jpeg"/><Relationship Id="rId38" Type="http://schemas.openxmlformats.org/officeDocument/2006/relationships/image" Target="media/image33.png"/><Relationship Id="rId46" Type="http://schemas.openxmlformats.org/officeDocument/2006/relationships/image" Target="media/image41.jpeg"/><Relationship Id="rId59" Type="http://schemas.openxmlformats.org/officeDocument/2006/relationships/image" Target="media/image52.gif"/><Relationship Id="rId67" Type="http://schemas.openxmlformats.org/officeDocument/2006/relationships/image" Target="media/image57.jpeg"/><Relationship Id="rId20" Type="http://schemas.openxmlformats.org/officeDocument/2006/relationships/image" Target="media/image15.wmf"/><Relationship Id="rId41" Type="http://schemas.openxmlformats.org/officeDocument/2006/relationships/image" Target="media/image36.wmf"/><Relationship Id="rId54" Type="http://schemas.openxmlformats.org/officeDocument/2006/relationships/image" Target="media/image49.png"/><Relationship Id="rId62" Type="http://schemas.openxmlformats.org/officeDocument/2006/relationships/image" Target="media/image54.gif"/><Relationship Id="rId70" Type="http://schemas.openxmlformats.org/officeDocument/2006/relationships/image" Target="media/image59.jpeg"/><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4</Pages>
  <Words>622</Words>
  <Characters>3549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nifado</dc:creator>
  <cp:keywords>www.sorubak.com</cp:keywords>
  <dc:description>www.sorubak.com</dc:description>
  <cp:lastModifiedBy>edanur</cp:lastModifiedBy>
  <cp:revision>6</cp:revision>
  <dcterms:created xsi:type="dcterms:W3CDTF">2011-12-05T09:38:00Z</dcterms:created>
  <dcterms:modified xsi:type="dcterms:W3CDTF">2012-12-08T17:05:00Z</dcterms:modified>
  <cp:category>www.sorubak.com</cp:category>
</cp:coreProperties>
</file>