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A3" w:rsidRPr="007231B6" w:rsidRDefault="00174EA3" w:rsidP="002A2957">
      <w:pPr>
        <w:pStyle w:val="BodyText"/>
        <w:spacing w:before="0" w:beforeAutospacing="0" w:after="0" w:afterAutospacing="0"/>
        <w:jc w:val="center"/>
        <w:rPr>
          <w:rStyle w:val="Strong"/>
        </w:rPr>
      </w:pPr>
      <w:r>
        <w:rPr>
          <w:rStyle w:val="Strong"/>
        </w:rPr>
        <w:t>2012-2013</w:t>
      </w:r>
      <w:r w:rsidRPr="007231B6">
        <w:rPr>
          <w:rStyle w:val="Strong"/>
        </w:rPr>
        <w:t xml:space="preserve"> EĞİTİM-ÖĞRETİM YILI </w:t>
      </w:r>
    </w:p>
    <w:p w:rsidR="00174EA3" w:rsidRPr="007231B6" w:rsidRDefault="00174EA3" w:rsidP="002A2957">
      <w:pPr>
        <w:pStyle w:val="BodyText"/>
        <w:spacing w:before="0" w:beforeAutospacing="0" w:after="0" w:afterAutospacing="0"/>
        <w:jc w:val="center"/>
        <w:rPr>
          <w:rStyle w:val="Strong"/>
        </w:rPr>
      </w:pPr>
      <w:r>
        <w:rPr>
          <w:rStyle w:val="Strong"/>
        </w:rPr>
        <w:t>………………………………….</w:t>
      </w:r>
      <w:r w:rsidRPr="007231B6">
        <w:rPr>
          <w:rStyle w:val="Strong"/>
        </w:rPr>
        <w:t xml:space="preserve"> OKULU  </w:t>
      </w:r>
    </w:p>
    <w:p w:rsidR="00174EA3" w:rsidRPr="007231B6" w:rsidRDefault="00174EA3" w:rsidP="002A2957">
      <w:pPr>
        <w:pStyle w:val="BodyText"/>
        <w:spacing w:before="0" w:beforeAutospacing="0" w:after="0" w:afterAutospacing="0"/>
        <w:jc w:val="center"/>
        <w:rPr>
          <w:rStyle w:val="Strong"/>
        </w:rPr>
      </w:pPr>
      <w:r>
        <w:rPr>
          <w:rStyle w:val="Strong"/>
        </w:rPr>
        <w:t xml:space="preserve"> 7 -A</w:t>
      </w:r>
      <w:r w:rsidRPr="007231B6">
        <w:rPr>
          <w:rStyle w:val="Strong"/>
        </w:rPr>
        <w:t xml:space="preserve"> SINIFI II. DÖNEM VELİ TOPLANTI TUTANAĞI</w:t>
      </w:r>
    </w:p>
    <w:p w:rsidR="00174EA3" w:rsidRPr="007231B6" w:rsidRDefault="00174EA3" w:rsidP="002A2957">
      <w:pPr>
        <w:jc w:val="center"/>
      </w:pPr>
    </w:p>
    <w:p w:rsidR="00174EA3" w:rsidRPr="007231B6" w:rsidRDefault="00174EA3" w:rsidP="002A2957">
      <w:pPr>
        <w:jc w:val="both"/>
      </w:pPr>
    </w:p>
    <w:p w:rsidR="00174EA3" w:rsidRPr="007231B6" w:rsidRDefault="00174EA3" w:rsidP="002A2957">
      <w:pPr>
        <w:ind w:firstLine="708"/>
        <w:jc w:val="both"/>
      </w:pPr>
      <w:r w:rsidRPr="007231B6">
        <w:rPr>
          <w:b/>
        </w:rPr>
        <w:t xml:space="preserve">Toplantı Tarihi </w:t>
      </w:r>
      <w:r w:rsidRPr="007231B6">
        <w:rPr>
          <w:b/>
        </w:rPr>
        <w:tab/>
        <w:t>:</w:t>
      </w:r>
      <w:r>
        <w:t xml:space="preserve"> 09.03.2013</w:t>
      </w:r>
    </w:p>
    <w:p w:rsidR="00174EA3" w:rsidRPr="007231B6" w:rsidRDefault="00174EA3" w:rsidP="002A2957">
      <w:pPr>
        <w:ind w:firstLine="708"/>
        <w:jc w:val="both"/>
      </w:pPr>
      <w:r w:rsidRPr="007231B6">
        <w:rPr>
          <w:b/>
        </w:rPr>
        <w:t xml:space="preserve">Toplantı Yeri    </w:t>
      </w:r>
      <w:r w:rsidRPr="007231B6">
        <w:rPr>
          <w:b/>
        </w:rPr>
        <w:tab/>
        <w:t>:</w:t>
      </w:r>
      <w:r>
        <w:t xml:space="preserve"> 7/A</w:t>
      </w:r>
      <w:r w:rsidRPr="007231B6">
        <w:t xml:space="preserve"> Sınıfı</w:t>
      </w:r>
    </w:p>
    <w:p w:rsidR="00174EA3" w:rsidRPr="007231B6" w:rsidRDefault="00174EA3" w:rsidP="002A2957">
      <w:pPr>
        <w:ind w:firstLine="708"/>
        <w:jc w:val="both"/>
      </w:pPr>
      <w:r w:rsidRPr="007231B6">
        <w:rPr>
          <w:b/>
        </w:rPr>
        <w:t>Toplantı Saati</w:t>
      </w:r>
      <w:r w:rsidRPr="007231B6">
        <w:rPr>
          <w:b/>
        </w:rPr>
        <w:tab/>
        <w:t>:</w:t>
      </w:r>
      <w:r>
        <w:t xml:space="preserve"> 15</w:t>
      </w:r>
      <w:r w:rsidRPr="007231B6">
        <w:t>.00</w:t>
      </w:r>
    </w:p>
    <w:p w:rsidR="00174EA3" w:rsidRPr="007231B6" w:rsidRDefault="00174EA3" w:rsidP="002A2957">
      <w:pPr>
        <w:jc w:val="both"/>
      </w:pPr>
    </w:p>
    <w:p w:rsidR="00174EA3" w:rsidRPr="007231B6" w:rsidRDefault="00174EA3" w:rsidP="002A2957">
      <w:pPr>
        <w:jc w:val="both"/>
        <w:rPr>
          <w:b/>
          <w:u w:val="single"/>
        </w:rPr>
      </w:pPr>
      <w:r w:rsidRPr="007231B6">
        <w:t xml:space="preserve">    </w:t>
      </w:r>
      <w:r w:rsidRPr="007231B6">
        <w:tab/>
        <w:t xml:space="preserve"> </w:t>
      </w:r>
      <w:r w:rsidRPr="007231B6">
        <w:rPr>
          <w:b/>
          <w:u w:val="single"/>
        </w:rPr>
        <w:t>GÜNDEM</w:t>
      </w:r>
    </w:p>
    <w:p w:rsidR="00174EA3" w:rsidRPr="007231B6" w:rsidRDefault="00174EA3" w:rsidP="002A2957">
      <w:pPr>
        <w:jc w:val="both"/>
        <w:rPr>
          <w:b/>
        </w:rPr>
      </w:pPr>
    </w:p>
    <w:p w:rsidR="00174EA3" w:rsidRPr="007231B6" w:rsidRDefault="00174EA3" w:rsidP="002A2957">
      <w:pPr>
        <w:pStyle w:val="ListParagraph"/>
        <w:numPr>
          <w:ilvl w:val="0"/>
          <w:numId w:val="2"/>
        </w:numPr>
        <w:tabs>
          <w:tab w:val="num" w:pos="360"/>
        </w:tabs>
        <w:jc w:val="both"/>
      </w:pPr>
      <w:r w:rsidRPr="007231B6">
        <w:t>Açılış ve yoklama</w:t>
      </w:r>
    </w:p>
    <w:p w:rsidR="00174EA3" w:rsidRPr="007231B6" w:rsidRDefault="00174EA3" w:rsidP="002A2957">
      <w:pPr>
        <w:pStyle w:val="ListParagraph"/>
        <w:numPr>
          <w:ilvl w:val="0"/>
          <w:numId w:val="2"/>
        </w:numPr>
        <w:tabs>
          <w:tab w:val="num" w:pos="360"/>
        </w:tabs>
        <w:jc w:val="both"/>
      </w:pPr>
      <w:r w:rsidRPr="007231B6">
        <w:t>Saygı duruşu ve İstiklal Marşı</w:t>
      </w:r>
    </w:p>
    <w:p w:rsidR="00174EA3" w:rsidRPr="007231B6" w:rsidRDefault="00174EA3" w:rsidP="002A2957">
      <w:pPr>
        <w:pStyle w:val="ListParagraph"/>
        <w:numPr>
          <w:ilvl w:val="0"/>
          <w:numId w:val="2"/>
        </w:numPr>
        <w:tabs>
          <w:tab w:val="num" w:pos="360"/>
        </w:tabs>
        <w:jc w:val="both"/>
      </w:pPr>
      <w:r w:rsidRPr="007231B6">
        <w:t>SBS hakkında bilgilendirme</w:t>
      </w:r>
    </w:p>
    <w:p w:rsidR="00174EA3" w:rsidRPr="007231B6" w:rsidRDefault="00174EA3" w:rsidP="007231B6">
      <w:pPr>
        <w:numPr>
          <w:ilvl w:val="0"/>
          <w:numId w:val="2"/>
        </w:numPr>
        <w:jc w:val="both"/>
      </w:pPr>
      <w:r w:rsidRPr="007231B6">
        <w:t>Performans ve proje ödevlerinin yapılması, velilerin öğrencilerin ders sunumlarına katılımı</w:t>
      </w:r>
    </w:p>
    <w:p w:rsidR="00174EA3" w:rsidRPr="007231B6" w:rsidRDefault="00174EA3" w:rsidP="002A2957">
      <w:pPr>
        <w:pStyle w:val="ListParagraph"/>
        <w:numPr>
          <w:ilvl w:val="0"/>
          <w:numId w:val="2"/>
        </w:numPr>
        <w:tabs>
          <w:tab w:val="num" w:pos="360"/>
        </w:tabs>
        <w:jc w:val="both"/>
      </w:pPr>
      <w:r w:rsidRPr="007231B6">
        <w:t xml:space="preserve">Öğrencilerin başarı ve başarısızlık durumları </w:t>
      </w:r>
      <w:r>
        <w:t>ve sunum izletilmesi</w:t>
      </w:r>
    </w:p>
    <w:p w:rsidR="00174EA3" w:rsidRPr="007231B6" w:rsidRDefault="00174EA3" w:rsidP="002A2957">
      <w:pPr>
        <w:pStyle w:val="ListParagraph"/>
        <w:numPr>
          <w:ilvl w:val="0"/>
          <w:numId w:val="2"/>
        </w:numPr>
        <w:tabs>
          <w:tab w:val="num" w:pos="360"/>
        </w:tabs>
        <w:jc w:val="both"/>
      </w:pPr>
      <w:r w:rsidRPr="007231B6">
        <w:t xml:space="preserve">Evde ders çalışma ortamlarının hazırlanması </w:t>
      </w:r>
    </w:p>
    <w:p w:rsidR="00174EA3" w:rsidRPr="007231B6" w:rsidRDefault="00174EA3" w:rsidP="002A2957">
      <w:pPr>
        <w:pStyle w:val="ListParagraph"/>
        <w:numPr>
          <w:ilvl w:val="0"/>
          <w:numId w:val="2"/>
        </w:numPr>
        <w:tabs>
          <w:tab w:val="num" w:pos="360"/>
        </w:tabs>
        <w:jc w:val="both"/>
      </w:pPr>
      <w:r w:rsidRPr="007231B6">
        <w:t xml:space="preserve">Öğrencilerin kitap okumalarına özen gösterme </w:t>
      </w:r>
    </w:p>
    <w:p w:rsidR="00174EA3" w:rsidRPr="007231B6" w:rsidRDefault="00174EA3" w:rsidP="002A2957">
      <w:pPr>
        <w:pStyle w:val="ListParagraph"/>
        <w:numPr>
          <w:ilvl w:val="0"/>
          <w:numId w:val="2"/>
        </w:numPr>
        <w:tabs>
          <w:tab w:val="num" w:pos="360"/>
        </w:tabs>
        <w:jc w:val="both"/>
      </w:pPr>
      <w:r w:rsidRPr="007231B6">
        <w:t xml:space="preserve">Öğrencilerin kılık-kıyafetleri ve temizliği </w:t>
      </w:r>
    </w:p>
    <w:p w:rsidR="00174EA3" w:rsidRPr="007231B6" w:rsidRDefault="00174EA3" w:rsidP="002A2957">
      <w:pPr>
        <w:pStyle w:val="ListParagraph"/>
        <w:numPr>
          <w:ilvl w:val="0"/>
          <w:numId w:val="2"/>
        </w:numPr>
        <w:tabs>
          <w:tab w:val="num" w:pos="360"/>
        </w:tabs>
        <w:jc w:val="both"/>
      </w:pPr>
      <w:r w:rsidRPr="007231B6">
        <w:t>Öğrencilerin beslenme ve sağlık durumlarının görüşülmesi</w:t>
      </w:r>
    </w:p>
    <w:p w:rsidR="00174EA3" w:rsidRPr="007231B6" w:rsidRDefault="00174EA3" w:rsidP="002A2957">
      <w:pPr>
        <w:pStyle w:val="ListParagraph"/>
        <w:numPr>
          <w:ilvl w:val="0"/>
          <w:numId w:val="2"/>
        </w:numPr>
        <w:tabs>
          <w:tab w:val="num" w:pos="360"/>
        </w:tabs>
        <w:jc w:val="both"/>
      </w:pPr>
      <w:r w:rsidRPr="007231B6">
        <w:t>Televizyon seyretme</w:t>
      </w:r>
    </w:p>
    <w:p w:rsidR="00174EA3" w:rsidRPr="007231B6" w:rsidRDefault="00174EA3" w:rsidP="002A2957">
      <w:pPr>
        <w:pStyle w:val="ListParagraph"/>
        <w:numPr>
          <w:ilvl w:val="0"/>
          <w:numId w:val="2"/>
        </w:numPr>
        <w:tabs>
          <w:tab w:val="num" w:pos="360"/>
        </w:tabs>
        <w:jc w:val="both"/>
      </w:pPr>
      <w:r w:rsidRPr="007231B6">
        <w:t>Öğrenci devamsızlıkları görüşülmesi</w:t>
      </w:r>
    </w:p>
    <w:p w:rsidR="00174EA3" w:rsidRPr="007231B6" w:rsidRDefault="00174EA3" w:rsidP="002A2957">
      <w:pPr>
        <w:pStyle w:val="ListParagraph"/>
        <w:numPr>
          <w:ilvl w:val="0"/>
          <w:numId w:val="2"/>
        </w:numPr>
        <w:tabs>
          <w:tab w:val="num" w:pos="360"/>
        </w:tabs>
        <w:jc w:val="both"/>
      </w:pPr>
      <w:r w:rsidRPr="007231B6">
        <w:t>Dilek ve temenniler</w:t>
      </w:r>
    </w:p>
    <w:p w:rsidR="00174EA3" w:rsidRPr="007231B6" w:rsidRDefault="00174EA3" w:rsidP="002A2957">
      <w:pPr>
        <w:tabs>
          <w:tab w:val="num" w:pos="360"/>
        </w:tabs>
        <w:ind w:left="360" w:hanging="360"/>
        <w:jc w:val="both"/>
      </w:pPr>
      <w:r w:rsidRPr="007231B6">
        <w:rPr>
          <w:b/>
        </w:rPr>
        <w:tab/>
      </w:r>
      <w:r w:rsidRPr="007231B6">
        <w:rPr>
          <w:b/>
        </w:rPr>
        <w:tab/>
        <w:t xml:space="preserve">   </w:t>
      </w:r>
    </w:p>
    <w:p w:rsidR="00174EA3" w:rsidRPr="007231B6" w:rsidRDefault="00174EA3" w:rsidP="002A2957">
      <w:pPr>
        <w:tabs>
          <w:tab w:val="num" w:pos="360"/>
        </w:tabs>
        <w:ind w:left="360" w:hanging="360"/>
        <w:jc w:val="both"/>
        <w:rPr>
          <w:b/>
        </w:rPr>
      </w:pPr>
      <w:r w:rsidRPr="007231B6">
        <w:rPr>
          <w:b/>
        </w:rPr>
        <w:tab/>
      </w:r>
      <w:r w:rsidRPr="007231B6">
        <w:rPr>
          <w:b/>
        </w:rPr>
        <w:tab/>
      </w:r>
    </w:p>
    <w:p w:rsidR="00174EA3" w:rsidRPr="007231B6" w:rsidRDefault="00174EA3" w:rsidP="002A2957">
      <w:pPr>
        <w:ind w:left="360"/>
        <w:jc w:val="both"/>
        <w:rPr>
          <w:b/>
          <w:u w:val="single"/>
        </w:rPr>
      </w:pPr>
    </w:p>
    <w:p w:rsidR="00174EA3" w:rsidRPr="007231B6" w:rsidRDefault="00174EA3" w:rsidP="007231B6">
      <w:pPr>
        <w:ind w:left="360" w:firstLine="345"/>
        <w:jc w:val="both"/>
        <w:rPr>
          <w:b/>
          <w:u w:val="single"/>
        </w:rPr>
      </w:pPr>
      <w:r w:rsidRPr="007231B6">
        <w:rPr>
          <w:b/>
          <w:u w:val="single"/>
        </w:rPr>
        <w:t>ALINAN KARARLAR</w:t>
      </w:r>
    </w:p>
    <w:p w:rsidR="00174EA3" w:rsidRPr="007231B6" w:rsidRDefault="00174EA3"/>
    <w:p w:rsidR="00174EA3" w:rsidRPr="007231B6" w:rsidRDefault="00174EA3" w:rsidP="00600A20">
      <w:pPr>
        <w:pStyle w:val="ListParagraph"/>
        <w:numPr>
          <w:ilvl w:val="0"/>
          <w:numId w:val="5"/>
        </w:numPr>
        <w:ind w:left="0" w:firstLine="705"/>
        <w:jc w:val="both"/>
      </w:pPr>
      <w:r w:rsidRPr="007231B6">
        <w:rPr>
          <w:b/>
          <w:u w:val="single"/>
        </w:rPr>
        <w:t>Açılış ve yoklama:</w:t>
      </w:r>
      <w:r>
        <w:t xml:space="preserve"> 09.03.2013 tarihinde 7/A sınıfında 15</w:t>
      </w:r>
      <w:r w:rsidRPr="007231B6">
        <w:t xml:space="preserve">.00’da Sınıf Rehber Öğretmeni </w:t>
      </w:r>
      <w:r>
        <w:t xml:space="preserve">………………… başkanlığında velilerin katılımı ve yeterli </w:t>
      </w:r>
      <w:r w:rsidRPr="007231B6">
        <w:t xml:space="preserve"> çoğunluğunun sağlanmasıyla toplantı başlamıştır.</w:t>
      </w:r>
    </w:p>
    <w:p w:rsidR="00174EA3" w:rsidRPr="007231B6" w:rsidRDefault="00174EA3" w:rsidP="00BE5E76">
      <w:pPr>
        <w:pStyle w:val="ListParagraph"/>
        <w:ind w:left="705"/>
        <w:jc w:val="both"/>
      </w:pPr>
    </w:p>
    <w:p w:rsidR="00174EA3" w:rsidRPr="007231B6" w:rsidRDefault="00174EA3" w:rsidP="00BE5E76">
      <w:pPr>
        <w:pStyle w:val="ListParagraph"/>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174EA3" w:rsidRPr="007231B6" w:rsidRDefault="00174EA3" w:rsidP="00BE5E76">
      <w:pPr>
        <w:pStyle w:val="ListParagraph"/>
        <w:rPr>
          <w:b/>
          <w:u w:val="single"/>
        </w:rPr>
      </w:pPr>
    </w:p>
    <w:p w:rsidR="00174EA3" w:rsidRPr="007231B6" w:rsidRDefault="00174EA3" w:rsidP="00600A20">
      <w:pPr>
        <w:pStyle w:val="ListParagraph"/>
        <w:numPr>
          <w:ilvl w:val="0"/>
          <w:numId w:val="5"/>
        </w:numPr>
        <w:ind w:left="0" w:firstLine="705"/>
        <w:jc w:val="both"/>
      </w:pPr>
      <w:r w:rsidRPr="007231B6">
        <w:rPr>
          <w:b/>
          <w:u w:val="single"/>
        </w:rPr>
        <w:t>SBS hakkında bilgilendirme:</w:t>
      </w:r>
      <w:r w:rsidRPr="007231B6">
        <w:t xml:space="preserve"> </w:t>
      </w:r>
      <w:r>
        <w:t>Sınıf</w:t>
      </w:r>
      <w:r w:rsidRPr="007231B6">
        <w:t xml:space="preserve"> Rehber Öğretmeni </w:t>
      </w:r>
      <w:r>
        <w:t>………………………</w:t>
      </w:r>
      <w:r w:rsidRPr="007231B6">
        <w:t xml:space="preserve"> tarafından değişen sınav sistemi hakkında bilgi verildi. </w:t>
      </w:r>
      <w:r>
        <w:t>Verimli ders çalışma yöntemleri ile ilgili sunum izletildi. Öncelikle velilere öğrencilerini iyi tanımaları ve etkili iletişim kurmalarının gerekliliği anlatıldı. Yapılmakta olan SBS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174EA3" w:rsidRPr="007231B6" w:rsidRDefault="00174EA3" w:rsidP="000B305F">
      <w:pPr>
        <w:pStyle w:val="ListParagraph"/>
      </w:pPr>
    </w:p>
    <w:p w:rsidR="00174EA3" w:rsidRPr="007231B6" w:rsidRDefault="00174EA3" w:rsidP="000B305F">
      <w:pPr>
        <w:pStyle w:val="ListParagraph"/>
        <w:numPr>
          <w:ilvl w:val="0"/>
          <w:numId w:val="5"/>
        </w:numPr>
        <w:ind w:left="0" w:firstLine="705"/>
        <w:jc w:val="both"/>
      </w:pPr>
      <w:r w:rsidRPr="007231B6">
        <w:rPr>
          <w:b/>
          <w:u w:val="single"/>
        </w:rPr>
        <w:t>Performans ve proje ödevlerinin yapılması, velilerin öğrencilerin ders sunumlarına katılımı:</w:t>
      </w:r>
      <w:r w:rsidRPr="007231B6">
        <w:t xml:space="preserve"> Performans 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174EA3" w:rsidRPr="007231B6" w:rsidRDefault="00174EA3" w:rsidP="000B305F">
      <w:pPr>
        <w:jc w:val="both"/>
      </w:pPr>
    </w:p>
    <w:p w:rsidR="00174EA3" w:rsidRPr="007231B6" w:rsidRDefault="00174EA3" w:rsidP="000B305F">
      <w:pPr>
        <w:jc w:val="both"/>
      </w:pPr>
      <w:r w:rsidRPr="007231B6">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rsidR="00174EA3" w:rsidRPr="007231B6" w:rsidRDefault="00174EA3" w:rsidP="000B305F">
      <w:pPr>
        <w:jc w:val="both"/>
      </w:pPr>
    </w:p>
    <w:p w:rsidR="00174EA3" w:rsidRPr="007231B6" w:rsidRDefault="00174EA3" w:rsidP="000B305F">
      <w:pPr>
        <w:jc w:val="both"/>
      </w:pPr>
      <w:r w:rsidRPr="007231B6">
        <w:tab/>
        <w:t>Bazı öğrencilerin hiçbir dersten performans ödevi teslim etmediklerini bununda notlarını ciddi anlamda etkilediği, zaten bu öğrencilerin yazılı yoklamalarda genellikle başarılı olamadıkları belirtildi.</w:t>
      </w:r>
    </w:p>
    <w:p w:rsidR="00174EA3" w:rsidRPr="007231B6" w:rsidRDefault="00174EA3" w:rsidP="000B305F">
      <w:pPr>
        <w:jc w:val="both"/>
      </w:pPr>
    </w:p>
    <w:p w:rsidR="00174EA3" w:rsidRPr="007231B6" w:rsidRDefault="00174EA3"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174EA3" w:rsidRPr="007231B6" w:rsidRDefault="00174EA3" w:rsidP="000B305F">
      <w:pPr>
        <w:jc w:val="both"/>
      </w:pPr>
    </w:p>
    <w:p w:rsidR="00174EA3" w:rsidRPr="007231B6" w:rsidRDefault="00174EA3" w:rsidP="000B305F">
      <w:pPr>
        <w:pStyle w:val="ListParagraph"/>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174EA3" w:rsidRPr="007231B6" w:rsidRDefault="00174EA3" w:rsidP="000B305F">
      <w:pPr>
        <w:jc w:val="both"/>
      </w:pPr>
    </w:p>
    <w:p w:rsidR="00174EA3" w:rsidRPr="007231B6" w:rsidRDefault="00174EA3" w:rsidP="000B305F">
      <w:pPr>
        <w:pStyle w:val="ListParagraph"/>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174EA3" w:rsidRPr="007231B6" w:rsidRDefault="00174EA3" w:rsidP="000B305F">
      <w:pPr>
        <w:pStyle w:val="ListParagraph"/>
      </w:pPr>
    </w:p>
    <w:p w:rsidR="00174EA3" w:rsidRPr="007231B6" w:rsidRDefault="00174EA3" w:rsidP="000B305F">
      <w:pPr>
        <w:pStyle w:val="ListParagraph"/>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rsidR="00174EA3" w:rsidRPr="007231B6" w:rsidRDefault="00174EA3" w:rsidP="000B305F">
      <w:pPr>
        <w:pStyle w:val="ListParagraph"/>
        <w:rPr>
          <w:b/>
          <w:u w:val="single"/>
        </w:rPr>
      </w:pPr>
    </w:p>
    <w:p w:rsidR="00174EA3" w:rsidRPr="007231B6" w:rsidRDefault="00174EA3" w:rsidP="000B305F">
      <w:pPr>
        <w:pStyle w:val="ListParagraph"/>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174EA3" w:rsidRDefault="00174EA3" w:rsidP="000B305F">
      <w:pPr>
        <w:pStyle w:val="ListParagraph"/>
      </w:pPr>
    </w:p>
    <w:p w:rsidR="00174EA3" w:rsidRDefault="00174EA3" w:rsidP="000B305F">
      <w:pPr>
        <w:pStyle w:val="ListParagraph"/>
      </w:pPr>
    </w:p>
    <w:p w:rsidR="00174EA3" w:rsidRPr="007231B6" w:rsidRDefault="00174EA3" w:rsidP="000B305F">
      <w:pPr>
        <w:pStyle w:val="ListParagraph"/>
      </w:pPr>
    </w:p>
    <w:p w:rsidR="00174EA3" w:rsidRPr="007231B6" w:rsidRDefault="00174EA3" w:rsidP="000B305F">
      <w:pPr>
        <w:pStyle w:val="ListParagraph"/>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174EA3" w:rsidRPr="007231B6" w:rsidRDefault="00174EA3" w:rsidP="00C5476B">
      <w:pPr>
        <w:pStyle w:val="ListParagraph"/>
      </w:pPr>
    </w:p>
    <w:p w:rsidR="00174EA3" w:rsidRPr="007231B6" w:rsidRDefault="00174EA3" w:rsidP="00C5476B">
      <w:pPr>
        <w:pStyle w:val="ListParagraph"/>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174EA3" w:rsidRPr="007231B6" w:rsidRDefault="00174EA3" w:rsidP="00E615E4">
      <w:pPr>
        <w:pStyle w:val="ListParagraph"/>
        <w:rPr>
          <w:b/>
          <w:u w:val="single"/>
        </w:rPr>
      </w:pPr>
    </w:p>
    <w:p w:rsidR="00174EA3" w:rsidRPr="007231B6" w:rsidRDefault="00174EA3" w:rsidP="00600A20">
      <w:pPr>
        <w:pStyle w:val="ListParagraph"/>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rsidR="00174EA3" w:rsidRPr="007231B6" w:rsidRDefault="00174EA3" w:rsidP="007231B6">
      <w:pPr>
        <w:pStyle w:val="ListParagraph"/>
        <w:rPr>
          <w:b/>
          <w:u w:val="single"/>
        </w:rPr>
      </w:pPr>
    </w:p>
    <w:p w:rsidR="00174EA3" w:rsidRDefault="00174EA3" w:rsidP="007231B6">
      <w:pPr>
        <w:pStyle w:val="ListParagraph"/>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174EA3" w:rsidRDefault="00174EA3" w:rsidP="00140751">
      <w:pPr>
        <w:pStyle w:val="ListParagraph"/>
      </w:pPr>
    </w:p>
    <w:p w:rsidR="00174EA3" w:rsidRDefault="00174EA3" w:rsidP="00140751">
      <w:pPr>
        <w:jc w:val="both"/>
      </w:pPr>
    </w:p>
    <w:p w:rsidR="00174EA3" w:rsidRDefault="00174EA3" w:rsidP="00140751">
      <w:pPr>
        <w:jc w:val="both"/>
      </w:pPr>
    </w:p>
    <w:p w:rsidR="00174EA3" w:rsidRDefault="00174EA3" w:rsidP="00140751">
      <w:pPr>
        <w:jc w:val="both"/>
      </w:pPr>
    </w:p>
    <w:p w:rsidR="00174EA3" w:rsidRDefault="00174EA3" w:rsidP="00140751">
      <w:pPr>
        <w:jc w:val="both"/>
      </w:pPr>
    </w:p>
    <w:p w:rsidR="00174EA3" w:rsidRDefault="00174EA3" w:rsidP="00140751">
      <w:pPr>
        <w:jc w:val="both"/>
      </w:pPr>
    </w:p>
    <w:p w:rsidR="00174EA3" w:rsidRDefault="00174EA3" w:rsidP="00600A20">
      <w:pPr>
        <w:jc w:val="both"/>
      </w:pPr>
      <w:r>
        <w:t xml:space="preserve">                                                                                                                   ……………………….</w:t>
      </w:r>
    </w:p>
    <w:p w:rsidR="00174EA3" w:rsidRPr="007231B6" w:rsidRDefault="00174EA3" w:rsidP="00140751">
      <w:pPr>
        <w:jc w:val="both"/>
      </w:pPr>
      <w:r>
        <w:t xml:space="preserve">                                                                                                          7-A Sınıfı Rehber Öğretmeni</w:t>
      </w:r>
    </w:p>
    <w:sectPr w:rsidR="00174EA3"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B305F"/>
    <w:rsid w:val="000E03FB"/>
    <w:rsid w:val="00140751"/>
    <w:rsid w:val="00174EA3"/>
    <w:rsid w:val="002446D2"/>
    <w:rsid w:val="002A2957"/>
    <w:rsid w:val="00482532"/>
    <w:rsid w:val="00486217"/>
    <w:rsid w:val="00517C46"/>
    <w:rsid w:val="00600A20"/>
    <w:rsid w:val="006F53C6"/>
    <w:rsid w:val="007231B6"/>
    <w:rsid w:val="009B0A76"/>
    <w:rsid w:val="009B4D05"/>
    <w:rsid w:val="00A81EB5"/>
    <w:rsid w:val="00BD147C"/>
    <w:rsid w:val="00BE5E76"/>
    <w:rsid w:val="00C5476B"/>
    <w:rsid w:val="00D920E7"/>
    <w:rsid w:val="00E615E4"/>
    <w:rsid w:val="00EB2BD0"/>
    <w:rsid w:val="00FB4A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2A2957"/>
    <w:pPr>
      <w:spacing w:before="100" w:beforeAutospacing="1" w:after="100" w:afterAutospacing="1"/>
    </w:pPr>
  </w:style>
  <w:style w:type="character" w:customStyle="1" w:styleId="BodyTextChar">
    <w:name w:val="Body Text Char"/>
    <w:basedOn w:val="DefaultParagraphFont"/>
    <w:link w:val="BodyText"/>
    <w:uiPriority w:val="99"/>
    <w:locked/>
    <w:rsid w:val="002A2957"/>
    <w:rPr>
      <w:rFonts w:ascii="Times New Roman" w:hAnsi="Times New Roman" w:cs="Times New Roman"/>
      <w:sz w:val="24"/>
      <w:szCs w:val="24"/>
      <w:lang w:eastAsia="tr-TR"/>
    </w:rPr>
  </w:style>
  <w:style w:type="character" w:styleId="Strong">
    <w:name w:val="Strong"/>
    <w:basedOn w:val="DefaultParagraphFont"/>
    <w:uiPriority w:val="99"/>
    <w:qFormat/>
    <w:rsid w:val="002A2957"/>
    <w:rPr>
      <w:rFonts w:cs="Times New Roman"/>
      <w:b/>
      <w:bCs/>
    </w:rPr>
  </w:style>
  <w:style w:type="paragraph" w:styleId="ListParagraph">
    <w:name w:val="List Paragraph"/>
    <w:basedOn w:val="Normal"/>
    <w:uiPriority w:val="99"/>
    <w:qFormat/>
    <w:rsid w:val="002A295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1348</Words>
  <Characters>7687</Characters>
  <Application>Microsoft Office Outlook</Application>
  <DocSecurity>0</DocSecurity>
  <Lines>0</Lines>
  <Paragraphs>0</Paragraphs>
  <ScaleCrop>false</ScaleCrop>
  <Manager>www.sorubak.com</Manager>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Kadir KURNAZ</dc:creator>
  <cp:keywords>www.sorubak.com</cp:keywords>
  <dc:description>www.sorubak.com</dc:description>
  <cp:lastModifiedBy>Ersin Kaynak</cp:lastModifiedBy>
  <cp:revision>3</cp:revision>
  <dcterms:created xsi:type="dcterms:W3CDTF">2010-03-15T20:21:00Z</dcterms:created>
  <dcterms:modified xsi:type="dcterms:W3CDTF">2013-02-04T07:53:00Z</dcterms:modified>
  <cp:category>www.sorubak.com</cp:category>
  <cp:contentType>www.sorubak.com</cp:contentType>
  <cp:contentStatus>www.sorubak.com</cp:contentStatus>
  <cp:version>www.sorubak.com</cp:version>
</cp:coreProperties>
</file>