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520" w:rsidRDefault="00474520" w:rsidP="00CB2969">
      <w:pPr>
        <w:pStyle w:val="NoSpacing"/>
        <w:rPr>
          <w:rFonts w:ascii="Comic Sans MS" w:hAnsi="Comic Sans MS"/>
          <w:b/>
          <w:sz w:val="24"/>
          <w:szCs w:val="24"/>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0;margin-top:.75pt;width:539.65pt;height:152.5pt;z-index:251658240;mso-position-horizontal:center">
            <v:textbox style="mso-fit-shape-to-text:t">
              <w:txbxContent>
                <w:p w:rsidR="00474520" w:rsidRPr="00CB2969" w:rsidRDefault="00474520" w:rsidP="00CB2969">
                  <w:pPr>
                    <w:pStyle w:val="NoSpacing"/>
                    <w:rPr>
                      <w:rFonts w:ascii="Comic Sans MS" w:hAnsi="Comic Sans MS"/>
                      <w:b/>
                      <w:sz w:val="24"/>
                      <w:szCs w:val="24"/>
                    </w:rPr>
                  </w:pPr>
                  <w:r w:rsidRPr="00CB2969">
                    <w:t xml:space="preserve">        </w:t>
                  </w:r>
                  <w:r>
                    <w:t xml:space="preserve">                                          </w:t>
                  </w:r>
                  <w:r w:rsidRPr="00CB2969">
                    <w:t xml:space="preserve"> </w:t>
                  </w:r>
                  <w:r w:rsidRPr="00CB2969">
                    <w:rPr>
                      <w:rFonts w:ascii="Comic Sans MS" w:hAnsi="Comic Sans MS"/>
                      <w:b/>
                      <w:sz w:val="24"/>
                      <w:szCs w:val="24"/>
                    </w:rPr>
                    <w:t>2012-2012 EĞİTİM-ÖĞRETİM YILI</w:t>
                  </w:r>
                </w:p>
                <w:p w:rsidR="00474520" w:rsidRDefault="00474520" w:rsidP="00CB2969">
                  <w:pPr>
                    <w:pStyle w:val="NoSpacing"/>
                    <w:rPr>
                      <w:rFonts w:ascii="Comic Sans MS" w:hAnsi="Comic Sans MS"/>
                      <w:b/>
                      <w:sz w:val="24"/>
                      <w:szCs w:val="24"/>
                    </w:rPr>
                  </w:pPr>
                  <w:r>
                    <w:rPr>
                      <w:rFonts w:ascii="Comic Sans MS" w:hAnsi="Comic Sans MS"/>
                      <w:b/>
                      <w:sz w:val="24"/>
                      <w:szCs w:val="24"/>
                    </w:rPr>
                    <w:t xml:space="preserve">         </w:t>
                  </w:r>
                  <w:r w:rsidRPr="00CB2969">
                    <w:rPr>
                      <w:rFonts w:ascii="Comic Sans MS" w:hAnsi="Comic Sans MS"/>
                      <w:b/>
                      <w:sz w:val="24"/>
                      <w:szCs w:val="24"/>
                    </w:rPr>
                    <w:t xml:space="preserve"> </w:t>
                  </w:r>
                  <w:r>
                    <w:rPr>
                      <w:rFonts w:ascii="Comic Sans MS" w:hAnsi="Comic Sans MS"/>
                      <w:b/>
                      <w:sz w:val="24"/>
                      <w:szCs w:val="24"/>
                    </w:rPr>
                    <w:t xml:space="preserve">    </w:t>
                  </w:r>
                  <w:r w:rsidRPr="00CB2969">
                    <w:rPr>
                      <w:rFonts w:ascii="Comic Sans MS" w:hAnsi="Comic Sans MS"/>
                      <w:b/>
                      <w:sz w:val="24"/>
                      <w:szCs w:val="24"/>
                    </w:rPr>
                    <w:t xml:space="preserve"> </w:t>
                  </w:r>
                  <w:r>
                    <w:rPr>
                      <w:rFonts w:ascii="Comic Sans MS" w:hAnsi="Comic Sans MS"/>
                      <w:b/>
                      <w:sz w:val="24"/>
                      <w:szCs w:val="24"/>
                    </w:rPr>
                    <w:t>TÜRKÇE DERSİ</w:t>
                  </w:r>
                  <w:r w:rsidRPr="00CB2969">
                    <w:rPr>
                      <w:rFonts w:ascii="Comic Sans MS" w:hAnsi="Comic Sans MS"/>
                      <w:b/>
                      <w:sz w:val="24"/>
                      <w:szCs w:val="24"/>
                    </w:rPr>
                    <w:t xml:space="preserve"> 6. SINIFLAR 1. DÖNEM 2. YAZILISI</w:t>
                  </w:r>
                </w:p>
                <w:p w:rsidR="00474520" w:rsidRDefault="00474520" w:rsidP="00CB2969">
                  <w:pPr>
                    <w:pStyle w:val="NoSpacing"/>
                    <w:rPr>
                      <w:rFonts w:ascii="Comic Sans MS" w:hAnsi="Comic Sans MS"/>
                      <w:b/>
                      <w:sz w:val="24"/>
                      <w:szCs w:val="24"/>
                    </w:rPr>
                  </w:pPr>
                  <w:r>
                    <w:rPr>
                      <w:rFonts w:ascii="Comic Sans MS" w:hAnsi="Comic Sans MS"/>
                      <w:b/>
                      <w:sz w:val="24"/>
                      <w:szCs w:val="24"/>
                    </w:rPr>
                    <w:t>AD:</w:t>
                  </w:r>
                </w:p>
                <w:p w:rsidR="00474520" w:rsidRDefault="00474520" w:rsidP="00CB2969">
                  <w:pPr>
                    <w:pStyle w:val="NoSpacing"/>
                    <w:rPr>
                      <w:rFonts w:ascii="Comic Sans MS" w:hAnsi="Comic Sans MS"/>
                      <w:b/>
                      <w:sz w:val="24"/>
                      <w:szCs w:val="24"/>
                    </w:rPr>
                  </w:pPr>
                  <w:r>
                    <w:rPr>
                      <w:rFonts w:ascii="Comic Sans MS" w:hAnsi="Comic Sans MS"/>
                      <w:b/>
                      <w:sz w:val="24"/>
                      <w:szCs w:val="24"/>
                    </w:rPr>
                    <w:t>SOYAD:</w:t>
                  </w:r>
                </w:p>
                <w:p w:rsidR="00474520" w:rsidRPr="00CB2969" w:rsidRDefault="00474520" w:rsidP="00CB2969">
                  <w:pPr>
                    <w:pStyle w:val="NoSpacing"/>
                    <w:rPr>
                      <w:rFonts w:ascii="Comic Sans MS" w:hAnsi="Comic Sans MS"/>
                      <w:b/>
                      <w:sz w:val="24"/>
                      <w:szCs w:val="24"/>
                    </w:rPr>
                  </w:pPr>
                  <w:r>
                    <w:rPr>
                      <w:rFonts w:ascii="Comic Sans MS" w:hAnsi="Comic Sans MS"/>
                      <w:b/>
                      <w:sz w:val="24"/>
                      <w:szCs w:val="24"/>
                    </w:rPr>
                    <w:t>SINIF/NO :</w:t>
                  </w:r>
                </w:p>
              </w:txbxContent>
            </v:textbox>
          </v:shape>
        </w:pict>
      </w:r>
      <w:r>
        <w:rPr>
          <w:rFonts w:ascii="Comic Sans MS" w:hAnsi="Comic Sans MS"/>
          <w:b/>
          <w:sz w:val="24"/>
          <w:szCs w:val="24"/>
        </w:rPr>
        <w:t xml:space="preserve">Dosya </w:t>
      </w:r>
      <w:r w:rsidRPr="00CB2969">
        <w:rPr>
          <w:rFonts w:ascii="Comic Sans MS" w:hAnsi="Comic Sans MS"/>
          <w:b/>
          <w:sz w:val="24"/>
          <w:szCs w:val="24"/>
        </w:rPr>
        <w:t xml:space="preserve">  </w:t>
      </w:r>
    </w:p>
    <w:p w:rsidR="00474520" w:rsidRPr="00CB2969" w:rsidRDefault="00474520" w:rsidP="00CB2969"/>
    <w:p w:rsidR="00474520" w:rsidRPr="00CB2969" w:rsidRDefault="00474520" w:rsidP="00CB2969"/>
    <w:p w:rsidR="00474520" w:rsidRPr="00CB2969" w:rsidRDefault="00474520" w:rsidP="00CB2969"/>
    <w:p w:rsidR="00474520" w:rsidRDefault="00474520" w:rsidP="00CB2969"/>
    <w:p w:rsidR="00474520" w:rsidRDefault="00474520" w:rsidP="00F35239">
      <w:pPr>
        <w:pStyle w:val="NoSpacing"/>
        <w:rPr>
          <w:rFonts w:ascii="Comic Sans MS" w:hAnsi="Comic Sans MS"/>
          <w:b/>
        </w:rPr>
      </w:pPr>
      <w:r w:rsidRPr="00F35239">
        <w:rPr>
          <w:rFonts w:ascii="Comic Sans MS" w:hAnsi="Comic Sans MS"/>
          <w:b/>
        </w:rPr>
        <w:t xml:space="preserve">                                    </w:t>
      </w:r>
      <w:r>
        <w:rPr>
          <w:rFonts w:ascii="Comic Sans MS" w:hAnsi="Comic Sans MS"/>
          <w:b/>
        </w:rPr>
        <w:t xml:space="preserve">     </w:t>
      </w:r>
      <w:r w:rsidRPr="00F35239">
        <w:rPr>
          <w:rFonts w:ascii="Comic Sans MS" w:hAnsi="Comic Sans MS"/>
          <w:b/>
        </w:rPr>
        <w:t>OKUMAK</w:t>
      </w:r>
    </w:p>
    <w:p w:rsidR="00474520" w:rsidRDefault="00474520" w:rsidP="00F35239">
      <w:pPr>
        <w:pStyle w:val="NoSpacing"/>
        <w:rPr>
          <w:rFonts w:ascii="Comic Sans MS" w:hAnsi="Comic Sans MS"/>
        </w:rPr>
      </w:pPr>
      <w:r>
        <w:rPr>
          <w:rFonts w:ascii="Comic Sans MS" w:hAnsi="Comic Sans MS"/>
          <w:b/>
        </w:rPr>
        <w:t xml:space="preserve"> </w:t>
      </w:r>
      <w:r>
        <w:rPr>
          <w:rFonts w:ascii="Comic Sans MS" w:hAnsi="Comic Sans MS"/>
        </w:rPr>
        <w:t xml:space="preserve">         Okumak bir ilaç gibidir. Bu öyle bir ilaçtır ki insana yaşamı sevdirir. İnsanın yaşamından tat almasını sağlar,düşüncelerini olgunlaştırır. Okunan her şey, düşünceyi besleyen, geliştiren ve çabuklaştıran bir kaynaktır. Okumak, insanın zihnini açar, onu düşünce hantallığından kurtarır. Okumak, insanın bilgi dağarcığını ve kelime hazinesini zenginleştirir.</w:t>
      </w:r>
    </w:p>
    <w:p w:rsidR="00474520" w:rsidRDefault="00474520" w:rsidP="00F35239">
      <w:pPr>
        <w:pStyle w:val="NoSpacing"/>
        <w:rPr>
          <w:rFonts w:ascii="Comic Sans MS" w:hAnsi="Comic Sans MS"/>
        </w:rPr>
      </w:pPr>
    </w:p>
    <w:p w:rsidR="00474520" w:rsidRDefault="00474520" w:rsidP="00F35239">
      <w:pPr>
        <w:pStyle w:val="NoSpacing"/>
        <w:rPr>
          <w:rFonts w:ascii="Comic Sans MS" w:hAnsi="Comic Sans MS"/>
          <w:b/>
        </w:rPr>
      </w:pPr>
      <w:r>
        <w:rPr>
          <w:rFonts w:ascii="Comic Sans MS" w:hAnsi="Comic Sans MS"/>
          <w:b/>
        </w:rPr>
        <w:t>1.Yukarıdaki parçanın konusu nedir? (5 p)</w:t>
      </w:r>
    </w:p>
    <w:p w:rsidR="00474520" w:rsidRDefault="00474520" w:rsidP="00F35239">
      <w:pPr>
        <w:pStyle w:val="NoSpacing"/>
        <w:rPr>
          <w:rFonts w:ascii="Comic Sans MS" w:hAnsi="Comic Sans MS"/>
          <w:b/>
        </w:rPr>
      </w:pPr>
    </w:p>
    <w:p w:rsidR="00474520" w:rsidRDefault="00474520" w:rsidP="00F35239">
      <w:pPr>
        <w:pStyle w:val="NoSpacing"/>
        <w:rPr>
          <w:rFonts w:ascii="Comic Sans MS" w:hAnsi="Comic Sans MS"/>
          <w:b/>
        </w:rPr>
      </w:pPr>
    </w:p>
    <w:p w:rsidR="00474520" w:rsidRDefault="00474520" w:rsidP="00F35239">
      <w:pPr>
        <w:pStyle w:val="NoSpacing"/>
        <w:rPr>
          <w:rFonts w:ascii="Comic Sans MS" w:hAnsi="Comic Sans MS"/>
          <w:b/>
        </w:rPr>
      </w:pPr>
      <w:r>
        <w:rPr>
          <w:rFonts w:ascii="Comic Sans MS" w:hAnsi="Comic Sans MS"/>
          <w:b/>
        </w:rPr>
        <w:t>2.Yukarıdaki parçanın ana fikri nedir? (5 p)</w:t>
      </w:r>
    </w:p>
    <w:p w:rsidR="00474520" w:rsidRDefault="00474520" w:rsidP="00F35239">
      <w:pPr>
        <w:pStyle w:val="NoSpacing"/>
        <w:rPr>
          <w:rFonts w:ascii="Comic Sans MS" w:hAnsi="Comic Sans MS"/>
          <w:b/>
        </w:rPr>
      </w:pPr>
    </w:p>
    <w:p w:rsidR="00474520" w:rsidRDefault="00474520" w:rsidP="00F35239">
      <w:pPr>
        <w:pStyle w:val="NoSpacing"/>
        <w:rPr>
          <w:rFonts w:ascii="Comic Sans MS" w:hAnsi="Comic Sans MS"/>
          <w:b/>
        </w:rPr>
      </w:pPr>
    </w:p>
    <w:p w:rsidR="00474520" w:rsidRDefault="00474520" w:rsidP="00F35239">
      <w:pPr>
        <w:pStyle w:val="NoSpacing"/>
        <w:rPr>
          <w:rFonts w:ascii="Comic Sans MS" w:hAnsi="Comic Sans MS"/>
          <w:b/>
        </w:rPr>
      </w:pPr>
      <w:r>
        <w:rPr>
          <w:rFonts w:ascii="Comic Sans MS" w:hAnsi="Comic Sans MS"/>
          <w:b/>
        </w:rPr>
        <w:t>3.Yukarıdaki paragrafta düşünceyi geliştirme yöntemlerinden hangisi kullanılmıştır? (5 p)</w:t>
      </w:r>
    </w:p>
    <w:p w:rsidR="00474520" w:rsidRDefault="00474520" w:rsidP="00F35239">
      <w:pPr>
        <w:pStyle w:val="NoSpacing"/>
        <w:rPr>
          <w:rFonts w:ascii="Comic Sans MS" w:hAnsi="Comic Sans MS"/>
          <w:b/>
        </w:rPr>
      </w:pPr>
    </w:p>
    <w:p w:rsidR="00474520" w:rsidRDefault="00474520" w:rsidP="00F35239">
      <w:pPr>
        <w:pStyle w:val="NoSpacing"/>
        <w:rPr>
          <w:rFonts w:ascii="Comic Sans MS" w:hAnsi="Comic Sans MS"/>
          <w:b/>
        </w:rPr>
      </w:pPr>
    </w:p>
    <w:p w:rsidR="00474520" w:rsidRDefault="00474520" w:rsidP="00F35239">
      <w:pPr>
        <w:pStyle w:val="NoSpacing"/>
        <w:rPr>
          <w:rFonts w:ascii="Comic Sans MS" w:hAnsi="Comic Sans MS"/>
          <w:b/>
        </w:rPr>
      </w:pPr>
      <w:r>
        <w:rPr>
          <w:rFonts w:ascii="Comic Sans MS" w:hAnsi="Comic Sans MS"/>
          <w:b/>
        </w:rPr>
        <w:t>4.Yukarıdaki paragrafta anlatım tekniklerinden hangisi kullanılmıştır? (5 p)</w:t>
      </w:r>
    </w:p>
    <w:p w:rsidR="00474520" w:rsidRDefault="00474520" w:rsidP="00F35239">
      <w:pPr>
        <w:pStyle w:val="NoSpacing"/>
        <w:rPr>
          <w:rFonts w:ascii="Comic Sans MS" w:hAnsi="Comic Sans MS"/>
          <w:b/>
        </w:rPr>
      </w:pPr>
    </w:p>
    <w:p w:rsidR="00474520" w:rsidRDefault="00474520" w:rsidP="00F35239">
      <w:pPr>
        <w:pStyle w:val="NoSpacing"/>
        <w:rPr>
          <w:rFonts w:ascii="Comic Sans MS" w:hAnsi="Comic Sans MS"/>
          <w:b/>
        </w:rPr>
      </w:pPr>
    </w:p>
    <w:p w:rsidR="00474520" w:rsidRDefault="00474520" w:rsidP="00F35239">
      <w:pPr>
        <w:pStyle w:val="NoSpacing"/>
        <w:rPr>
          <w:rFonts w:ascii="Comic Sans MS" w:hAnsi="Comic Sans MS"/>
          <w:b/>
        </w:rPr>
      </w:pPr>
      <w:r>
        <w:rPr>
          <w:rFonts w:ascii="Comic Sans MS" w:hAnsi="Comic Sans MS"/>
          <w:b/>
        </w:rPr>
        <w:t>5.Aşağıdaki cümlelerin anlatım özelliklerini belirtiniz. (10 p)</w:t>
      </w:r>
    </w:p>
    <w:p w:rsidR="00474520" w:rsidRDefault="00474520" w:rsidP="00F35239">
      <w:pPr>
        <w:pStyle w:val="NoSpacing"/>
        <w:rPr>
          <w:rFonts w:ascii="Comic Sans MS" w:hAnsi="Comic Sans MS"/>
        </w:rPr>
      </w:pPr>
      <w:r>
        <w:rPr>
          <w:rFonts w:ascii="Comic Sans MS" w:hAnsi="Comic Sans MS"/>
          <w:b/>
        </w:rPr>
        <w:t>ÖRNEK:</w:t>
      </w:r>
      <w:r>
        <w:rPr>
          <w:rFonts w:ascii="Comic Sans MS" w:hAnsi="Comic Sans MS"/>
        </w:rPr>
        <w:t xml:space="preserve"> Ödevin çok güzel olmuş. (beğeni)</w:t>
      </w:r>
    </w:p>
    <w:p w:rsidR="00474520" w:rsidRDefault="00474520" w:rsidP="00F35239">
      <w:pPr>
        <w:pStyle w:val="NoSpacing"/>
        <w:rPr>
          <w:rFonts w:ascii="Comic Sans MS" w:hAnsi="Comic Sans MS"/>
        </w:rPr>
      </w:pPr>
    </w:p>
    <w:p w:rsidR="00474520" w:rsidRDefault="00474520" w:rsidP="00F638AF">
      <w:pPr>
        <w:pStyle w:val="NoSpacing"/>
        <w:rPr>
          <w:rFonts w:ascii="Comic Sans MS" w:hAnsi="Comic Sans MS"/>
        </w:rPr>
      </w:pPr>
      <w:r>
        <w:rPr>
          <w:rFonts w:ascii="Comic Sans MS" w:hAnsi="Comic Sans MS"/>
        </w:rPr>
        <w:t>Ne yaparsanız yapın o tip insanlar başarılı olamaz. (…………………………)</w:t>
      </w:r>
    </w:p>
    <w:p w:rsidR="00474520" w:rsidRDefault="00474520" w:rsidP="00F638AF">
      <w:pPr>
        <w:pStyle w:val="NoSpacing"/>
        <w:rPr>
          <w:rFonts w:ascii="Comic Sans MS" w:hAnsi="Comic Sans MS"/>
        </w:rPr>
      </w:pPr>
      <w:r>
        <w:rPr>
          <w:rFonts w:ascii="Comic Sans MS" w:hAnsi="Comic Sans MS"/>
        </w:rPr>
        <w:t>Herkesin partiye geleceğini düşünmüştüm. (……………………………)</w:t>
      </w:r>
    </w:p>
    <w:p w:rsidR="00474520" w:rsidRDefault="00474520" w:rsidP="00F638AF">
      <w:pPr>
        <w:pStyle w:val="NoSpacing"/>
        <w:rPr>
          <w:rFonts w:ascii="Comic Sans MS" w:hAnsi="Comic Sans MS"/>
        </w:rPr>
      </w:pPr>
      <w:r>
        <w:rPr>
          <w:rFonts w:ascii="Comic Sans MS" w:hAnsi="Comic Sans MS"/>
        </w:rPr>
        <w:t>Tut ki kardeşinle kavga ettin. (……………………………)</w:t>
      </w:r>
    </w:p>
    <w:p w:rsidR="00474520" w:rsidRDefault="00474520" w:rsidP="00F638AF">
      <w:pPr>
        <w:pStyle w:val="NoSpacing"/>
        <w:rPr>
          <w:rFonts w:ascii="Comic Sans MS" w:hAnsi="Comic Sans MS"/>
        </w:rPr>
      </w:pPr>
      <w:r>
        <w:rPr>
          <w:rFonts w:ascii="Comic Sans MS" w:hAnsi="Comic Sans MS"/>
        </w:rPr>
        <w:t>Ödevin çok güzel olmuş. (………………………)</w:t>
      </w:r>
    </w:p>
    <w:p w:rsidR="00474520" w:rsidRDefault="00474520" w:rsidP="00F638AF">
      <w:pPr>
        <w:pStyle w:val="NoSpacing"/>
        <w:rPr>
          <w:rFonts w:ascii="Comic Sans MS" w:hAnsi="Comic Sans MS"/>
        </w:rPr>
      </w:pPr>
      <w:r>
        <w:rPr>
          <w:rFonts w:ascii="Comic Sans MS" w:hAnsi="Comic Sans MS"/>
        </w:rPr>
        <w:t>Bu saate kadar çoktan evde olmalıydı. (…………………………)</w:t>
      </w:r>
    </w:p>
    <w:p w:rsidR="00474520" w:rsidRDefault="00474520" w:rsidP="00F638AF">
      <w:pPr>
        <w:pStyle w:val="NoSpacing"/>
        <w:rPr>
          <w:rFonts w:ascii="Comic Sans MS" w:hAnsi="Comic Sans MS"/>
        </w:rPr>
      </w:pPr>
    </w:p>
    <w:p w:rsidR="00474520" w:rsidRDefault="00474520" w:rsidP="00F638AF">
      <w:pPr>
        <w:pStyle w:val="NoSpacing"/>
        <w:rPr>
          <w:rFonts w:ascii="Comic Sans MS" w:hAnsi="Comic Sans MS"/>
          <w:b/>
        </w:rPr>
      </w:pPr>
      <w:r>
        <w:rPr>
          <w:rFonts w:ascii="Comic Sans MS" w:hAnsi="Comic Sans MS"/>
          <w:b/>
        </w:rPr>
        <w:t>6.Aşağıdaki cümlelerin taşıdığı anlam ilişkisini belirtin. (10 p)</w:t>
      </w:r>
    </w:p>
    <w:p w:rsidR="00474520" w:rsidRDefault="00474520" w:rsidP="00F638AF">
      <w:pPr>
        <w:pStyle w:val="NoSpacing"/>
        <w:rPr>
          <w:rFonts w:ascii="Comic Sans MS" w:hAnsi="Comic Sans MS"/>
        </w:rPr>
      </w:pPr>
      <w:r>
        <w:rPr>
          <w:rFonts w:ascii="Comic Sans MS" w:hAnsi="Comic Sans MS"/>
          <w:b/>
        </w:rPr>
        <w:t xml:space="preserve">ÖRNEK: </w:t>
      </w:r>
      <w:r>
        <w:rPr>
          <w:rFonts w:ascii="Comic Sans MS" w:hAnsi="Comic Sans MS"/>
        </w:rPr>
        <w:t>Seni bulmak için dışarı çıktı. (amaç-sonuç)</w:t>
      </w:r>
    </w:p>
    <w:p w:rsidR="00474520" w:rsidRDefault="00474520" w:rsidP="00F638AF">
      <w:pPr>
        <w:pStyle w:val="NoSpacing"/>
        <w:rPr>
          <w:rFonts w:ascii="Comic Sans MS" w:hAnsi="Comic Sans MS"/>
        </w:rPr>
      </w:pPr>
    </w:p>
    <w:p w:rsidR="00474520" w:rsidRDefault="00474520" w:rsidP="00F638AF">
      <w:pPr>
        <w:pStyle w:val="NoSpacing"/>
        <w:rPr>
          <w:rFonts w:ascii="Comic Sans MS" w:hAnsi="Comic Sans MS"/>
        </w:rPr>
      </w:pPr>
      <w:r>
        <w:rPr>
          <w:rFonts w:ascii="Comic Sans MS" w:hAnsi="Comic Sans MS"/>
        </w:rPr>
        <w:t>Üzülme diye sana olayları anlatmadık. (………………………………………)</w:t>
      </w:r>
    </w:p>
    <w:p w:rsidR="00474520" w:rsidRDefault="00474520" w:rsidP="00F638AF">
      <w:pPr>
        <w:pStyle w:val="NoSpacing"/>
        <w:rPr>
          <w:rFonts w:ascii="Comic Sans MS" w:hAnsi="Comic Sans MS"/>
        </w:rPr>
      </w:pPr>
      <w:r>
        <w:rPr>
          <w:rFonts w:ascii="Comic Sans MS" w:hAnsi="Comic Sans MS"/>
        </w:rPr>
        <w:t>Çok yürüdüğünden ayakları ağrıyormuş. (………………………………………)</w:t>
      </w:r>
    </w:p>
    <w:p w:rsidR="00474520" w:rsidRDefault="00474520" w:rsidP="00F638AF">
      <w:pPr>
        <w:pStyle w:val="NoSpacing"/>
        <w:rPr>
          <w:rFonts w:ascii="Comic Sans MS" w:hAnsi="Comic Sans MS"/>
        </w:rPr>
      </w:pPr>
      <w:r>
        <w:rPr>
          <w:rFonts w:ascii="Comic Sans MS" w:hAnsi="Comic Sans MS"/>
        </w:rPr>
        <w:t>Erken kalkarsan onunla gidebilirsin. (……………………………………)</w:t>
      </w:r>
    </w:p>
    <w:p w:rsidR="00474520" w:rsidRDefault="00474520" w:rsidP="00F638AF">
      <w:pPr>
        <w:pStyle w:val="NoSpacing"/>
        <w:rPr>
          <w:rFonts w:ascii="Comic Sans MS" w:hAnsi="Comic Sans MS"/>
        </w:rPr>
      </w:pPr>
      <w:r>
        <w:rPr>
          <w:rFonts w:ascii="Comic Sans MS" w:hAnsi="Comic Sans MS"/>
        </w:rPr>
        <w:t>Sınava çalışmak için Elifler’e gitti. (……………………………………)</w:t>
      </w:r>
    </w:p>
    <w:p w:rsidR="00474520" w:rsidRDefault="00474520" w:rsidP="00F638AF">
      <w:pPr>
        <w:pStyle w:val="NoSpacing"/>
        <w:rPr>
          <w:rFonts w:ascii="Comic Sans MS" w:hAnsi="Comic Sans MS"/>
        </w:rPr>
      </w:pPr>
      <w:r>
        <w:rPr>
          <w:rFonts w:ascii="Comic Sans MS" w:hAnsi="Comic Sans MS"/>
        </w:rPr>
        <w:t>Sıkıldığından kalkmak istedi. (………………………………………)</w:t>
      </w:r>
    </w:p>
    <w:p w:rsidR="00474520" w:rsidRDefault="00474520" w:rsidP="00F638AF">
      <w:pPr>
        <w:pStyle w:val="NoSpacing"/>
        <w:rPr>
          <w:rFonts w:ascii="Comic Sans MS" w:hAnsi="Comic Sans MS"/>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r>
        <w:rPr>
          <w:rFonts w:ascii="Comic Sans MS" w:hAnsi="Comic Sans MS"/>
          <w:b/>
        </w:rPr>
        <w:t>7.Aşağıda altı çizili kelimede bulunan ses olayını yazınız. (10 p)</w:t>
      </w:r>
    </w:p>
    <w:p w:rsidR="00474520" w:rsidRDefault="00474520" w:rsidP="00F638AF">
      <w:pPr>
        <w:pStyle w:val="NoSpacing"/>
        <w:rPr>
          <w:rFonts w:ascii="Comic Sans MS" w:hAnsi="Comic Sans MS"/>
        </w:rPr>
      </w:pPr>
      <w:r>
        <w:rPr>
          <w:rFonts w:ascii="Comic Sans MS" w:hAnsi="Comic Sans MS"/>
          <w:b/>
        </w:rPr>
        <w:t xml:space="preserve">ÖRNEK: </w:t>
      </w:r>
      <w:r>
        <w:rPr>
          <w:rFonts w:ascii="Comic Sans MS" w:hAnsi="Comic Sans MS"/>
        </w:rPr>
        <w:t xml:space="preserve">Sabah bizimle </w:t>
      </w:r>
      <w:r>
        <w:rPr>
          <w:rFonts w:ascii="Comic Sans MS" w:hAnsi="Comic Sans MS"/>
          <w:u w:val="single"/>
        </w:rPr>
        <w:t>görüştü.</w:t>
      </w:r>
      <w:r>
        <w:rPr>
          <w:rFonts w:ascii="Comic Sans MS" w:hAnsi="Comic Sans MS"/>
        </w:rPr>
        <w:t xml:space="preserve">  (ünsüz benzeşmesi)</w:t>
      </w:r>
    </w:p>
    <w:p w:rsidR="00474520" w:rsidRDefault="00474520" w:rsidP="00F638AF">
      <w:pPr>
        <w:pStyle w:val="NoSpacing"/>
        <w:rPr>
          <w:rFonts w:ascii="Comic Sans MS" w:hAnsi="Comic Sans MS"/>
        </w:rPr>
      </w:pPr>
    </w:p>
    <w:p w:rsidR="00474520" w:rsidRPr="00A46437" w:rsidRDefault="00474520" w:rsidP="00F638AF">
      <w:pPr>
        <w:pStyle w:val="NoSpacing"/>
        <w:rPr>
          <w:rFonts w:ascii="Comic Sans MS" w:hAnsi="Comic Sans MS"/>
        </w:rPr>
      </w:pPr>
      <w:r>
        <w:rPr>
          <w:rFonts w:ascii="Comic Sans MS" w:hAnsi="Comic Sans MS"/>
        </w:rPr>
        <w:t xml:space="preserve">Bu derneğe </w:t>
      </w:r>
      <w:r>
        <w:rPr>
          <w:rFonts w:ascii="Comic Sans MS" w:hAnsi="Comic Sans MS"/>
          <w:u w:val="single"/>
        </w:rPr>
        <w:t>kaydoldum.</w:t>
      </w:r>
      <w:r>
        <w:rPr>
          <w:rFonts w:ascii="Comic Sans MS" w:hAnsi="Comic Sans MS"/>
        </w:rPr>
        <w:t xml:space="preserve"> (……………………………………)</w:t>
      </w:r>
    </w:p>
    <w:p w:rsidR="00474520" w:rsidRDefault="00474520" w:rsidP="00F638AF">
      <w:pPr>
        <w:pStyle w:val="NoSpacing"/>
        <w:rPr>
          <w:rFonts w:ascii="Comic Sans MS" w:hAnsi="Comic Sans MS"/>
        </w:rPr>
      </w:pPr>
      <w:r>
        <w:rPr>
          <w:rFonts w:ascii="Comic Sans MS" w:hAnsi="Comic Sans MS"/>
        </w:rPr>
        <w:t xml:space="preserve">Aşağıda seni </w:t>
      </w:r>
      <w:r>
        <w:rPr>
          <w:rFonts w:ascii="Comic Sans MS" w:hAnsi="Comic Sans MS"/>
          <w:u w:val="single"/>
        </w:rPr>
        <w:t>bekliyorum.</w:t>
      </w:r>
      <w:r>
        <w:rPr>
          <w:rFonts w:ascii="Comic Sans MS" w:hAnsi="Comic Sans MS"/>
        </w:rPr>
        <w:t xml:space="preserve"> (…………………………………)</w:t>
      </w:r>
    </w:p>
    <w:p w:rsidR="00474520" w:rsidRDefault="00474520" w:rsidP="00F638AF">
      <w:pPr>
        <w:pStyle w:val="NoSpacing"/>
        <w:rPr>
          <w:rFonts w:ascii="Comic Sans MS" w:hAnsi="Comic Sans MS"/>
        </w:rPr>
      </w:pPr>
      <w:r>
        <w:rPr>
          <w:rFonts w:ascii="Comic Sans MS" w:hAnsi="Comic Sans MS"/>
          <w:u w:val="single"/>
        </w:rPr>
        <w:t>Burnuna</w:t>
      </w:r>
      <w:r>
        <w:rPr>
          <w:rFonts w:ascii="Comic Sans MS" w:hAnsi="Comic Sans MS"/>
        </w:rPr>
        <w:t xml:space="preserve"> top geldi. (…………………………………)</w:t>
      </w:r>
    </w:p>
    <w:p w:rsidR="00474520" w:rsidRDefault="00474520" w:rsidP="00F638AF">
      <w:pPr>
        <w:pStyle w:val="NoSpacing"/>
        <w:rPr>
          <w:rFonts w:ascii="Comic Sans MS" w:hAnsi="Comic Sans MS"/>
        </w:rPr>
      </w:pPr>
      <w:r>
        <w:rPr>
          <w:rFonts w:ascii="Comic Sans MS" w:hAnsi="Comic Sans MS"/>
          <w:u w:val="single"/>
        </w:rPr>
        <w:t>Bahçeye</w:t>
      </w:r>
      <w:r>
        <w:rPr>
          <w:rFonts w:ascii="Comic Sans MS" w:hAnsi="Comic Sans MS"/>
        </w:rPr>
        <w:t xml:space="preserve"> birlikte çıkalım. (…………………………………)</w:t>
      </w:r>
    </w:p>
    <w:p w:rsidR="00474520" w:rsidRDefault="00474520" w:rsidP="00F638AF">
      <w:pPr>
        <w:pStyle w:val="NoSpacing"/>
        <w:rPr>
          <w:rFonts w:ascii="Comic Sans MS" w:hAnsi="Comic Sans MS"/>
        </w:rPr>
      </w:pPr>
      <w:r>
        <w:rPr>
          <w:rFonts w:ascii="Comic Sans MS" w:hAnsi="Comic Sans MS"/>
        </w:rPr>
        <w:t xml:space="preserve">Sırf ona acıdığım için </w:t>
      </w:r>
      <w:r>
        <w:rPr>
          <w:rFonts w:ascii="Comic Sans MS" w:hAnsi="Comic Sans MS"/>
          <w:u w:val="single"/>
        </w:rPr>
        <w:t>affettim.</w:t>
      </w:r>
      <w:r>
        <w:rPr>
          <w:rFonts w:ascii="Comic Sans MS" w:hAnsi="Comic Sans MS"/>
        </w:rPr>
        <w:t xml:space="preserve"> (………………………………)</w:t>
      </w:r>
    </w:p>
    <w:p w:rsidR="00474520" w:rsidRDefault="00474520" w:rsidP="00F638AF">
      <w:pPr>
        <w:pStyle w:val="NoSpacing"/>
        <w:rPr>
          <w:rFonts w:ascii="Comic Sans MS" w:hAnsi="Comic Sans MS"/>
        </w:rPr>
      </w:pPr>
    </w:p>
    <w:p w:rsidR="00474520" w:rsidRDefault="00474520" w:rsidP="00F638AF">
      <w:pPr>
        <w:pStyle w:val="NoSpacing"/>
        <w:rPr>
          <w:rFonts w:ascii="Comic Sans MS" w:hAnsi="Comic Sans MS"/>
          <w:b/>
        </w:rPr>
      </w:pPr>
      <w:r>
        <w:rPr>
          <w:rFonts w:ascii="Comic Sans MS" w:hAnsi="Comic Sans MS"/>
          <w:b/>
        </w:rPr>
        <w:t>8.Aşağıdaki cümlelerde altı çizili olan tamlamalarının türünü yazınız. (10 p)</w:t>
      </w:r>
    </w:p>
    <w:p w:rsidR="00474520" w:rsidRDefault="00474520" w:rsidP="00F638AF">
      <w:pPr>
        <w:pStyle w:val="NoSpacing"/>
        <w:rPr>
          <w:rFonts w:ascii="Comic Sans MS" w:hAnsi="Comic Sans MS"/>
        </w:rPr>
      </w:pPr>
      <w:r>
        <w:rPr>
          <w:rFonts w:ascii="Comic Sans MS" w:hAnsi="Comic Sans MS"/>
          <w:b/>
        </w:rPr>
        <w:t xml:space="preserve">ÖRNEK: </w:t>
      </w:r>
      <w:r>
        <w:rPr>
          <w:rFonts w:ascii="Comic Sans MS" w:hAnsi="Comic Sans MS"/>
          <w:u w:val="single"/>
        </w:rPr>
        <w:t xml:space="preserve">Kızın saçı </w:t>
      </w:r>
      <w:r>
        <w:rPr>
          <w:rFonts w:ascii="Comic Sans MS" w:hAnsi="Comic Sans MS"/>
        </w:rPr>
        <w:t>çok uzundu. (belirtili isim tamlaması)</w:t>
      </w:r>
    </w:p>
    <w:p w:rsidR="00474520" w:rsidRDefault="00474520" w:rsidP="00F638AF">
      <w:pPr>
        <w:pStyle w:val="NoSpacing"/>
        <w:rPr>
          <w:rFonts w:ascii="Comic Sans MS" w:hAnsi="Comic Sans MS"/>
        </w:rPr>
      </w:pPr>
    </w:p>
    <w:p w:rsidR="00474520" w:rsidRDefault="00474520" w:rsidP="00F638AF">
      <w:pPr>
        <w:pStyle w:val="NoSpacing"/>
        <w:rPr>
          <w:rFonts w:ascii="Comic Sans MS" w:hAnsi="Comic Sans MS"/>
        </w:rPr>
      </w:pPr>
      <w:r>
        <w:rPr>
          <w:rFonts w:ascii="Comic Sans MS" w:hAnsi="Comic Sans MS"/>
          <w:u w:val="single"/>
        </w:rPr>
        <w:t>Türkçe dersi</w:t>
      </w:r>
      <w:r>
        <w:rPr>
          <w:rFonts w:ascii="Comic Sans MS" w:hAnsi="Comic Sans MS"/>
        </w:rPr>
        <w:t xml:space="preserve"> çok eğlenceli. (…………………………………)</w:t>
      </w:r>
    </w:p>
    <w:p w:rsidR="00474520" w:rsidRDefault="00474520" w:rsidP="00F638AF">
      <w:pPr>
        <w:pStyle w:val="NoSpacing"/>
        <w:rPr>
          <w:rFonts w:ascii="Comic Sans MS" w:hAnsi="Comic Sans MS"/>
        </w:rPr>
      </w:pPr>
      <w:r>
        <w:rPr>
          <w:rFonts w:ascii="Comic Sans MS" w:hAnsi="Comic Sans MS"/>
        </w:rPr>
        <w:t xml:space="preserve">Herhalde </w:t>
      </w:r>
      <w:r>
        <w:rPr>
          <w:rFonts w:ascii="Comic Sans MS" w:hAnsi="Comic Sans MS"/>
          <w:u w:val="single"/>
        </w:rPr>
        <w:t xml:space="preserve"> araştırmanın sonucu</w:t>
      </w:r>
      <w:r>
        <w:rPr>
          <w:rFonts w:ascii="Comic Sans MS" w:hAnsi="Comic Sans MS"/>
        </w:rPr>
        <w:t xml:space="preserve"> açıklandı. (………………………………)</w:t>
      </w:r>
    </w:p>
    <w:p w:rsidR="00474520" w:rsidRDefault="00474520" w:rsidP="00F638AF">
      <w:pPr>
        <w:pStyle w:val="NoSpacing"/>
        <w:rPr>
          <w:rFonts w:ascii="Comic Sans MS" w:hAnsi="Comic Sans MS"/>
        </w:rPr>
      </w:pPr>
      <w:r>
        <w:rPr>
          <w:rFonts w:ascii="Comic Sans MS" w:hAnsi="Comic Sans MS"/>
          <w:u w:val="single"/>
        </w:rPr>
        <w:t>Şeker kavanozunun kapağı</w:t>
      </w:r>
      <w:r>
        <w:rPr>
          <w:rFonts w:ascii="Comic Sans MS" w:hAnsi="Comic Sans MS"/>
        </w:rPr>
        <w:t xml:space="preserve"> açılmıyor. (………………………………………………………………)</w:t>
      </w:r>
    </w:p>
    <w:p w:rsidR="00474520" w:rsidRDefault="00474520" w:rsidP="00F638AF">
      <w:pPr>
        <w:pStyle w:val="NoSpacing"/>
        <w:rPr>
          <w:rFonts w:ascii="Comic Sans MS" w:hAnsi="Comic Sans MS"/>
        </w:rPr>
      </w:pPr>
      <w:r>
        <w:rPr>
          <w:rFonts w:ascii="Comic Sans MS" w:hAnsi="Comic Sans MS"/>
          <w:u w:val="single"/>
        </w:rPr>
        <w:t>Genç biri</w:t>
      </w:r>
      <w:r>
        <w:rPr>
          <w:rFonts w:ascii="Comic Sans MS" w:hAnsi="Comic Sans MS"/>
        </w:rPr>
        <w:t xml:space="preserve"> bu dolabı rahatlıkla taşır. (…………………………)</w:t>
      </w:r>
    </w:p>
    <w:p w:rsidR="00474520" w:rsidRDefault="00474520" w:rsidP="00F638AF">
      <w:pPr>
        <w:pStyle w:val="NoSpacing"/>
        <w:rPr>
          <w:rFonts w:ascii="Comic Sans MS" w:hAnsi="Comic Sans MS"/>
        </w:rPr>
      </w:pPr>
      <w:r>
        <w:rPr>
          <w:rFonts w:ascii="Comic Sans MS" w:hAnsi="Comic Sans MS"/>
        </w:rPr>
        <w:t xml:space="preserve">Bugün </w:t>
      </w:r>
      <w:r>
        <w:rPr>
          <w:rFonts w:ascii="Comic Sans MS" w:hAnsi="Comic Sans MS"/>
          <w:u w:val="single"/>
        </w:rPr>
        <w:t>biber dolması</w:t>
      </w:r>
      <w:r>
        <w:rPr>
          <w:rFonts w:ascii="Comic Sans MS" w:hAnsi="Comic Sans MS"/>
        </w:rPr>
        <w:t xml:space="preserve"> yapalım. (………………………………)</w:t>
      </w:r>
    </w:p>
    <w:p w:rsidR="00474520" w:rsidRDefault="00474520" w:rsidP="00F638AF">
      <w:pPr>
        <w:pStyle w:val="NoSpacing"/>
        <w:rPr>
          <w:rFonts w:ascii="Comic Sans MS" w:hAnsi="Comic Sans MS"/>
        </w:rPr>
      </w:pPr>
    </w:p>
    <w:p w:rsidR="00474520" w:rsidRDefault="00474520" w:rsidP="00F638AF">
      <w:pPr>
        <w:pStyle w:val="NoSpacing"/>
        <w:rPr>
          <w:rFonts w:ascii="Comic Sans MS" w:hAnsi="Comic Sans MS"/>
          <w:b/>
        </w:rPr>
      </w:pPr>
      <w:r>
        <w:rPr>
          <w:rFonts w:ascii="Comic Sans MS" w:hAnsi="Comic Sans MS"/>
          <w:b/>
        </w:rPr>
        <w:t>9.Aşağıdaki kelimeleri köklerine ve eklerine ayırınız. (10 p)</w:t>
      </w:r>
    </w:p>
    <w:p w:rsidR="00474520" w:rsidRDefault="00474520" w:rsidP="00F638AF">
      <w:pPr>
        <w:pStyle w:val="NoSpacing"/>
        <w:rPr>
          <w:rFonts w:ascii="Comic Sans MS" w:hAnsi="Comic Sans MS"/>
        </w:rPr>
      </w:pPr>
      <w:r>
        <w:rPr>
          <w:noProof/>
          <w:lang w:eastAsia="tr-TR"/>
        </w:rPr>
        <w:pict>
          <v:shapetype id="_x0000_t32" coordsize="21600,21600" o:spt="32" o:oned="t" path="m,l21600,21600e" filled="f">
            <v:path arrowok="t" fillok="f" o:connecttype="none"/>
            <o:lock v:ext="edit" shapetype="t"/>
          </v:shapetype>
          <v:shape id="_x0000_s1027" type="#_x0000_t32" style="position:absolute;margin-left:1in;margin-top:9pt;width:21.75pt;height:0;z-index:251659264" o:connectortype="straight">
            <v:stroke endarrow="block"/>
          </v:shape>
        </w:pict>
      </w:r>
      <w:r>
        <w:rPr>
          <w:rFonts w:ascii="Comic Sans MS" w:hAnsi="Comic Sans MS"/>
          <w:b/>
        </w:rPr>
        <w:t xml:space="preserve">ÖRNEK: </w:t>
      </w:r>
      <w:r>
        <w:rPr>
          <w:rFonts w:ascii="Comic Sans MS" w:hAnsi="Comic Sans MS"/>
        </w:rPr>
        <w:t xml:space="preserve">acılı         acı + lı </w:t>
      </w:r>
    </w:p>
    <w:p w:rsidR="00474520" w:rsidRDefault="00474520" w:rsidP="00F638AF">
      <w:pPr>
        <w:pStyle w:val="NoSpacing"/>
        <w:rPr>
          <w:rFonts w:ascii="Comic Sans MS" w:hAnsi="Comic Sans MS"/>
        </w:rPr>
      </w:pPr>
    </w:p>
    <w:p w:rsidR="00474520" w:rsidRDefault="00474520" w:rsidP="00F638AF">
      <w:pPr>
        <w:pStyle w:val="NoSpacing"/>
        <w:rPr>
          <w:rFonts w:ascii="Comic Sans MS" w:hAnsi="Comic Sans MS"/>
        </w:rPr>
      </w:pPr>
      <w:r>
        <w:rPr>
          <w:noProof/>
          <w:lang w:eastAsia="tr-TR"/>
        </w:rPr>
        <w:pict>
          <v:shape id="_x0000_s1028" type="#_x0000_t32" style="position:absolute;margin-left:27pt;margin-top:10.6pt;width:26.25pt;height:0;z-index:251660288" o:connectortype="straight">
            <v:stroke endarrow="block"/>
          </v:shape>
        </w:pict>
      </w:r>
      <w:r>
        <w:rPr>
          <w:rFonts w:ascii="Comic Sans MS" w:hAnsi="Comic Sans MS"/>
        </w:rPr>
        <w:t xml:space="preserve">etçil        </w:t>
      </w:r>
    </w:p>
    <w:p w:rsidR="00474520" w:rsidRDefault="00474520" w:rsidP="00F638AF">
      <w:pPr>
        <w:pStyle w:val="NoSpacing"/>
        <w:rPr>
          <w:rFonts w:ascii="Comic Sans MS" w:hAnsi="Comic Sans MS"/>
        </w:rPr>
      </w:pPr>
      <w:r>
        <w:rPr>
          <w:noProof/>
          <w:lang w:eastAsia="tr-TR"/>
        </w:rPr>
        <w:pict>
          <v:shape id="_x0000_s1029" type="#_x0000_t32" style="position:absolute;margin-left:46.5pt;margin-top:9.5pt;width:25.5pt;height:0;z-index:251661312" o:connectortype="straight">
            <v:stroke endarrow="block"/>
          </v:shape>
        </w:pict>
      </w:r>
      <w:r>
        <w:rPr>
          <w:rFonts w:ascii="Comic Sans MS" w:hAnsi="Comic Sans MS"/>
        </w:rPr>
        <w:t xml:space="preserve">şekersiz </w:t>
      </w:r>
    </w:p>
    <w:p w:rsidR="00474520" w:rsidRDefault="00474520" w:rsidP="00F638AF">
      <w:pPr>
        <w:pStyle w:val="NoSpacing"/>
        <w:rPr>
          <w:rFonts w:ascii="Comic Sans MS" w:hAnsi="Comic Sans MS"/>
        </w:rPr>
      </w:pPr>
      <w:r>
        <w:rPr>
          <w:noProof/>
          <w:lang w:eastAsia="tr-TR"/>
        </w:rPr>
        <w:pict>
          <v:shape id="_x0000_s1030" type="#_x0000_t32" style="position:absolute;margin-left:38.25pt;margin-top:8.4pt;width:21pt;height:.75pt;z-index:251662336" o:connectortype="straight">
            <v:stroke endarrow="block"/>
          </v:shape>
        </w:pict>
      </w:r>
      <w:r>
        <w:rPr>
          <w:rFonts w:ascii="Comic Sans MS" w:hAnsi="Comic Sans MS"/>
        </w:rPr>
        <w:t xml:space="preserve">kumsal </w:t>
      </w:r>
    </w:p>
    <w:p w:rsidR="00474520" w:rsidRDefault="00474520" w:rsidP="00F638AF">
      <w:pPr>
        <w:pStyle w:val="NoSpacing"/>
        <w:rPr>
          <w:rFonts w:ascii="Comic Sans MS" w:hAnsi="Comic Sans MS"/>
        </w:rPr>
      </w:pPr>
      <w:r>
        <w:rPr>
          <w:noProof/>
          <w:lang w:eastAsia="tr-TR"/>
        </w:rPr>
        <w:pict>
          <v:shape id="_x0000_s1031" type="#_x0000_t32" style="position:absolute;margin-left:34.5pt;margin-top:10.35pt;width:24.75pt;height:0;z-index:251663360" o:connectortype="straight">
            <v:stroke endarrow="block"/>
          </v:shape>
        </w:pict>
      </w:r>
      <w:r>
        <w:rPr>
          <w:rFonts w:ascii="Comic Sans MS" w:hAnsi="Comic Sans MS"/>
        </w:rPr>
        <w:t xml:space="preserve">sırdaş </w:t>
      </w:r>
    </w:p>
    <w:p w:rsidR="00474520" w:rsidRDefault="00474520" w:rsidP="00F638AF">
      <w:pPr>
        <w:pStyle w:val="NoSpacing"/>
        <w:rPr>
          <w:rFonts w:ascii="Comic Sans MS" w:hAnsi="Comic Sans MS"/>
        </w:rPr>
      </w:pPr>
      <w:r>
        <w:rPr>
          <w:noProof/>
          <w:lang w:eastAsia="tr-TR"/>
        </w:rPr>
        <w:pict>
          <v:shape id="_x0000_s1032" type="#_x0000_t32" style="position:absolute;margin-left:46.5pt;margin-top:8.5pt;width:25.5pt;height:0;z-index:251664384" o:connectortype="straight">
            <v:stroke endarrow="block"/>
          </v:shape>
        </w:pict>
      </w:r>
      <w:r>
        <w:rPr>
          <w:rFonts w:ascii="Comic Sans MS" w:hAnsi="Comic Sans MS"/>
        </w:rPr>
        <w:t xml:space="preserve">alışveriş </w:t>
      </w:r>
    </w:p>
    <w:p w:rsidR="00474520" w:rsidRDefault="00474520" w:rsidP="00F638AF">
      <w:pPr>
        <w:pStyle w:val="NoSpacing"/>
        <w:rPr>
          <w:rFonts w:ascii="Comic Sans MS" w:hAnsi="Comic Sans MS"/>
        </w:rPr>
      </w:pPr>
    </w:p>
    <w:p w:rsidR="00474520" w:rsidRDefault="00474520" w:rsidP="00F638AF">
      <w:pPr>
        <w:pStyle w:val="NoSpacing"/>
        <w:rPr>
          <w:rFonts w:ascii="Comic Sans MS" w:hAnsi="Comic Sans MS"/>
          <w:b/>
        </w:rPr>
      </w:pPr>
      <w:r>
        <w:rPr>
          <w:rFonts w:ascii="Comic Sans MS" w:hAnsi="Comic Sans MS"/>
          <w:b/>
        </w:rPr>
        <w:t>10.Aşağıdaki deyimleri anlamlarıyla eşleştiriniz. (5 p)</w:t>
      </w:r>
    </w:p>
    <w:p w:rsidR="00474520" w:rsidRDefault="00474520" w:rsidP="00F638AF">
      <w:pPr>
        <w:pStyle w:val="NoSpacing"/>
        <w:rPr>
          <w:rFonts w:ascii="Comic Sans MS" w:hAnsi="Comic Sans MS"/>
          <w:b/>
        </w:rPr>
      </w:pPr>
    </w:p>
    <w:p w:rsidR="00474520" w:rsidRPr="00A76A15" w:rsidRDefault="00474520" w:rsidP="00F638AF">
      <w:pPr>
        <w:pStyle w:val="NoSpacing"/>
        <w:rPr>
          <w:rFonts w:ascii="Comic Sans MS" w:hAnsi="Comic Sans MS"/>
        </w:rPr>
      </w:pPr>
      <w:r w:rsidRPr="00A76A15">
        <w:rPr>
          <w:rFonts w:ascii="Comic Sans MS" w:hAnsi="Comic Sans MS"/>
        </w:rPr>
        <w:t xml:space="preserve">1.Ağzı kulaklarına varmak.          </w:t>
      </w:r>
      <w:r>
        <w:rPr>
          <w:rFonts w:ascii="Comic Sans MS" w:hAnsi="Comic Sans MS"/>
        </w:rPr>
        <w:t xml:space="preserve">                                 </w:t>
      </w:r>
      <w:r w:rsidRPr="00A76A15">
        <w:rPr>
          <w:rFonts w:ascii="Comic Sans MS" w:hAnsi="Comic Sans MS"/>
        </w:rPr>
        <w:t>(……)Hiçbirşey umrunda olmamak.</w:t>
      </w:r>
    </w:p>
    <w:p w:rsidR="00474520" w:rsidRPr="00A76A15" w:rsidRDefault="00474520" w:rsidP="00F638AF">
      <w:pPr>
        <w:pStyle w:val="NoSpacing"/>
        <w:rPr>
          <w:rFonts w:ascii="Comic Sans MS" w:hAnsi="Comic Sans MS"/>
        </w:rPr>
      </w:pPr>
      <w:r w:rsidRPr="00A76A15">
        <w:rPr>
          <w:rFonts w:ascii="Comic Sans MS" w:hAnsi="Comic Sans MS"/>
        </w:rPr>
        <w:t xml:space="preserve">2.Gözü yolda kalmak.                </w:t>
      </w:r>
      <w:r>
        <w:rPr>
          <w:rFonts w:ascii="Comic Sans MS" w:hAnsi="Comic Sans MS"/>
        </w:rPr>
        <w:t xml:space="preserve">                                   </w:t>
      </w:r>
      <w:r w:rsidRPr="00A76A15">
        <w:rPr>
          <w:rFonts w:ascii="Comic Sans MS" w:hAnsi="Comic Sans MS"/>
        </w:rPr>
        <w:t>(……)Çok sevinmek.</w:t>
      </w:r>
    </w:p>
    <w:p w:rsidR="00474520" w:rsidRPr="00A76A15" w:rsidRDefault="00474520" w:rsidP="00F638AF">
      <w:pPr>
        <w:pStyle w:val="NoSpacing"/>
        <w:rPr>
          <w:rFonts w:ascii="Comic Sans MS" w:hAnsi="Comic Sans MS"/>
        </w:rPr>
      </w:pPr>
      <w:r w:rsidRPr="00A76A15">
        <w:rPr>
          <w:rFonts w:ascii="Comic Sans MS" w:hAnsi="Comic Sans MS"/>
        </w:rPr>
        <w:t xml:space="preserve">3.Karnı zil çalmak.                   </w:t>
      </w:r>
      <w:r>
        <w:rPr>
          <w:rFonts w:ascii="Comic Sans MS" w:hAnsi="Comic Sans MS"/>
        </w:rPr>
        <w:t xml:space="preserve">                                    </w:t>
      </w:r>
      <w:r w:rsidRPr="00A76A15">
        <w:rPr>
          <w:rFonts w:ascii="Comic Sans MS" w:hAnsi="Comic Sans MS"/>
        </w:rPr>
        <w:t>(……)Çok yürüyüp,yorulmak.</w:t>
      </w:r>
    </w:p>
    <w:p w:rsidR="00474520" w:rsidRPr="00A76A15" w:rsidRDefault="00474520" w:rsidP="00F638AF">
      <w:pPr>
        <w:pStyle w:val="NoSpacing"/>
        <w:rPr>
          <w:rFonts w:ascii="Comic Sans MS" w:hAnsi="Comic Sans MS"/>
        </w:rPr>
      </w:pPr>
      <w:r w:rsidRPr="00A76A15">
        <w:rPr>
          <w:rFonts w:ascii="Comic Sans MS" w:hAnsi="Comic Sans MS"/>
        </w:rPr>
        <w:t>4.Başında kavak yelleri esmek.</w:t>
      </w:r>
      <w:r>
        <w:rPr>
          <w:rFonts w:ascii="Comic Sans MS" w:hAnsi="Comic Sans MS"/>
        </w:rPr>
        <w:t xml:space="preserve">                                    (……) Çok acıkmak.</w:t>
      </w:r>
    </w:p>
    <w:p w:rsidR="00474520" w:rsidRDefault="00474520" w:rsidP="00F638AF">
      <w:pPr>
        <w:pStyle w:val="NoSpacing"/>
        <w:rPr>
          <w:rFonts w:ascii="Comic Sans MS" w:hAnsi="Comic Sans MS"/>
        </w:rPr>
      </w:pPr>
      <w:r w:rsidRPr="00A76A15">
        <w:rPr>
          <w:rFonts w:ascii="Comic Sans MS" w:hAnsi="Comic Sans MS"/>
        </w:rPr>
        <w:t>5.Ayaklarına kara sular inmek.</w:t>
      </w:r>
      <w:r>
        <w:rPr>
          <w:rFonts w:ascii="Comic Sans MS" w:hAnsi="Comic Sans MS"/>
        </w:rPr>
        <w:t xml:space="preserve">                                    (……) Özlemle beklemek.</w:t>
      </w:r>
    </w:p>
    <w:p w:rsidR="00474520" w:rsidRDefault="00474520" w:rsidP="00F638AF">
      <w:pPr>
        <w:pStyle w:val="NoSpacing"/>
        <w:rPr>
          <w:rFonts w:ascii="Comic Sans MS" w:hAnsi="Comic Sans MS"/>
        </w:rPr>
      </w:pPr>
    </w:p>
    <w:p w:rsidR="00474520" w:rsidRDefault="00474520" w:rsidP="00F638AF">
      <w:pPr>
        <w:pStyle w:val="NoSpacing"/>
        <w:rPr>
          <w:rFonts w:ascii="Comic Sans MS" w:hAnsi="Comic Sans MS"/>
          <w:b/>
        </w:rPr>
      </w:pPr>
    </w:p>
    <w:p w:rsidR="00474520" w:rsidRPr="003351F0" w:rsidRDefault="00474520" w:rsidP="00F638AF">
      <w:pPr>
        <w:pStyle w:val="NoSpacing"/>
        <w:rPr>
          <w:rFonts w:ascii="Comic Sans MS" w:hAnsi="Comic Sans MS"/>
        </w:rPr>
      </w:pPr>
      <w:r>
        <w:rPr>
          <w:rFonts w:ascii="Comic Sans MS" w:hAnsi="Comic Sans MS"/>
          <w:b/>
        </w:rPr>
        <w:t>11.</w:t>
      </w:r>
      <w:r>
        <w:t xml:space="preserve"> </w:t>
      </w:r>
      <w:r>
        <w:rPr>
          <w:rFonts w:ascii="Comic Sans MS" w:hAnsi="Comic Sans MS"/>
        </w:rPr>
        <w:t>“</w:t>
      </w:r>
      <w:r w:rsidRPr="00D26E9A">
        <w:rPr>
          <w:rFonts w:ascii="Comic Sans MS" w:hAnsi="Comic Sans MS"/>
          <w:b/>
        </w:rPr>
        <w:t xml:space="preserve">Eğitim; ekmek ve su gibi, toplumun en </w:t>
      </w:r>
      <w:r>
        <w:rPr>
          <w:rFonts w:ascii="Comic Sans MS" w:hAnsi="Comic Sans MS"/>
          <w:b/>
        </w:rPr>
        <w:t>hayati ve mecburi ihtiyacıdır.” diyen Dante’nin sözüyle ilgili bir kompozisyon yazınız. (25 p)</w:t>
      </w: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Default="00474520" w:rsidP="00F638AF">
      <w:pPr>
        <w:pStyle w:val="NoSpacing"/>
        <w:rPr>
          <w:rFonts w:ascii="Comic Sans MS" w:hAnsi="Comic Sans MS"/>
          <w:b/>
        </w:rPr>
      </w:pPr>
    </w:p>
    <w:p w:rsidR="00474520" w:rsidRPr="006821E1" w:rsidRDefault="00474520" w:rsidP="00F638AF">
      <w:pPr>
        <w:pStyle w:val="NoSpacing"/>
        <w:rPr>
          <w:rFonts w:ascii="Comic Sans MS" w:hAnsi="Comic Sans MS"/>
          <w:b/>
        </w:rPr>
      </w:pPr>
      <w:hyperlink r:id="rId5" w:history="1">
        <w:r w:rsidRPr="006E3F7D">
          <w:rPr>
            <w:rStyle w:val="Hyperlink"/>
          </w:rPr>
          <w:t>www.sorubak.com</w:t>
        </w:r>
      </w:hyperlink>
    </w:p>
    <w:p w:rsidR="00474520" w:rsidRDefault="00474520" w:rsidP="00F638AF">
      <w:pPr>
        <w:pStyle w:val="NoSpacing"/>
        <w:rPr>
          <w:rFonts w:ascii="Comic Sans MS" w:hAnsi="Comic Sans MS"/>
        </w:rPr>
      </w:pPr>
    </w:p>
    <w:p w:rsidR="00474520" w:rsidRPr="00CB2969" w:rsidRDefault="00474520" w:rsidP="00B203F9">
      <w:pPr>
        <w:pStyle w:val="NoSpacing"/>
        <w:tabs>
          <w:tab w:val="left" w:pos="9720"/>
        </w:tabs>
      </w:pPr>
      <w:r>
        <w:rPr>
          <w:rFonts w:ascii="Comic Sans MS" w:hAnsi="Comic Sans MS"/>
        </w:rPr>
        <w:t xml:space="preserve">      BAŞARILAR DİLERİM.SINAVINIZI VERMEDEN ÖNCE LÜTFEN KONTROL EDİN.</w:t>
      </w:r>
      <w:r>
        <w:rPr>
          <w:rFonts w:ascii="Comic Sans MS" w:hAnsi="Comic Sans MS"/>
        </w:rPr>
        <w:tab/>
      </w:r>
    </w:p>
    <w:sectPr w:rsidR="00474520" w:rsidRPr="00CB2969" w:rsidSect="00E67CE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BA2644"/>
    <w:multiLevelType w:val="hybridMultilevel"/>
    <w:tmpl w:val="5524D2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7CE4"/>
    <w:rsid w:val="00003D0C"/>
    <w:rsid w:val="0001007E"/>
    <w:rsid w:val="000104BE"/>
    <w:rsid w:val="0001069C"/>
    <w:rsid w:val="000107A2"/>
    <w:rsid w:val="000135A1"/>
    <w:rsid w:val="00014947"/>
    <w:rsid w:val="00014E85"/>
    <w:rsid w:val="00015377"/>
    <w:rsid w:val="000160E5"/>
    <w:rsid w:val="0002159C"/>
    <w:rsid w:val="00021656"/>
    <w:rsid w:val="00021860"/>
    <w:rsid w:val="000224D8"/>
    <w:rsid w:val="00022B1D"/>
    <w:rsid w:val="000232DA"/>
    <w:rsid w:val="00024129"/>
    <w:rsid w:val="00024372"/>
    <w:rsid w:val="00024573"/>
    <w:rsid w:val="00025286"/>
    <w:rsid w:val="00026722"/>
    <w:rsid w:val="000307EE"/>
    <w:rsid w:val="00030CD6"/>
    <w:rsid w:val="00030D2C"/>
    <w:rsid w:val="00030F69"/>
    <w:rsid w:val="00033A82"/>
    <w:rsid w:val="0004163A"/>
    <w:rsid w:val="00042114"/>
    <w:rsid w:val="00045D31"/>
    <w:rsid w:val="00045E18"/>
    <w:rsid w:val="00045EC9"/>
    <w:rsid w:val="00046982"/>
    <w:rsid w:val="000471A6"/>
    <w:rsid w:val="00050922"/>
    <w:rsid w:val="0005155D"/>
    <w:rsid w:val="00053477"/>
    <w:rsid w:val="0005350C"/>
    <w:rsid w:val="0005396D"/>
    <w:rsid w:val="00055577"/>
    <w:rsid w:val="000560FE"/>
    <w:rsid w:val="00056B01"/>
    <w:rsid w:val="0005725C"/>
    <w:rsid w:val="000573AD"/>
    <w:rsid w:val="0006062A"/>
    <w:rsid w:val="00061CF5"/>
    <w:rsid w:val="000633DB"/>
    <w:rsid w:val="00063D46"/>
    <w:rsid w:val="000651B8"/>
    <w:rsid w:val="00066F48"/>
    <w:rsid w:val="00071960"/>
    <w:rsid w:val="00072AF1"/>
    <w:rsid w:val="00072D56"/>
    <w:rsid w:val="000733A4"/>
    <w:rsid w:val="0007340A"/>
    <w:rsid w:val="0007358D"/>
    <w:rsid w:val="00075AA1"/>
    <w:rsid w:val="00075BE4"/>
    <w:rsid w:val="00075FF1"/>
    <w:rsid w:val="00076E1C"/>
    <w:rsid w:val="00080489"/>
    <w:rsid w:val="00082CA7"/>
    <w:rsid w:val="00083744"/>
    <w:rsid w:val="00083E53"/>
    <w:rsid w:val="00083F5D"/>
    <w:rsid w:val="0008461A"/>
    <w:rsid w:val="00085793"/>
    <w:rsid w:val="00086C0E"/>
    <w:rsid w:val="000874AE"/>
    <w:rsid w:val="00090C89"/>
    <w:rsid w:val="00090CC8"/>
    <w:rsid w:val="00090EB1"/>
    <w:rsid w:val="00091FB3"/>
    <w:rsid w:val="00092649"/>
    <w:rsid w:val="00092950"/>
    <w:rsid w:val="00093EF4"/>
    <w:rsid w:val="000940B5"/>
    <w:rsid w:val="000955F1"/>
    <w:rsid w:val="0009578A"/>
    <w:rsid w:val="000973CB"/>
    <w:rsid w:val="000A00E6"/>
    <w:rsid w:val="000A015D"/>
    <w:rsid w:val="000A09E4"/>
    <w:rsid w:val="000A165E"/>
    <w:rsid w:val="000B0297"/>
    <w:rsid w:val="000B0954"/>
    <w:rsid w:val="000B0ADB"/>
    <w:rsid w:val="000B1254"/>
    <w:rsid w:val="000B2E92"/>
    <w:rsid w:val="000B3686"/>
    <w:rsid w:val="000B375F"/>
    <w:rsid w:val="000B4364"/>
    <w:rsid w:val="000C0204"/>
    <w:rsid w:val="000C1D3B"/>
    <w:rsid w:val="000C56A3"/>
    <w:rsid w:val="000D100C"/>
    <w:rsid w:val="000D120F"/>
    <w:rsid w:val="000D17D3"/>
    <w:rsid w:val="000D1CA0"/>
    <w:rsid w:val="000D2304"/>
    <w:rsid w:val="000D240B"/>
    <w:rsid w:val="000D291D"/>
    <w:rsid w:val="000D2B18"/>
    <w:rsid w:val="000D30FE"/>
    <w:rsid w:val="000D3B77"/>
    <w:rsid w:val="000D6021"/>
    <w:rsid w:val="000D6464"/>
    <w:rsid w:val="000D705A"/>
    <w:rsid w:val="000D7569"/>
    <w:rsid w:val="000D7FE0"/>
    <w:rsid w:val="000E132A"/>
    <w:rsid w:val="000E14BC"/>
    <w:rsid w:val="000F0BAB"/>
    <w:rsid w:val="000F222D"/>
    <w:rsid w:val="000F2715"/>
    <w:rsid w:val="000F415D"/>
    <w:rsid w:val="000F5CC5"/>
    <w:rsid w:val="000F701D"/>
    <w:rsid w:val="00100210"/>
    <w:rsid w:val="00101311"/>
    <w:rsid w:val="00101377"/>
    <w:rsid w:val="00102048"/>
    <w:rsid w:val="00104AC5"/>
    <w:rsid w:val="001072EC"/>
    <w:rsid w:val="001078AE"/>
    <w:rsid w:val="00107999"/>
    <w:rsid w:val="001135AB"/>
    <w:rsid w:val="0012027A"/>
    <w:rsid w:val="00120667"/>
    <w:rsid w:val="00120E3A"/>
    <w:rsid w:val="00120F6B"/>
    <w:rsid w:val="00121549"/>
    <w:rsid w:val="001218ED"/>
    <w:rsid w:val="00124232"/>
    <w:rsid w:val="001249FB"/>
    <w:rsid w:val="00124E6B"/>
    <w:rsid w:val="00124E86"/>
    <w:rsid w:val="00124FCE"/>
    <w:rsid w:val="00125013"/>
    <w:rsid w:val="0012501F"/>
    <w:rsid w:val="00127D78"/>
    <w:rsid w:val="00130C36"/>
    <w:rsid w:val="00133BDF"/>
    <w:rsid w:val="001344F3"/>
    <w:rsid w:val="001359C9"/>
    <w:rsid w:val="00136EC0"/>
    <w:rsid w:val="001371AE"/>
    <w:rsid w:val="00137635"/>
    <w:rsid w:val="0014114B"/>
    <w:rsid w:val="0014143F"/>
    <w:rsid w:val="001414E2"/>
    <w:rsid w:val="00143CED"/>
    <w:rsid w:val="0014675F"/>
    <w:rsid w:val="00150CF5"/>
    <w:rsid w:val="0015103B"/>
    <w:rsid w:val="00151537"/>
    <w:rsid w:val="00151E96"/>
    <w:rsid w:val="00151EF1"/>
    <w:rsid w:val="00153C6C"/>
    <w:rsid w:val="00153DA7"/>
    <w:rsid w:val="00153E2C"/>
    <w:rsid w:val="001556EE"/>
    <w:rsid w:val="00156DD1"/>
    <w:rsid w:val="00156EF5"/>
    <w:rsid w:val="00162997"/>
    <w:rsid w:val="00162FBC"/>
    <w:rsid w:val="00164FCF"/>
    <w:rsid w:val="0016502E"/>
    <w:rsid w:val="00167E1B"/>
    <w:rsid w:val="001727CB"/>
    <w:rsid w:val="00173383"/>
    <w:rsid w:val="00173ABD"/>
    <w:rsid w:val="00173F3D"/>
    <w:rsid w:val="00175EF1"/>
    <w:rsid w:val="00176866"/>
    <w:rsid w:val="00177346"/>
    <w:rsid w:val="00177FC9"/>
    <w:rsid w:val="00180C8C"/>
    <w:rsid w:val="00181026"/>
    <w:rsid w:val="00181E84"/>
    <w:rsid w:val="001828F0"/>
    <w:rsid w:val="00182C7F"/>
    <w:rsid w:val="00183FE6"/>
    <w:rsid w:val="00184B54"/>
    <w:rsid w:val="00184FC8"/>
    <w:rsid w:val="00185053"/>
    <w:rsid w:val="001908FE"/>
    <w:rsid w:val="001910D6"/>
    <w:rsid w:val="001917FA"/>
    <w:rsid w:val="0019230C"/>
    <w:rsid w:val="00192DD8"/>
    <w:rsid w:val="00194906"/>
    <w:rsid w:val="00194943"/>
    <w:rsid w:val="00196C9B"/>
    <w:rsid w:val="001A007E"/>
    <w:rsid w:val="001A012B"/>
    <w:rsid w:val="001A0FFB"/>
    <w:rsid w:val="001A11FA"/>
    <w:rsid w:val="001A37A9"/>
    <w:rsid w:val="001A5C35"/>
    <w:rsid w:val="001A700C"/>
    <w:rsid w:val="001A77D2"/>
    <w:rsid w:val="001A7BCD"/>
    <w:rsid w:val="001B0C9F"/>
    <w:rsid w:val="001B118A"/>
    <w:rsid w:val="001B11AC"/>
    <w:rsid w:val="001B24AB"/>
    <w:rsid w:val="001B3385"/>
    <w:rsid w:val="001B44BE"/>
    <w:rsid w:val="001B4A0D"/>
    <w:rsid w:val="001B5130"/>
    <w:rsid w:val="001B5573"/>
    <w:rsid w:val="001B674D"/>
    <w:rsid w:val="001B6AE7"/>
    <w:rsid w:val="001B6F7D"/>
    <w:rsid w:val="001B7FB5"/>
    <w:rsid w:val="001C082C"/>
    <w:rsid w:val="001C0EE9"/>
    <w:rsid w:val="001C2C7A"/>
    <w:rsid w:val="001C4D74"/>
    <w:rsid w:val="001D042D"/>
    <w:rsid w:val="001D08CA"/>
    <w:rsid w:val="001D46EB"/>
    <w:rsid w:val="001E13C6"/>
    <w:rsid w:val="001E1965"/>
    <w:rsid w:val="001E1F91"/>
    <w:rsid w:val="001E322F"/>
    <w:rsid w:val="001E693E"/>
    <w:rsid w:val="001F03D8"/>
    <w:rsid w:val="001F0525"/>
    <w:rsid w:val="001F0E3D"/>
    <w:rsid w:val="001F57BC"/>
    <w:rsid w:val="001F6F2D"/>
    <w:rsid w:val="001F705E"/>
    <w:rsid w:val="001F7C1B"/>
    <w:rsid w:val="0020004C"/>
    <w:rsid w:val="002009D3"/>
    <w:rsid w:val="00203B58"/>
    <w:rsid w:val="00203D17"/>
    <w:rsid w:val="002040D2"/>
    <w:rsid w:val="00205047"/>
    <w:rsid w:val="002078B1"/>
    <w:rsid w:val="0021084B"/>
    <w:rsid w:val="00210D3B"/>
    <w:rsid w:val="002128C7"/>
    <w:rsid w:val="00212E2C"/>
    <w:rsid w:val="00213E74"/>
    <w:rsid w:val="00215814"/>
    <w:rsid w:val="00215D5B"/>
    <w:rsid w:val="00222F2A"/>
    <w:rsid w:val="002234EB"/>
    <w:rsid w:val="00224EAD"/>
    <w:rsid w:val="0022515A"/>
    <w:rsid w:val="00225ABF"/>
    <w:rsid w:val="00225C96"/>
    <w:rsid w:val="00226AC5"/>
    <w:rsid w:val="00232F05"/>
    <w:rsid w:val="0023365A"/>
    <w:rsid w:val="002343BD"/>
    <w:rsid w:val="002348A2"/>
    <w:rsid w:val="00235750"/>
    <w:rsid w:val="00236565"/>
    <w:rsid w:val="00236DDA"/>
    <w:rsid w:val="00240B76"/>
    <w:rsid w:val="00241808"/>
    <w:rsid w:val="0024262B"/>
    <w:rsid w:val="00243AA2"/>
    <w:rsid w:val="00246D64"/>
    <w:rsid w:val="00251F3C"/>
    <w:rsid w:val="00253621"/>
    <w:rsid w:val="00254BA1"/>
    <w:rsid w:val="00255CB6"/>
    <w:rsid w:val="00257205"/>
    <w:rsid w:val="00262491"/>
    <w:rsid w:val="00263078"/>
    <w:rsid w:val="002643F1"/>
    <w:rsid w:val="0027075C"/>
    <w:rsid w:val="002725AD"/>
    <w:rsid w:val="00274852"/>
    <w:rsid w:val="00275019"/>
    <w:rsid w:val="002751A8"/>
    <w:rsid w:val="0027597B"/>
    <w:rsid w:val="00276744"/>
    <w:rsid w:val="00276A92"/>
    <w:rsid w:val="002803AA"/>
    <w:rsid w:val="002807A8"/>
    <w:rsid w:val="00282BD4"/>
    <w:rsid w:val="00284BD0"/>
    <w:rsid w:val="002871C0"/>
    <w:rsid w:val="0029247E"/>
    <w:rsid w:val="002952C6"/>
    <w:rsid w:val="002A051C"/>
    <w:rsid w:val="002A0CA8"/>
    <w:rsid w:val="002A1FCB"/>
    <w:rsid w:val="002A252F"/>
    <w:rsid w:val="002A3A58"/>
    <w:rsid w:val="002A5A75"/>
    <w:rsid w:val="002A5DFE"/>
    <w:rsid w:val="002A6C7A"/>
    <w:rsid w:val="002B4549"/>
    <w:rsid w:val="002B4D62"/>
    <w:rsid w:val="002B5348"/>
    <w:rsid w:val="002B6B62"/>
    <w:rsid w:val="002B7B8D"/>
    <w:rsid w:val="002C1045"/>
    <w:rsid w:val="002C16FB"/>
    <w:rsid w:val="002C28B2"/>
    <w:rsid w:val="002C65EE"/>
    <w:rsid w:val="002D06A8"/>
    <w:rsid w:val="002D076F"/>
    <w:rsid w:val="002D0FB0"/>
    <w:rsid w:val="002D1C87"/>
    <w:rsid w:val="002D2CA5"/>
    <w:rsid w:val="002D3A2D"/>
    <w:rsid w:val="002D41AE"/>
    <w:rsid w:val="002E032E"/>
    <w:rsid w:val="002E0EC7"/>
    <w:rsid w:val="002E3830"/>
    <w:rsid w:val="002E5E5D"/>
    <w:rsid w:val="002E60DE"/>
    <w:rsid w:val="002E6B62"/>
    <w:rsid w:val="002E7D4E"/>
    <w:rsid w:val="002F0B70"/>
    <w:rsid w:val="002F1875"/>
    <w:rsid w:val="002F1EBE"/>
    <w:rsid w:val="002F1ED8"/>
    <w:rsid w:val="002F26B0"/>
    <w:rsid w:val="002F3A0F"/>
    <w:rsid w:val="002F3D88"/>
    <w:rsid w:val="002F6080"/>
    <w:rsid w:val="002F70A6"/>
    <w:rsid w:val="002F759A"/>
    <w:rsid w:val="002F7CD4"/>
    <w:rsid w:val="00300142"/>
    <w:rsid w:val="0030045B"/>
    <w:rsid w:val="00301678"/>
    <w:rsid w:val="00301BFC"/>
    <w:rsid w:val="003047CD"/>
    <w:rsid w:val="003049B1"/>
    <w:rsid w:val="00306256"/>
    <w:rsid w:val="00307136"/>
    <w:rsid w:val="0030719A"/>
    <w:rsid w:val="00311564"/>
    <w:rsid w:val="00314856"/>
    <w:rsid w:val="00314D88"/>
    <w:rsid w:val="003160F9"/>
    <w:rsid w:val="0031662B"/>
    <w:rsid w:val="00316F45"/>
    <w:rsid w:val="00317149"/>
    <w:rsid w:val="00317E24"/>
    <w:rsid w:val="00317EC5"/>
    <w:rsid w:val="00320182"/>
    <w:rsid w:val="00322041"/>
    <w:rsid w:val="0032354F"/>
    <w:rsid w:val="00323B2F"/>
    <w:rsid w:val="00324233"/>
    <w:rsid w:val="003263E5"/>
    <w:rsid w:val="003266E9"/>
    <w:rsid w:val="003303BD"/>
    <w:rsid w:val="0033162A"/>
    <w:rsid w:val="0033196D"/>
    <w:rsid w:val="00332379"/>
    <w:rsid w:val="003335F7"/>
    <w:rsid w:val="003345BD"/>
    <w:rsid w:val="003351F0"/>
    <w:rsid w:val="0033543E"/>
    <w:rsid w:val="003357A1"/>
    <w:rsid w:val="00335EDC"/>
    <w:rsid w:val="00336907"/>
    <w:rsid w:val="0034014E"/>
    <w:rsid w:val="003419B2"/>
    <w:rsid w:val="003437D2"/>
    <w:rsid w:val="0034431E"/>
    <w:rsid w:val="00344604"/>
    <w:rsid w:val="00352459"/>
    <w:rsid w:val="0035288B"/>
    <w:rsid w:val="003544CD"/>
    <w:rsid w:val="00356874"/>
    <w:rsid w:val="0035690F"/>
    <w:rsid w:val="003578FE"/>
    <w:rsid w:val="00360D45"/>
    <w:rsid w:val="00362CB1"/>
    <w:rsid w:val="003631D9"/>
    <w:rsid w:val="00363DFC"/>
    <w:rsid w:val="003673E4"/>
    <w:rsid w:val="00371238"/>
    <w:rsid w:val="00371AB1"/>
    <w:rsid w:val="00371AEE"/>
    <w:rsid w:val="0037445E"/>
    <w:rsid w:val="00374DDA"/>
    <w:rsid w:val="0037536B"/>
    <w:rsid w:val="003756CD"/>
    <w:rsid w:val="0038307D"/>
    <w:rsid w:val="0038367B"/>
    <w:rsid w:val="00386CF9"/>
    <w:rsid w:val="00387699"/>
    <w:rsid w:val="00390787"/>
    <w:rsid w:val="0039383C"/>
    <w:rsid w:val="00394900"/>
    <w:rsid w:val="003949C1"/>
    <w:rsid w:val="0039571B"/>
    <w:rsid w:val="00395CB7"/>
    <w:rsid w:val="00395D32"/>
    <w:rsid w:val="0039612E"/>
    <w:rsid w:val="003A0341"/>
    <w:rsid w:val="003A291D"/>
    <w:rsid w:val="003A3C0C"/>
    <w:rsid w:val="003A41A4"/>
    <w:rsid w:val="003A4414"/>
    <w:rsid w:val="003A4A95"/>
    <w:rsid w:val="003A517A"/>
    <w:rsid w:val="003A51A2"/>
    <w:rsid w:val="003B0D3D"/>
    <w:rsid w:val="003B260E"/>
    <w:rsid w:val="003B500D"/>
    <w:rsid w:val="003B639B"/>
    <w:rsid w:val="003B66B8"/>
    <w:rsid w:val="003B72AD"/>
    <w:rsid w:val="003B7EA2"/>
    <w:rsid w:val="003C17DE"/>
    <w:rsid w:val="003C5654"/>
    <w:rsid w:val="003C5E12"/>
    <w:rsid w:val="003C5F4C"/>
    <w:rsid w:val="003D0641"/>
    <w:rsid w:val="003D1940"/>
    <w:rsid w:val="003D446C"/>
    <w:rsid w:val="003D51E5"/>
    <w:rsid w:val="003D6021"/>
    <w:rsid w:val="003D6BE7"/>
    <w:rsid w:val="003D7226"/>
    <w:rsid w:val="003E0C6E"/>
    <w:rsid w:val="003E0E9A"/>
    <w:rsid w:val="003E261F"/>
    <w:rsid w:val="003E2746"/>
    <w:rsid w:val="003E2849"/>
    <w:rsid w:val="003E2E11"/>
    <w:rsid w:val="003E49E9"/>
    <w:rsid w:val="003E4A11"/>
    <w:rsid w:val="003E6791"/>
    <w:rsid w:val="003F16CF"/>
    <w:rsid w:val="003F1EBA"/>
    <w:rsid w:val="003F307D"/>
    <w:rsid w:val="003F36A4"/>
    <w:rsid w:val="003F46EE"/>
    <w:rsid w:val="003F4E56"/>
    <w:rsid w:val="003F5F18"/>
    <w:rsid w:val="003F6C4A"/>
    <w:rsid w:val="003F728D"/>
    <w:rsid w:val="00400269"/>
    <w:rsid w:val="004018F2"/>
    <w:rsid w:val="0040329A"/>
    <w:rsid w:val="0040363C"/>
    <w:rsid w:val="0040512C"/>
    <w:rsid w:val="0040766A"/>
    <w:rsid w:val="004106A6"/>
    <w:rsid w:val="00412846"/>
    <w:rsid w:val="004132D1"/>
    <w:rsid w:val="0042007A"/>
    <w:rsid w:val="00420D66"/>
    <w:rsid w:val="0042250F"/>
    <w:rsid w:val="00422C83"/>
    <w:rsid w:val="0042340A"/>
    <w:rsid w:val="004248A0"/>
    <w:rsid w:val="00425064"/>
    <w:rsid w:val="0042716E"/>
    <w:rsid w:val="00430665"/>
    <w:rsid w:val="00431C16"/>
    <w:rsid w:val="004322DA"/>
    <w:rsid w:val="00435176"/>
    <w:rsid w:val="00435AA9"/>
    <w:rsid w:val="00435B73"/>
    <w:rsid w:val="004376FC"/>
    <w:rsid w:val="00440409"/>
    <w:rsid w:val="0044119B"/>
    <w:rsid w:val="00441204"/>
    <w:rsid w:val="00441C31"/>
    <w:rsid w:val="00442BF7"/>
    <w:rsid w:val="004431B1"/>
    <w:rsid w:val="00443EC5"/>
    <w:rsid w:val="004453E1"/>
    <w:rsid w:val="00447A2E"/>
    <w:rsid w:val="00447AFE"/>
    <w:rsid w:val="004501C5"/>
    <w:rsid w:val="00451AE4"/>
    <w:rsid w:val="00452D64"/>
    <w:rsid w:val="004532A9"/>
    <w:rsid w:val="00454AD2"/>
    <w:rsid w:val="004566BD"/>
    <w:rsid w:val="00460D0F"/>
    <w:rsid w:val="0046212D"/>
    <w:rsid w:val="004622F4"/>
    <w:rsid w:val="0046289D"/>
    <w:rsid w:val="00463AF0"/>
    <w:rsid w:val="00464283"/>
    <w:rsid w:val="0046474D"/>
    <w:rsid w:val="00464936"/>
    <w:rsid w:val="00464E2C"/>
    <w:rsid w:val="004663A9"/>
    <w:rsid w:val="00466CC5"/>
    <w:rsid w:val="00472CAE"/>
    <w:rsid w:val="00474127"/>
    <w:rsid w:val="00474520"/>
    <w:rsid w:val="00474CBA"/>
    <w:rsid w:val="004769DB"/>
    <w:rsid w:val="00476BAE"/>
    <w:rsid w:val="0047735C"/>
    <w:rsid w:val="00477853"/>
    <w:rsid w:val="0048055E"/>
    <w:rsid w:val="004822D1"/>
    <w:rsid w:val="00482A8E"/>
    <w:rsid w:val="0048341A"/>
    <w:rsid w:val="00484F99"/>
    <w:rsid w:val="00485404"/>
    <w:rsid w:val="00485660"/>
    <w:rsid w:val="00486D19"/>
    <w:rsid w:val="00487ECB"/>
    <w:rsid w:val="00490666"/>
    <w:rsid w:val="004940B5"/>
    <w:rsid w:val="004A0699"/>
    <w:rsid w:val="004A06CA"/>
    <w:rsid w:val="004A2999"/>
    <w:rsid w:val="004A2FFB"/>
    <w:rsid w:val="004A346A"/>
    <w:rsid w:val="004A34AA"/>
    <w:rsid w:val="004A42B2"/>
    <w:rsid w:val="004A4447"/>
    <w:rsid w:val="004A5B5D"/>
    <w:rsid w:val="004A6134"/>
    <w:rsid w:val="004A6273"/>
    <w:rsid w:val="004B0626"/>
    <w:rsid w:val="004B0ACC"/>
    <w:rsid w:val="004B3332"/>
    <w:rsid w:val="004B50F8"/>
    <w:rsid w:val="004B65C0"/>
    <w:rsid w:val="004B6615"/>
    <w:rsid w:val="004C0BD5"/>
    <w:rsid w:val="004C0D14"/>
    <w:rsid w:val="004C3483"/>
    <w:rsid w:val="004C454D"/>
    <w:rsid w:val="004C5696"/>
    <w:rsid w:val="004C75BD"/>
    <w:rsid w:val="004D0425"/>
    <w:rsid w:val="004D1820"/>
    <w:rsid w:val="004D26CF"/>
    <w:rsid w:val="004D3307"/>
    <w:rsid w:val="004D41AB"/>
    <w:rsid w:val="004D5B75"/>
    <w:rsid w:val="004D5EB2"/>
    <w:rsid w:val="004D60B2"/>
    <w:rsid w:val="004D6F49"/>
    <w:rsid w:val="004E2CC2"/>
    <w:rsid w:val="004E3385"/>
    <w:rsid w:val="004E37F3"/>
    <w:rsid w:val="004E39C5"/>
    <w:rsid w:val="004E3A45"/>
    <w:rsid w:val="004E432C"/>
    <w:rsid w:val="004E4F2E"/>
    <w:rsid w:val="004E54EA"/>
    <w:rsid w:val="004E59E2"/>
    <w:rsid w:val="004E5BCC"/>
    <w:rsid w:val="004E6F9F"/>
    <w:rsid w:val="004F0CE4"/>
    <w:rsid w:val="004F13EF"/>
    <w:rsid w:val="004F1C14"/>
    <w:rsid w:val="004F35D7"/>
    <w:rsid w:val="004F3B81"/>
    <w:rsid w:val="004F5D0E"/>
    <w:rsid w:val="004F6288"/>
    <w:rsid w:val="004F7BEF"/>
    <w:rsid w:val="005015C5"/>
    <w:rsid w:val="00501B5C"/>
    <w:rsid w:val="005031EA"/>
    <w:rsid w:val="005035C8"/>
    <w:rsid w:val="00503DD0"/>
    <w:rsid w:val="00504B1A"/>
    <w:rsid w:val="00504F55"/>
    <w:rsid w:val="0050623E"/>
    <w:rsid w:val="00507B25"/>
    <w:rsid w:val="00507DE1"/>
    <w:rsid w:val="00511926"/>
    <w:rsid w:val="00511B86"/>
    <w:rsid w:val="00512017"/>
    <w:rsid w:val="00512DCC"/>
    <w:rsid w:val="0051560C"/>
    <w:rsid w:val="005170FC"/>
    <w:rsid w:val="0052051C"/>
    <w:rsid w:val="00520CB4"/>
    <w:rsid w:val="00520F73"/>
    <w:rsid w:val="00521666"/>
    <w:rsid w:val="00522104"/>
    <w:rsid w:val="0052243C"/>
    <w:rsid w:val="00525C5E"/>
    <w:rsid w:val="00526CEC"/>
    <w:rsid w:val="00526EA5"/>
    <w:rsid w:val="005305E2"/>
    <w:rsid w:val="005345BF"/>
    <w:rsid w:val="00534A14"/>
    <w:rsid w:val="00535154"/>
    <w:rsid w:val="00535A29"/>
    <w:rsid w:val="00537B57"/>
    <w:rsid w:val="0054041A"/>
    <w:rsid w:val="0054154B"/>
    <w:rsid w:val="00542F5B"/>
    <w:rsid w:val="0054475F"/>
    <w:rsid w:val="005452F2"/>
    <w:rsid w:val="00546020"/>
    <w:rsid w:val="005467D1"/>
    <w:rsid w:val="0055039C"/>
    <w:rsid w:val="005503C3"/>
    <w:rsid w:val="00550B15"/>
    <w:rsid w:val="00550C61"/>
    <w:rsid w:val="00551179"/>
    <w:rsid w:val="00551B39"/>
    <w:rsid w:val="00552C5A"/>
    <w:rsid w:val="0055368C"/>
    <w:rsid w:val="00555167"/>
    <w:rsid w:val="005560B3"/>
    <w:rsid w:val="00556A99"/>
    <w:rsid w:val="00560FF1"/>
    <w:rsid w:val="00563836"/>
    <w:rsid w:val="00565090"/>
    <w:rsid w:val="00566492"/>
    <w:rsid w:val="0056750B"/>
    <w:rsid w:val="0057043D"/>
    <w:rsid w:val="005709CC"/>
    <w:rsid w:val="00571711"/>
    <w:rsid w:val="00572349"/>
    <w:rsid w:val="0057324B"/>
    <w:rsid w:val="005735C3"/>
    <w:rsid w:val="00573D79"/>
    <w:rsid w:val="00574F84"/>
    <w:rsid w:val="005761B8"/>
    <w:rsid w:val="00576E84"/>
    <w:rsid w:val="0058155D"/>
    <w:rsid w:val="005815FD"/>
    <w:rsid w:val="00582CE2"/>
    <w:rsid w:val="005833F4"/>
    <w:rsid w:val="00583DBB"/>
    <w:rsid w:val="00584CB7"/>
    <w:rsid w:val="0058633B"/>
    <w:rsid w:val="00586846"/>
    <w:rsid w:val="00586F89"/>
    <w:rsid w:val="005876B7"/>
    <w:rsid w:val="005936AD"/>
    <w:rsid w:val="00594A66"/>
    <w:rsid w:val="00595595"/>
    <w:rsid w:val="0059594A"/>
    <w:rsid w:val="00596961"/>
    <w:rsid w:val="005A0B98"/>
    <w:rsid w:val="005A0D49"/>
    <w:rsid w:val="005A10FC"/>
    <w:rsid w:val="005A3429"/>
    <w:rsid w:val="005A4E79"/>
    <w:rsid w:val="005A5664"/>
    <w:rsid w:val="005A71E9"/>
    <w:rsid w:val="005B0744"/>
    <w:rsid w:val="005B1C17"/>
    <w:rsid w:val="005B2612"/>
    <w:rsid w:val="005B3D35"/>
    <w:rsid w:val="005B4061"/>
    <w:rsid w:val="005B4D66"/>
    <w:rsid w:val="005B7986"/>
    <w:rsid w:val="005B7FF4"/>
    <w:rsid w:val="005C0754"/>
    <w:rsid w:val="005C1128"/>
    <w:rsid w:val="005C36C2"/>
    <w:rsid w:val="005C3889"/>
    <w:rsid w:val="005C56FD"/>
    <w:rsid w:val="005C5EE9"/>
    <w:rsid w:val="005C5F27"/>
    <w:rsid w:val="005C7154"/>
    <w:rsid w:val="005D0511"/>
    <w:rsid w:val="005D0EEB"/>
    <w:rsid w:val="005D1441"/>
    <w:rsid w:val="005D2573"/>
    <w:rsid w:val="005D327E"/>
    <w:rsid w:val="005D41B8"/>
    <w:rsid w:val="005D49C9"/>
    <w:rsid w:val="005D4A86"/>
    <w:rsid w:val="005D5444"/>
    <w:rsid w:val="005D650D"/>
    <w:rsid w:val="005D6755"/>
    <w:rsid w:val="005D7467"/>
    <w:rsid w:val="005D75AE"/>
    <w:rsid w:val="005E10AB"/>
    <w:rsid w:val="005E1D3F"/>
    <w:rsid w:val="005E4457"/>
    <w:rsid w:val="005E57BD"/>
    <w:rsid w:val="005F0BDC"/>
    <w:rsid w:val="005F0DAE"/>
    <w:rsid w:val="005F141D"/>
    <w:rsid w:val="005F15E5"/>
    <w:rsid w:val="005F2136"/>
    <w:rsid w:val="005F348C"/>
    <w:rsid w:val="005F553A"/>
    <w:rsid w:val="005F55D3"/>
    <w:rsid w:val="005F5683"/>
    <w:rsid w:val="005F5BD0"/>
    <w:rsid w:val="005F692F"/>
    <w:rsid w:val="005F7178"/>
    <w:rsid w:val="005F7347"/>
    <w:rsid w:val="006014E4"/>
    <w:rsid w:val="00603FC8"/>
    <w:rsid w:val="00604570"/>
    <w:rsid w:val="00604796"/>
    <w:rsid w:val="00605F0A"/>
    <w:rsid w:val="00606EC9"/>
    <w:rsid w:val="00607E92"/>
    <w:rsid w:val="006102FF"/>
    <w:rsid w:val="0061253A"/>
    <w:rsid w:val="0061273B"/>
    <w:rsid w:val="0061313F"/>
    <w:rsid w:val="00613AA4"/>
    <w:rsid w:val="00615AA6"/>
    <w:rsid w:val="00616931"/>
    <w:rsid w:val="006208C5"/>
    <w:rsid w:val="00621377"/>
    <w:rsid w:val="00621B08"/>
    <w:rsid w:val="00621F43"/>
    <w:rsid w:val="00622613"/>
    <w:rsid w:val="006247AE"/>
    <w:rsid w:val="006252BF"/>
    <w:rsid w:val="00625A41"/>
    <w:rsid w:val="00626987"/>
    <w:rsid w:val="00630A15"/>
    <w:rsid w:val="00631C92"/>
    <w:rsid w:val="00632F83"/>
    <w:rsid w:val="0063336D"/>
    <w:rsid w:val="00633728"/>
    <w:rsid w:val="00633D89"/>
    <w:rsid w:val="006363DE"/>
    <w:rsid w:val="00642C7C"/>
    <w:rsid w:val="006443DD"/>
    <w:rsid w:val="00645772"/>
    <w:rsid w:val="00646887"/>
    <w:rsid w:val="006469B2"/>
    <w:rsid w:val="006509A2"/>
    <w:rsid w:val="00650E62"/>
    <w:rsid w:val="006517D3"/>
    <w:rsid w:val="00653CC9"/>
    <w:rsid w:val="00654667"/>
    <w:rsid w:val="00656205"/>
    <w:rsid w:val="00661FA9"/>
    <w:rsid w:val="00665419"/>
    <w:rsid w:val="00670E97"/>
    <w:rsid w:val="00672F3F"/>
    <w:rsid w:val="00675502"/>
    <w:rsid w:val="00675889"/>
    <w:rsid w:val="00676F50"/>
    <w:rsid w:val="0068081D"/>
    <w:rsid w:val="0068110B"/>
    <w:rsid w:val="006821E1"/>
    <w:rsid w:val="00682C3B"/>
    <w:rsid w:val="00682E66"/>
    <w:rsid w:val="006834C8"/>
    <w:rsid w:val="00685A73"/>
    <w:rsid w:val="00685D9D"/>
    <w:rsid w:val="00686AD1"/>
    <w:rsid w:val="006901A5"/>
    <w:rsid w:val="00693CDB"/>
    <w:rsid w:val="00694B9D"/>
    <w:rsid w:val="00695283"/>
    <w:rsid w:val="0069551A"/>
    <w:rsid w:val="006965F1"/>
    <w:rsid w:val="006965F4"/>
    <w:rsid w:val="0069766C"/>
    <w:rsid w:val="006A014F"/>
    <w:rsid w:val="006A34B9"/>
    <w:rsid w:val="006A38DC"/>
    <w:rsid w:val="006A46CB"/>
    <w:rsid w:val="006A51B3"/>
    <w:rsid w:val="006A72CD"/>
    <w:rsid w:val="006B05B9"/>
    <w:rsid w:val="006B0D34"/>
    <w:rsid w:val="006B0F2C"/>
    <w:rsid w:val="006B3143"/>
    <w:rsid w:val="006B73AA"/>
    <w:rsid w:val="006B75E9"/>
    <w:rsid w:val="006B7636"/>
    <w:rsid w:val="006C01E6"/>
    <w:rsid w:val="006C05C2"/>
    <w:rsid w:val="006C0609"/>
    <w:rsid w:val="006C11DB"/>
    <w:rsid w:val="006C15AD"/>
    <w:rsid w:val="006C1B0E"/>
    <w:rsid w:val="006C2161"/>
    <w:rsid w:val="006C5FFF"/>
    <w:rsid w:val="006C7BEF"/>
    <w:rsid w:val="006D04CC"/>
    <w:rsid w:val="006D495B"/>
    <w:rsid w:val="006D4B33"/>
    <w:rsid w:val="006D5E4A"/>
    <w:rsid w:val="006D670C"/>
    <w:rsid w:val="006E08D4"/>
    <w:rsid w:val="006E0E1E"/>
    <w:rsid w:val="006E0F7A"/>
    <w:rsid w:val="006E1B9F"/>
    <w:rsid w:val="006E347A"/>
    <w:rsid w:val="006E3F7D"/>
    <w:rsid w:val="006E49B5"/>
    <w:rsid w:val="006E4CF5"/>
    <w:rsid w:val="006E51F9"/>
    <w:rsid w:val="006F1E25"/>
    <w:rsid w:val="006F3C7E"/>
    <w:rsid w:val="006F4919"/>
    <w:rsid w:val="006F4F25"/>
    <w:rsid w:val="006F5D67"/>
    <w:rsid w:val="006F6C81"/>
    <w:rsid w:val="006F7EEF"/>
    <w:rsid w:val="00702139"/>
    <w:rsid w:val="007023B2"/>
    <w:rsid w:val="00702C05"/>
    <w:rsid w:val="00707088"/>
    <w:rsid w:val="00707183"/>
    <w:rsid w:val="00710F86"/>
    <w:rsid w:val="00711102"/>
    <w:rsid w:val="0071163A"/>
    <w:rsid w:val="0071216F"/>
    <w:rsid w:val="00713536"/>
    <w:rsid w:val="00713A83"/>
    <w:rsid w:val="00715B41"/>
    <w:rsid w:val="00715D0E"/>
    <w:rsid w:val="00715EFF"/>
    <w:rsid w:val="007166DA"/>
    <w:rsid w:val="00721042"/>
    <w:rsid w:val="00723486"/>
    <w:rsid w:val="007247E4"/>
    <w:rsid w:val="00725916"/>
    <w:rsid w:val="00726E2E"/>
    <w:rsid w:val="007278CD"/>
    <w:rsid w:val="007312E3"/>
    <w:rsid w:val="00733394"/>
    <w:rsid w:val="00733524"/>
    <w:rsid w:val="0073400C"/>
    <w:rsid w:val="0073484F"/>
    <w:rsid w:val="00735B5A"/>
    <w:rsid w:val="00736C2B"/>
    <w:rsid w:val="00737562"/>
    <w:rsid w:val="00740475"/>
    <w:rsid w:val="00740DE9"/>
    <w:rsid w:val="00746108"/>
    <w:rsid w:val="00746117"/>
    <w:rsid w:val="00746399"/>
    <w:rsid w:val="007464E7"/>
    <w:rsid w:val="007473F3"/>
    <w:rsid w:val="00753C39"/>
    <w:rsid w:val="00756029"/>
    <w:rsid w:val="00756D9A"/>
    <w:rsid w:val="00756EF6"/>
    <w:rsid w:val="007573D1"/>
    <w:rsid w:val="00761398"/>
    <w:rsid w:val="0076161F"/>
    <w:rsid w:val="00764756"/>
    <w:rsid w:val="007659B4"/>
    <w:rsid w:val="00766DF1"/>
    <w:rsid w:val="00766F75"/>
    <w:rsid w:val="00767351"/>
    <w:rsid w:val="00771A12"/>
    <w:rsid w:val="007722C9"/>
    <w:rsid w:val="0077314A"/>
    <w:rsid w:val="007741D7"/>
    <w:rsid w:val="00776387"/>
    <w:rsid w:val="00776E00"/>
    <w:rsid w:val="007814A2"/>
    <w:rsid w:val="00781857"/>
    <w:rsid w:val="00782D76"/>
    <w:rsid w:val="007832B3"/>
    <w:rsid w:val="007852B9"/>
    <w:rsid w:val="00791F4E"/>
    <w:rsid w:val="007933BE"/>
    <w:rsid w:val="00793ADE"/>
    <w:rsid w:val="00794E7E"/>
    <w:rsid w:val="00795D90"/>
    <w:rsid w:val="00797EF0"/>
    <w:rsid w:val="007A0DA7"/>
    <w:rsid w:val="007A2053"/>
    <w:rsid w:val="007A2203"/>
    <w:rsid w:val="007A433A"/>
    <w:rsid w:val="007B29B2"/>
    <w:rsid w:val="007B3ADD"/>
    <w:rsid w:val="007B4315"/>
    <w:rsid w:val="007B4395"/>
    <w:rsid w:val="007B4AF3"/>
    <w:rsid w:val="007B7CBA"/>
    <w:rsid w:val="007C0AD5"/>
    <w:rsid w:val="007C0F80"/>
    <w:rsid w:val="007C18BD"/>
    <w:rsid w:val="007C1D68"/>
    <w:rsid w:val="007C1F9E"/>
    <w:rsid w:val="007C201F"/>
    <w:rsid w:val="007C21A0"/>
    <w:rsid w:val="007C290D"/>
    <w:rsid w:val="007C3513"/>
    <w:rsid w:val="007C6637"/>
    <w:rsid w:val="007C77DB"/>
    <w:rsid w:val="007D32EF"/>
    <w:rsid w:val="007D3813"/>
    <w:rsid w:val="007D4605"/>
    <w:rsid w:val="007D51FC"/>
    <w:rsid w:val="007D5819"/>
    <w:rsid w:val="007D5EA6"/>
    <w:rsid w:val="007D6A5E"/>
    <w:rsid w:val="007D6F49"/>
    <w:rsid w:val="007E0480"/>
    <w:rsid w:val="007E0D86"/>
    <w:rsid w:val="007E0EE7"/>
    <w:rsid w:val="007E11CF"/>
    <w:rsid w:val="007E1B49"/>
    <w:rsid w:val="007E3945"/>
    <w:rsid w:val="007E65CF"/>
    <w:rsid w:val="007F1828"/>
    <w:rsid w:val="007F1ACC"/>
    <w:rsid w:val="007F20CE"/>
    <w:rsid w:val="007F249D"/>
    <w:rsid w:val="007F2F6D"/>
    <w:rsid w:val="008015E7"/>
    <w:rsid w:val="00801830"/>
    <w:rsid w:val="00804B85"/>
    <w:rsid w:val="008059E5"/>
    <w:rsid w:val="00806109"/>
    <w:rsid w:val="0080628C"/>
    <w:rsid w:val="00806F4C"/>
    <w:rsid w:val="008077C7"/>
    <w:rsid w:val="0081160F"/>
    <w:rsid w:val="0081184B"/>
    <w:rsid w:val="00811C24"/>
    <w:rsid w:val="00812CB8"/>
    <w:rsid w:val="00813B7B"/>
    <w:rsid w:val="00813DE0"/>
    <w:rsid w:val="00814423"/>
    <w:rsid w:val="00814C3F"/>
    <w:rsid w:val="00820BC4"/>
    <w:rsid w:val="0082139A"/>
    <w:rsid w:val="008218CA"/>
    <w:rsid w:val="00821EA2"/>
    <w:rsid w:val="0082227D"/>
    <w:rsid w:val="00822544"/>
    <w:rsid w:val="008230DE"/>
    <w:rsid w:val="008241FB"/>
    <w:rsid w:val="00830277"/>
    <w:rsid w:val="00830A18"/>
    <w:rsid w:val="00830B12"/>
    <w:rsid w:val="008311F1"/>
    <w:rsid w:val="008339D2"/>
    <w:rsid w:val="00833B59"/>
    <w:rsid w:val="008359B0"/>
    <w:rsid w:val="00836712"/>
    <w:rsid w:val="0084037B"/>
    <w:rsid w:val="00840A85"/>
    <w:rsid w:val="008424CA"/>
    <w:rsid w:val="00844BC4"/>
    <w:rsid w:val="008538EE"/>
    <w:rsid w:val="00854244"/>
    <w:rsid w:val="00857F2F"/>
    <w:rsid w:val="00860D6D"/>
    <w:rsid w:val="0086124B"/>
    <w:rsid w:val="00863306"/>
    <w:rsid w:val="008640D8"/>
    <w:rsid w:val="00864582"/>
    <w:rsid w:val="00865532"/>
    <w:rsid w:val="00865581"/>
    <w:rsid w:val="00865B0E"/>
    <w:rsid w:val="00866085"/>
    <w:rsid w:val="008672FA"/>
    <w:rsid w:val="00870763"/>
    <w:rsid w:val="008743DA"/>
    <w:rsid w:val="00874614"/>
    <w:rsid w:val="00874EDC"/>
    <w:rsid w:val="00876904"/>
    <w:rsid w:val="00877CF4"/>
    <w:rsid w:val="0088183F"/>
    <w:rsid w:val="00881A69"/>
    <w:rsid w:val="00883AB2"/>
    <w:rsid w:val="00883E5C"/>
    <w:rsid w:val="0088637E"/>
    <w:rsid w:val="008869BA"/>
    <w:rsid w:val="00890085"/>
    <w:rsid w:val="008900CE"/>
    <w:rsid w:val="00891565"/>
    <w:rsid w:val="0089303E"/>
    <w:rsid w:val="00894CBB"/>
    <w:rsid w:val="00895A51"/>
    <w:rsid w:val="008967C7"/>
    <w:rsid w:val="008A15BE"/>
    <w:rsid w:val="008A17CB"/>
    <w:rsid w:val="008A2A2A"/>
    <w:rsid w:val="008A4509"/>
    <w:rsid w:val="008A5D1A"/>
    <w:rsid w:val="008A5FA0"/>
    <w:rsid w:val="008A67D4"/>
    <w:rsid w:val="008A7C8C"/>
    <w:rsid w:val="008B24B6"/>
    <w:rsid w:val="008B4674"/>
    <w:rsid w:val="008B5F6B"/>
    <w:rsid w:val="008B62DF"/>
    <w:rsid w:val="008B73CE"/>
    <w:rsid w:val="008C1238"/>
    <w:rsid w:val="008C17F6"/>
    <w:rsid w:val="008C1931"/>
    <w:rsid w:val="008C25D2"/>
    <w:rsid w:val="008C3039"/>
    <w:rsid w:val="008C521A"/>
    <w:rsid w:val="008C605D"/>
    <w:rsid w:val="008C677F"/>
    <w:rsid w:val="008C6EEC"/>
    <w:rsid w:val="008C6FF8"/>
    <w:rsid w:val="008D1AD5"/>
    <w:rsid w:val="008D29D9"/>
    <w:rsid w:val="008D3CE2"/>
    <w:rsid w:val="008D43A2"/>
    <w:rsid w:val="008D4430"/>
    <w:rsid w:val="008D78BB"/>
    <w:rsid w:val="008E0A61"/>
    <w:rsid w:val="008E139F"/>
    <w:rsid w:val="008E17A7"/>
    <w:rsid w:val="008E20A7"/>
    <w:rsid w:val="008E345E"/>
    <w:rsid w:val="008E68AB"/>
    <w:rsid w:val="008E6905"/>
    <w:rsid w:val="008F0241"/>
    <w:rsid w:val="008F0AAF"/>
    <w:rsid w:val="008F4054"/>
    <w:rsid w:val="008F5500"/>
    <w:rsid w:val="008F6A2A"/>
    <w:rsid w:val="008F7CAA"/>
    <w:rsid w:val="00901DF1"/>
    <w:rsid w:val="00902EE0"/>
    <w:rsid w:val="00905A3D"/>
    <w:rsid w:val="009067D2"/>
    <w:rsid w:val="00906A06"/>
    <w:rsid w:val="009121F9"/>
    <w:rsid w:val="009130E5"/>
    <w:rsid w:val="00913558"/>
    <w:rsid w:val="00914A63"/>
    <w:rsid w:val="0091507E"/>
    <w:rsid w:val="009155F0"/>
    <w:rsid w:val="009156CD"/>
    <w:rsid w:val="00915EC6"/>
    <w:rsid w:val="00917DC0"/>
    <w:rsid w:val="009202B6"/>
    <w:rsid w:val="009203E2"/>
    <w:rsid w:val="0092224E"/>
    <w:rsid w:val="00923AA9"/>
    <w:rsid w:val="009244FF"/>
    <w:rsid w:val="009269D9"/>
    <w:rsid w:val="00930339"/>
    <w:rsid w:val="009304D9"/>
    <w:rsid w:val="0093087F"/>
    <w:rsid w:val="00931EFB"/>
    <w:rsid w:val="00932190"/>
    <w:rsid w:val="00932350"/>
    <w:rsid w:val="0093370F"/>
    <w:rsid w:val="0093417A"/>
    <w:rsid w:val="009408A7"/>
    <w:rsid w:val="00941F61"/>
    <w:rsid w:val="0094325A"/>
    <w:rsid w:val="00943FEF"/>
    <w:rsid w:val="0094583A"/>
    <w:rsid w:val="009461B3"/>
    <w:rsid w:val="00947B45"/>
    <w:rsid w:val="00947F6B"/>
    <w:rsid w:val="00950074"/>
    <w:rsid w:val="00951D49"/>
    <w:rsid w:val="00952649"/>
    <w:rsid w:val="00954197"/>
    <w:rsid w:val="009551FA"/>
    <w:rsid w:val="009556AE"/>
    <w:rsid w:val="009569D6"/>
    <w:rsid w:val="00957268"/>
    <w:rsid w:val="00957F1E"/>
    <w:rsid w:val="00961DC7"/>
    <w:rsid w:val="0096224C"/>
    <w:rsid w:val="0096526C"/>
    <w:rsid w:val="009655CE"/>
    <w:rsid w:val="0096598C"/>
    <w:rsid w:val="00965A08"/>
    <w:rsid w:val="00966EEF"/>
    <w:rsid w:val="009700EB"/>
    <w:rsid w:val="00970ABF"/>
    <w:rsid w:val="00971346"/>
    <w:rsid w:val="00972422"/>
    <w:rsid w:val="00972EB7"/>
    <w:rsid w:val="00973278"/>
    <w:rsid w:val="0097440D"/>
    <w:rsid w:val="00974929"/>
    <w:rsid w:val="00976879"/>
    <w:rsid w:val="00983FDF"/>
    <w:rsid w:val="00985D56"/>
    <w:rsid w:val="0098723B"/>
    <w:rsid w:val="00987283"/>
    <w:rsid w:val="00990906"/>
    <w:rsid w:val="0099096B"/>
    <w:rsid w:val="0099286C"/>
    <w:rsid w:val="00993FE8"/>
    <w:rsid w:val="009952C7"/>
    <w:rsid w:val="009A0BB6"/>
    <w:rsid w:val="009A17D2"/>
    <w:rsid w:val="009A18A6"/>
    <w:rsid w:val="009A2370"/>
    <w:rsid w:val="009A2A53"/>
    <w:rsid w:val="009A2BB8"/>
    <w:rsid w:val="009A380A"/>
    <w:rsid w:val="009A3BA4"/>
    <w:rsid w:val="009A5BAE"/>
    <w:rsid w:val="009A68E1"/>
    <w:rsid w:val="009B0099"/>
    <w:rsid w:val="009B0CE0"/>
    <w:rsid w:val="009B221A"/>
    <w:rsid w:val="009B2874"/>
    <w:rsid w:val="009B4DC3"/>
    <w:rsid w:val="009B524F"/>
    <w:rsid w:val="009B5A6C"/>
    <w:rsid w:val="009C1357"/>
    <w:rsid w:val="009C1DBC"/>
    <w:rsid w:val="009C2657"/>
    <w:rsid w:val="009C2C25"/>
    <w:rsid w:val="009C3DFC"/>
    <w:rsid w:val="009C3F84"/>
    <w:rsid w:val="009C53D1"/>
    <w:rsid w:val="009C591C"/>
    <w:rsid w:val="009C64D4"/>
    <w:rsid w:val="009C726D"/>
    <w:rsid w:val="009C7CEC"/>
    <w:rsid w:val="009D00CA"/>
    <w:rsid w:val="009D0866"/>
    <w:rsid w:val="009D141C"/>
    <w:rsid w:val="009D1614"/>
    <w:rsid w:val="009D1C45"/>
    <w:rsid w:val="009D20CA"/>
    <w:rsid w:val="009D424A"/>
    <w:rsid w:val="009D4B4F"/>
    <w:rsid w:val="009D759B"/>
    <w:rsid w:val="009D778E"/>
    <w:rsid w:val="009E14A3"/>
    <w:rsid w:val="009E1C2A"/>
    <w:rsid w:val="009E41B2"/>
    <w:rsid w:val="009E4BCA"/>
    <w:rsid w:val="009E4E24"/>
    <w:rsid w:val="009E5706"/>
    <w:rsid w:val="009E5F41"/>
    <w:rsid w:val="009F017F"/>
    <w:rsid w:val="009F0C72"/>
    <w:rsid w:val="009F1CCE"/>
    <w:rsid w:val="009F2C23"/>
    <w:rsid w:val="009F3BCB"/>
    <w:rsid w:val="009F3C1D"/>
    <w:rsid w:val="009F4810"/>
    <w:rsid w:val="009F5243"/>
    <w:rsid w:val="009F61EA"/>
    <w:rsid w:val="009F6F55"/>
    <w:rsid w:val="009F6F9C"/>
    <w:rsid w:val="009F79E2"/>
    <w:rsid w:val="009F7EA9"/>
    <w:rsid w:val="00A037D1"/>
    <w:rsid w:val="00A04710"/>
    <w:rsid w:val="00A057FC"/>
    <w:rsid w:val="00A071F5"/>
    <w:rsid w:val="00A07C29"/>
    <w:rsid w:val="00A10740"/>
    <w:rsid w:val="00A114D4"/>
    <w:rsid w:val="00A11627"/>
    <w:rsid w:val="00A11FB3"/>
    <w:rsid w:val="00A120F6"/>
    <w:rsid w:val="00A12AE5"/>
    <w:rsid w:val="00A136CD"/>
    <w:rsid w:val="00A13E37"/>
    <w:rsid w:val="00A140F5"/>
    <w:rsid w:val="00A14E50"/>
    <w:rsid w:val="00A176F7"/>
    <w:rsid w:val="00A17998"/>
    <w:rsid w:val="00A17A98"/>
    <w:rsid w:val="00A2304D"/>
    <w:rsid w:val="00A26E8C"/>
    <w:rsid w:val="00A3079C"/>
    <w:rsid w:val="00A318B9"/>
    <w:rsid w:val="00A329DD"/>
    <w:rsid w:val="00A34592"/>
    <w:rsid w:val="00A347D3"/>
    <w:rsid w:val="00A34D16"/>
    <w:rsid w:val="00A37167"/>
    <w:rsid w:val="00A3722A"/>
    <w:rsid w:val="00A40B52"/>
    <w:rsid w:val="00A4257D"/>
    <w:rsid w:val="00A42ED1"/>
    <w:rsid w:val="00A46437"/>
    <w:rsid w:val="00A47A9E"/>
    <w:rsid w:val="00A508E5"/>
    <w:rsid w:val="00A51195"/>
    <w:rsid w:val="00A51646"/>
    <w:rsid w:val="00A51E21"/>
    <w:rsid w:val="00A53CD9"/>
    <w:rsid w:val="00A54121"/>
    <w:rsid w:val="00A5665B"/>
    <w:rsid w:val="00A57021"/>
    <w:rsid w:val="00A64839"/>
    <w:rsid w:val="00A67BD3"/>
    <w:rsid w:val="00A67C13"/>
    <w:rsid w:val="00A70243"/>
    <w:rsid w:val="00A702DC"/>
    <w:rsid w:val="00A713E8"/>
    <w:rsid w:val="00A72118"/>
    <w:rsid w:val="00A72B74"/>
    <w:rsid w:val="00A73B88"/>
    <w:rsid w:val="00A76A15"/>
    <w:rsid w:val="00A80EDD"/>
    <w:rsid w:val="00A82446"/>
    <w:rsid w:val="00A854CB"/>
    <w:rsid w:val="00A85F22"/>
    <w:rsid w:val="00A876CD"/>
    <w:rsid w:val="00A90E85"/>
    <w:rsid w:val="00A9156B"/>
    <w:rsid w:val="00A92517"/>
    <w:rsid w:val="00A92C18"/>
    <w:rsid w:val="00A939A0"/>
    <w:rsid w:val="00A940F0"/>
    <w:rsid w:val="00A94D35"/>
    <w:rsid w:val="00A9547F"/>
    <w:rsid w:val="00AA1E9A"/>
    <w:rsid w:val="00AA3041"/>
    <w:rsid w:val="00AA39FD"/>
    <w:rsid w:val="00AA56C8"/>
    <w:rsid w:val="00AA5935"/>
    <w:rsid w:val="00AA6DCE"/>
    <w:rsid w:val="00AA7D92"/>
    <w:rsid w:val="00AA7DAE"/>
    <w:rsid w:val="00AB08DA"/>
    <w:rsid w:val="00AB1B75"/>
    <w:rsid w:val="00AB2924"/>
    <w:rsid w:val="00AB3799"/>
    <w:rsid w:val="00AB432A"/>
    <w:rsid w:val="00AB4A69"/>
    <w:rsid w:val="00AB636A"/>
    <w:rsid w:val="00AC040A"/>
    <w:rsid w:val="00AC06CE"/>
    <w:rsid w:val="00AC0CA0"/>
    <w:rsid w:val="00AC0DBC"/>
    <w:rsid w:val="00AC0E86"/>
    <w:rsid w:val="00AC10D5"/>
    <w:rsid w:val="00AC12E0"/>
    <w:rsid w:val="00AC1F2F"/>
    <w:rsid w:val="00AC3C18"/>
    <w:rsid w:val="00AD070C"/>
    <w:rsid w:val="00AD0CEC"/>
    <w:rsid w:val="00AD0FF5"/>
    <w:rsid w:val="00AD3C12"/>
    <w:rsid w:val="00AD3D43"/>
    <w:rsid w:val="00AD60DA"/>
    <w:rsid w:val="00AD66B3"/>
    <w:rsid w:val="00AD7959"/>
    <w:rsid w:val="00AD7FD5"/>
    <w:rsid w:val="00AE08EC"/>
    <w:rsid w:val="00AE2AF5"/>
    <w:rsid w:val="00AE35F1"/>
    <w:rsid w:val="00AE3687"/>
    <w:rsid w:val="00AE467B"/>
    <w:rsid w:val="00AE5803"/>
    <w:rsid w:val="00AE65AC"/>
    <w:rsid w:val="00AE6A63"/>
    <w:rsid w:val="00AE71EB"/>
    <w:rsid w:val="00AE71FB"/>
    <w:rsid w:val="00AE728D"/>
    <w:rsid w:val="00AE77B9"/>
    <w:rsid w:val="00AF05C8"/>
    <w:rsid w:val="00AF07CB"/>
    <w:rsid w:val="00AF4943"/>
    <w:rsid w:val="00AF661C"/>
    <w:rsid w:val="00AF706B"/>
    <w:rsid w:val="00B017BB"/>
    <w:rsid w:val="00B03A2E"/>
    <w:rsid w:val="00B064CA"/>
    <w:rsid w:val="00B07808"/>
    <w:rsid w:val="00B10CE5"/>
    <w:rsid w:val="00B121C7"/>
    <w:rsid w:val="00B127B6"/>
    <w:rsid w:val="00B13163"/>
    <w:rsid w:val="00B13730"/>
    <w:rsid w:val="00B13929"/>
    <w:rsid w:val="00B1419F"/>
    <w:rsid w:val="00B161D8"/>
    <w:rsid w:val="00B16370"/>
    <w:rsid w:val="00B16D3B"/>
    <w:rsid w:val="00B203F2"/>
    <w:rsid w:val="00B203F9"/>
    <w:rsid w:val="00B20954"/>
    <w:rsid w:val="00B209CC"/>
    <w:rsid w:val="00B22207"/>
    <w:rsid w:val="00B233E7"/>
    <w:rsid w:val="00B255A9"/>
    <w:rsid w:val="00B25FF4"/>
    <w:rsid w:val="00B27AB8"/>
    <w:rsid w:val="00B27E54"/>
    <w:rsid w:val="00B27E6D"/>
    <w:rsid w:val="00B3137C"/>
    <w:rsid w:val="00B36C0A"/>
    <w:rsid w:val="00B36EC5"/>
    <w:rsid w:val="00B40007"/>
    <w:rsid w:val="00B413A7"/>
    <w:rsid w:val="00B41F77"/>
    <w:rsid w:val="00B42C90"/>
    <w:rsid w:val="00B433D9"/>
    <w:rsid w:val="00B43B26"/>
    <w:rsid w:val="00B43ED3"/>
    <w:rsid w:val="00B44F69"/>
    <w:rsid w:val="00B466EB"/>
    <w:rsid w:val="00B46B33"/>
    <w:rsid w:val="00B47102"/>
    <w:rsid w:val="00B5097E"/>
    <w:rsid w:val="00B50F3A"/>
    <w:rsid w:val="00B51415"/>
    <w:rsid w:val="00B524EA"/>
    <w:rsid w:val="00B52917"/>
    <w:rsid w:val="00B54D6E"/>
    <w:rsid w:val="00B55965"/>
    <w:rsid w:val="00B56712"/>
    <w:rsid w:val="00B56B0B"/>
    <w:rsid w:val="00B56CB6"/>
    <w:rsid w:val="00B56CD1"/>
    <w:rsid w:val="00B57750"/>
    <w:rsid w:val="00B5784C"/>
    <w:rsid w:val="00B611E6"/>
    <w:rsid w:val="00B620CC"/>
    <w:rsid w:val="00B64E0C"/>
    <w:rsid w:val="00B66B3F"/>
    <w:rsid w:val="00B722AF"/>
    <w:rsid w:val="00B7364C"/>
    <w:rsid w:val="00B73F35"/>
    <w:rsid w:val="00B74419"/>
    <w:rsid w:val="00B7557E"/>
    <w:rsid w:val="00B76450"/>
    <w:rsid w:val="00B76978"/>
    <w:rsid w:val="00B76E01"/>
    <w:rsid w:val="00B778AC"/>
    <w:rsid w:val="00B8056D"/>
    <w:rsid w:val="00B83D6C"/>
    <w:rsid w:val="00B860B5"/>
    <w:rsid w:val="00B904BF"/>
    <w:rsid w:val="00B917FC"/>
    <w:rsid w:val="00B92379"/>
    <w:rsid w:val="00B9291F"/>
    <w:rsid w:val="00B931E1"/>
    <w:rsid w:val="00B947F9"/>
    <w:rsid w:val="00B9574B"/>
    <w:rsid w:val="00B95F20"/>
    <w:rsid w:val="00B960F1"/>
    <w:rsid w:val="00B970A9"/>
    <w:rsid w:val="00B976A3"/>
    <w:rsid w:val="00BA00CA"/>
    <w:rsid w:val="00BA2115"/>
    <w:rsid w:val="00BA23FA"/>
    <w:rsid w:val="00BA27BE"/>
    <w:rsid w:val="00BA40B3"/>
    <w:rsid w:val="00BA54A4"/>
    <w:rsid w:val="00BA6CE0"/>
    <w:rsid w:val="00BB02D9"/>
    <w:rsid w:val="00BB085E"/>
    <w:rsid w:val="00BB147C"/>
    <w:rsid w:val="00BB2C37"/>
    <w:rsid w:val="00BB31A7"/>
    <w:rsid w:val="00BB34DB"/>
    <w:rsid w:val="00BB3960"/>
    <w:rsid w:val="00BB3AF7"/>
    <w:rsid w:val="00BB497D"/>
    <w:rsid w:val="00BB5555"/>
    <w:rsid w:val="00BB6BF2"/>
    <w:rsid w:val="00BB7304"/>
    <w:rsid w:val="00BB76AA"/>
    <w:rsid w:val="00BB7A93"/>
    <w:rsid w:val="00BB7B6F"/>
    <w:rsid w:val="00BB7BEE"/>
    <w:rsid w:val="00BC0C62"/>
    <w:rsid w:val="00BC16B5"/>
    <w:rsid w:val="00BC16FA"/>
    <w:rsid w:val="00BC1865"/>
    <w:rsid w:val="00BC3044"/>
    <w:rsid w:val="00BC44BF"/>
    <w:rsid w:val="00BC46F8"/>
    <w:rsid w:val="00BC4A78"/>
    <w:rsid w:val="00BC508D"/>
    <w:rsid w:val="00BC5144"/>
    <w:rsid w:val="00BC63B7"/>
    <w:rsid w:val="00BC7168"/>
    <w:rsid w:val="00BD2200"/>
    <w:rsid w:val="00BD438A"/>
    <w:rsid w:val="00BD5D0D"/>
    <w:rsid w:val="00BD6194"/>
    <w:rsid w:val="00BD7D88"/>
    <w:rsid w:val="00BE1950"/>
    <w:rsid w:val="00BE1A54"/>
    <w:rsid w:val="00BE2383"/>
    <w:rsid w:val="00BE6D93"/>
    <w:rsid w:val="00BE7185"/>
    <w:rsid w:val="00BF04E3"/>
    <w:rsid w:val="00BF1343"/>
    <w:rsid w:val="00BF4CC2"/>
    <w:rsid w:val="00BF4F4E"/>
    <w:rsid w:val="00BF5C01"/>
    <w:rsid w:val="00BF73A4"/>
    <w:rsid w:val="00C00D7B"/>
    <w:rsid w:val="00C01D73"/>
    <w:rsid w:val="00C022D1"/>
    <w:rsid w:val="00C024A7"/>
    <w:rsid w:val="00C03399"/>
    <w:rsid w:val="00C0405E"/>
    <w:rsid w:val="00C060EA"/>
    <w:rsid w:val="00C07E41"/>
    <w:rsid w:val="00C114FA"/>
    <w:rsid w:val="00C12A1A"/>
    <w:rsid w:val="00C14645"/>
    <w:rsid w:val="00C1600B"/>
    <w:rsid w:val="00C16C36"/>
    <w:rsid w:val="00C17152"/>
    <w:rsid w:val="00C17BC5"/>
    <w:rsid w:val="00C214D7"/>
    <w:rsid w:val="00C23A4D"/>
    <w:rsid w:val="00C2494D"/>
    <w:rsid w:val="00C26C37"/>
    <w:rsid w:val="00C270A4"/>
    <w:rsid w:val="00C277D4"/>
    <w:rsid w:val="00C27C09"/>
    <w:rsid w:val="00C3008A"/>
    <w:rsid w:val="00C30842"/>
    <w:rsid w:val="00C30F64"/>
    <w:rsid w:val="00C326A9"/>
    <w:rsid w:val="00C33BAD"/>
    <w:rsid w:val="00C356BF"/>
    <w:rsid w:val="00C3651A"/>
    <w:rsid w:val="00C3687C"/>
    <w:rsid w:val="00C36991"/>
    <w:rsid w:val="00C3714D"/>
    <w:rsid w:val="00C37206"/>
    <w:rsid w:val="00C40703"/>
    <w:rsid w:val="00C50112"/>
    <w:rsid w:val="00C50898"/>
    <w:rsid w:val="00C508DF"/>
    <w:rsid w:val="00C51E2D"/>
    <w:rsid w:val="00C52E77"/>
    <w:rsid w:val="00C53C3F"/>
    <w:rsid w:val="00C53FA6"/>
    <w:rsid w:val="00C5523B"/>
    <w:rsid w:val="00C55E57"/>
    <w:rsid w:val="00C5768C"/>
    <w:rsid w:val="00C60A8F"/>
    <w:rsid w:val="00C65759"/>
    <w:rsid w:val="00C65903"/>
    <w:rsid w:val="00C66149"/>
    <w:rsid w:val="00C6676D"/>
    <w:rsid w:val="00C670D4"/>
    <w:rsid w:val="00C7075B"/>
    <w:rsid w:val="00C71551"/>
    <w:rsid w:val="00C7236B"/>
    <w:rsid w:val="00C7321C"/>
    <w:rsid w:val="00C7335E"/>
    <w:rsid w:val="00C73E7A"/>
    <w:rsid w:val="00C74ACA"/>
    <w:rsid w:val="00C757C7"/>
    <w:rsid w:val="00C764A8"/>
    <w:rsid w:val="00C7686C"/>
    <w:rsid w:val="00C77184"/>
    <w:rsid w:val="00C7781E"/>
    <w:rsid w:val="00C81A2C"/>
    <w:rsid w:val="00C81B29"/>
    <w:rsid w:val="00C81B54"/>
    <w:rsid w:val="00C848BB"/>
    <w:rsid w:val="00C858AB"/>
    <w:rsid w:val="00C8640E"/>
    <w:rsid w:val="00C90978"/>
    <w:rsid w:val="00C92350"/>
    <w:rsid w:val="00C92BB9"/>
    <w:rsid w:val="00C92CBE"/>
    <w:rsid w:val="00C9476C"/>
    <w:rsid w:val="00C949B5"/>
    <w:rsid w:val="00C95DB9"/>
    <w:rsid w:val="00C96489"/>
    <w:rsid w:val="00C96DA8"/>
    <w:rsid w:val="00C979F6"/>
    <w:rsid w:val="00CA0D38"/>
    <w:rsid w:val="00CA105F"/>
    <w:rsid w:val="00CA21A8"/>
    <w:rsid w:val="00CA2C10"/>
    <w:rsid w:val="00CA3820"/>
    <w:rsid w:val="00CA4017"/>
    <w:rsid w:val="00CA469D"/>
    <w:rsid w:val="00CA7DB8"/>
    <w:rsid w:val="00CB05B4"/>
    <w:rsid w:val="00CB1FBE"/>
    <w:rsid w:val="00CB221B"/>
    <w:rsid w:val="00CB2969"/>
    <w:rsid w:val="00CB338A"/>
    <w:rsid w:val="00CB5B9B"/>
    <w:rsid w:val="00CB5F11"/>
    <w:rsid w:val="00CB6CA9"/>
    <w:rsid w:val="00CC139E"/>
    <w:rsid w:val="00CC2D19"/>
    <w:rsid w:val="00CC3BD8"/>
    <w:rsid w:val="00CC514D"/>
    <w:rsid w:val="00CC5D2E"/>
    <w:rsid w:val="00CC6A8D"/>
    <w:rsid w:val="00CC6C61"/>
    <w:rsid w:val="00CC78EC"/>
    <w:rsid w:val="00CC7B30"/>
    <w:rsid w:val="00CD1E90"/>
    <w:rsid w:val="00CD2374"/>
    <w:rsid w:val="00CD251D"/>
    <w:rsid w:val="00CD2B37"/>
    <w:rsid w:val="00CD3516"/>
    <w:rsid w:val="00CE0F7E"/>
    <w:rsid w:val="00CE162F"/>
    <w:rsid w:val="00CE2ABC"/>
    <w:rsid w:val="00CE2EEA"/>
    <w:rsid w:val="00CE3E6C"/>
    <w:rsid w:val="00CE4304"/>
    <w:rsid w:val="00CE4890"/>
    <w:rsid w:val="00CE5FC0"/>
    <w:rsid w:val="00CE66FF"/>
    <w:rsid w:val="00CE6E7F"/>
    <w:rsid w:val="00CE7EC2"/>
    <w:rsid w:val="00CF0285"/>
    <w:rsid w:val="00CF247A"/>
    <w:rsid w:val="00CF2E70"/>
    <w:rsid w:val="00CF4A0B"/>
    <w:rsid w:val="00CF5616"/>
    <w:rsid w:val="00CF6154"/>
    <w:rsid w:val="00CF6606"/>
    <w:rsid w:val="00CF68A0"/>
    <w:rsid w:val="00CF77ED"/>
    <w:rsid w:val="00CF798D"/>
    <w:rsid w:val="00D025A5"/>
    <w:rsid w:val="00D041A4"/>
    <w:rsid w:val="00D04562"/>
    <w:rsid w:val="00D05EDE"/>
    <w:rsid w:val="00D06277"/>
    <w:rsid w:val="00D0635F"/>
    <w:rsid w:val="00D07F2C"/>
    <w:rsid w:val="00D10818"/>
    <w:rsid w:val="00D1233C"/>
    <w:rsid w:val="00D1393D"/>
    <w:rsid w:val="00D1482B"/>
    <w:rsid w:val="00D149E3"/>
    <w:rsid w:val="00D17BA7"/>
    <w:rsid w:val="00D21BC2"/>
    <w:rsid w:val="00D22868"/>
    <w:rsid w:val="00D22ADB"/>
    <w:rsid w:val="00D22C77"/>
    <w:rsid w:val="00D26E9A"/>
    <w:rsid w:val="00D27774"/>
    <w:rsid w:val="00D27A04"/>
    <w:rsid w:val="00D3082A"/>
    <w:rsid w:val="00D31619"/>
    <w:rsid w:val="00D31FDA"/>
    <w:rsid w:val="00D326FA"/>
    <w:rsid w:val="00D32E78"/>
    <w:rsid w:val="00D33AFE"/>
    <w:rsid w:val="00D33F8B"/>
    <w:rsid w:val="00D4139F"/>
    <w:rsid w:val="00D41755"/>
    <w:rsid w:val="00D44BEB"/>
    <w:rsid w:val="00D454F2"/>
    <w:rsid w:val="00D4709A"/>
    <w:rsid w:val="00D47288"/>
    <w:rsid w:val="00D477C0"/>
    <w:rsid w:val="00D50D85"/>
    <w:rsid w:val="00D51167"/>
    <w:rsid w:val="00D516B0"/>
    <w:rsid w:val="00D536D5"/>
    <w:rsid w:val="00D54BB5"/>
    <w:rsid w:val="00D56F9E"/>
    <w:rsid w:val="00D607B5"/>
    <w:rsid w:val="00D6152F"/>
    <w:rsid w:val="00D62529"/>
    <w:rsid w:val="00D62B71"/>
    <w:rsid w:val="00D6383E"/>
    <w:rsid w:val="00D63C62"/>
    <w:rsid w:val="00D64C8A"/>
    <w:rsid w:val="00D66C49"/>
    <w:rsid w:val="00D66D7F"/>
    <w:rsid w:val="00D675B1"/>
    <w:rsid w:val="00D70168"/>
    <w:rsid w:val="00D71001"/>
    <w:rsid w:val="00D712D4"/>
    <w:rsid w:val="00D729C6"/>
    <w:rsid w:val="00D74CCA"/>
    <w:rsid w:val="00D76862"/>
    <w:rsid w:val="00D7709D"/>
    <w:rsid w:val="00D81F6A"/>
    <w:rsid w:val="00D82602"/>
    <w:rsid w:val="00D82CB0"/>
    <w:rsid w:val="00D82E13"/>
    <w:rsid w:val="00D83610"/>
    <w:rsid w:val="00D83958"/>
    <w:rsid w:val="00D842EE"/>
    <w:rsid w:val="00D85569"/>
    <w:rsid w:val="00D8610C"/>
    <w:rsid w:val="00D86A64"/>
    <w:rsid w:val="00D900F9"/>
    <w:rsid w:val="00D9192E"/>
    <w:rsid w:val="00D92EBF"/>
    <w:rsid w:val="00D93025"/>
    <w:rsid w:val="00D94390"/>
    <w:rsid w:val="00D95B63"/>
    <w:rsid w:val="00D95F7E"/>
    <w:rsid w:val="00D96182"/>
    <w:rsid w:val="00D96343"/>
    <w:rsid w:val="00D9765A"/>
    <w:rsid w:val="00DA0B33"/>
    <w:rsid w:val="00DA1626"/>
    <w:rsid w:val="00DA372B"/>
    <w:rsid w:val="00DA5885"/>
    <w:rsid w:val="00DA6AB7"/>
    <w:rsid w:val="00DA6CDB"/>
    <w:rsid w:val="00DA77B0"/>
    <w:rsid w:val="00DB1B63"/>
    <w:rsid w:val="00DB320D"/>
    <w:rsid w:val="00DB3EA2"/>
    <w:rsid w:val="00DB4068"/>
    <w:rsid w:val="00DB41AB"/>
    <w:rsid w:val="00DB4602"/>
    <w:rsid w:val="00DB530F"/>
    <w:rsid w:val="00DB66FD"/>
    <w:rsid w:val="00DB73DD"/>
    <w:rsid w:val="00DB78BC"/>
    <w:rsid w:val="00DC1CD2"/>
    <w:rsid w:val="00DC3253"/>
    <w:rsid w:val="00DC3464"/>
    <w:rsid w:val="00DC3EC1"/>
    <w:rsid w:val="00DC407E"/>
    <w:rsid w:val="00DC49A2"/>
    <w:rsid w:val="00DC5768"/>
    <w:rsid w:val="00DC59F0"/>
    <w:rsid w:val="00DD05FA"/>
    <w:rsid w:val="00DD5300"/>
    <w:rsid w:val="00DD5DB8"/>
    <w:rsid w:val="00DD70D0"/>
    <w:rsid w:val="00DE01AD"/>
    <w:rsid w:val="00DE1201"/>
    <w:rsid w:val="00DE227A"/>
    <w:rsid w:val="00DE4015"/>
    <w:rsid w:val="00DE4A9C"/>
    <w:rsid w:val="00DE4CD7"/>
    <w:rsid w:val="00DE631F"/>
    <w:rsid w:val="00DF2356"/>
    <w:rsid w:val="00DF3CCF"/>
    <w:rsid w:val="00DF58AE"/>
    <w:rsid w:val="00DF750F"/>
    <w:rsid w:val="00E00E0F"/>
    <w:rsid w:val="00E01A46"/>
    <w:rsid w:val="00E02A74"/>
    <w:rsid w:val="00E043B5"/>
    <w:rsid w:val="00E04630"/>
    <w:rsid w:val="00E04BD9"/>
    <w:rsid w:val="00E05144"/>
    <w:rsid w:val="00E057B9"/>
    <w:rsid w:val="00E059CE"/>
    <w:rsid w:val="00E06050"/>
    <w:rsid w:val="00E111B1"/>
    <w:rsid w:val="00E12449"/>
    <w:rsid w:val="00E13D9B"/>
    <w:rsid w:val="00E159A3"/>
    <w:rsid w:val="00E1612B"/>
    <w:rsid w:val="00E16168"/>
    <w:rsid w:val="00E1692E"/>
    <w:rsid w:val="00E20589"/>
    <w:rsid w:val="00E234EE"/>
    <w:rsid w:val="00E245A3"/>
    <w:rsid w:val="00E25081"/>
    <w:rsid w:val="00E2664C"/>
    <w:rsid w:val="00E274F9"/>
    <w:rsid w:val="00E278DD"/>
    <w:rsid w:val="00E27BD0"/>
    <w:rsid w:val="00E30552"/>
    <w:rsid w:val="00E305DD"/>
    <w:rsid w:val="00E32D32"/>
    <w:rsid w:val="00E33720"/>
    <w:rsid w:val="00E33922"/>
    <w:rsid w:val="00E373E1"/>
    <w:rsid w:val="00E41962"/>
    <w:rsid w:val="00E44102"/>
    <w:rsid w:val="00E4448E"/>
    <w:rsid w:val="00E46713"/>
    <w:rsid w:val="00E4723C"/>
    <w:rsid w:val="00E51192"/>
    <w:rsid w:val="00E52228"/>
    <w:rsid w:val="00E53CFE"/>
    <w:rsid w:val="00E53EBB"/>
    <w:rsid w:val="00E54305"/>
    <w:rsid w:val="00E54575"/>
    <w:rsid w:val="00E54759"/>
    <w:rsid w:val="00E54CA5"/>
    <w:rsid w:val="00E5506D"/>
    <w:rsid w:val="00E55319"/>
    <w:rsid w:val="00E6031A"/>
    <w:rsid w:val="00E61D79"/>
    <w:rsid w:val="00E64FD1"/>
    <w:rsid w:val="00E679F8"/>
    <w:rsid w:val="00E67CE4"/>
    <w:rsid w:val="00E67EF6"/>
    <w:rsid w:val="00E70761"/>
    <w:rsid w:val="00E72E94"/>
    <w:rsid w:val="00E7328B"/>
    <w:rsid w:val="00E7682C"/>
    <w:rsid w:val="00E77A51"/>
    <w:rsid w:val="00E77C65"/>
    <w:rsid w:val="00E808AF"/>
    <w:rsid w:val="00E80AFE"/>
    <w:rsid w:val="00E81DB3"/>
    <w:rsid w:val="00E81DF8"/>
    <w:rsid w:val="00E8263D"/>
    <w:rsid w:val="00E83069"/>
    <w:rsid w:val="00E83129"/>
    <w:rsid w:val="00E83598"/>
    <w:rsid w:val="00E83ACF"/>
    <w:rsid w:val="00E840DD"/>
    <w:rsid w:val="00E8507E"/>
    <w:rsid w:val="00E86611"/>
    <w:rsid w:val="00E87534"/>
    <w:rsid w:val="00E905AC"/>
    <w:rsid w:val="00E9241A"/>
    <w:rsid w:val="00E92AB4"/>
    <w:rsid w:val="00E97F76"/>
    <w:rsid w:val="00EA00A2"/>
    <w:rsid w:val="00EA1163"/>
    <w:rsid w:val="00EA1B18"/>
    <w:rsid w:val="00EA288C"/>
    <w:rsid w:val="00EA2E2B"/>
    <w:rsid w:val="00EA2F1A"/>
    <w:rsid w:val="00EA5745"/>
    <w:rsid w:val="00EA62B5"/>
    <w:rsid w:val="00EB0448"/>
    <w:rsid w:val="00EB044F"/>
    <w:rsid w:val="00EB099F"/>
    <w:rsid w:val="00EB1C3D"/>
    <w:rsid w:val="00EB6A0A"/>
    <w:rsid w:val="00EC02B0"/>
    <w:rsid w:val="00EC0BC3"/>
    <w:rsid w:val="00EC185D"/>
    <w:rsid w:val="00EC2D19"/>
    <w:rsid w:val="00EC31FE"/>
    <w:rsid w:val="00EC46C1"/>
    <w:rsid w:val="00EC4D5B"/>
    <w:rsid w:val="00EC508D"/>
    <w:rsid w:val="00EC58DD"/>
    <w:rsid w:val="00EC62DC"/>
    <w:rsid w:val="00EC6414"/>
    <w:rsid w:val="00EC7414"/>
    <w:rsid w:val="00EC782F"/>
    <w:rsid w:val="00ED03E2"/>
    <w:rsid w:val="00ED11FF"/>
    <w:rsid w:val="00ED1C87"/>
    <w:rsid w:val="00ED4ADF"/>
    <w:rsid w:val="00ED633C"/>
    <w:rsid w:val="00ED6FFA"/>
    <w:rsid w:val="00ED7169"/>
    <w:rsid w:val="00EE08A6"/>
    <w:rsid w:val="00EE0C27"/>
    <w:rsid w:val="00EE4E9A"/>
    <w:rsid w:val="00EE5520"/>
    <w:rsid w:val="00EE5ECE"/>
    <w:rsid w:val="00EE6D0C"/>
    <w:rsid w:val="00EE78A4"/>
    <w:rsid w:val="00EF0E4E"/>
    <w:rsid w:val="00EF0EFE"/>
    <w:rsid w:val="00EF1E91"/>
    <w:rsid w:val="00EF1F7F"/>
    <w:rsid w:val="00EF3CDF"/>
    <w:rsid w:val="00EF46CE"/>
    <w:rsid w:val="00F006F8"/>
    <w:rsid w:val="00F01E74"/>
    <w:rsid w:val="00F02EA1"/>
    <w:rsid w:val="00F03BD6"/>
    <w:rsid w:val="00F0406D"/>
    <w:rsid w:val="00F056CC"/>
    <w:rsid w:val="00F0727D"/>
    <w:rsid w:val="00F07463"/>
    <w:rsid w:val="00F0769D"/>
    <w:rsid w:val="00F07843"/>
    <w:rsid w:val="00F13B40"/>
    <w:rsid w:val="00F13CF5"/>
    <w:rsid w:val="00F13FB7"/>
    <w:rsid w:val="00F148AF"/>
    <w:rsid w:val="00F16381"/>
    <w:rsid w:val="00F20180"/>
    <w:rsid w:val="00F23F4F"/>
    <w:rsid w:val="00F243E7"/>
    <w:rsid w:val="00F243EB"/>
    <w:rsid w:val="00F25760"/>
    <w:rsid w:val="00F26880"/>
    <w:rsid w:val="00F27477"/>
    <w:rsid w:val="00F30FEB"/>
    <w:rsid w:val="00F32387"/>
    <w:rsid w:val="00F35239"/>
    <w:rsid w:val="00F35550"/>
    <w:rsid w:val="00F3687A"/>
    <w:rsid w:val="00F3798A"/>
    <w:rsid w:val="00F4085A"/>
    <w:rsid w:val="00F4248C"/>
    <w:rsid w:val="00F43A04"/>
    <w:rsid w:val="00F43D96"/>
    <w:rsid w:val="00F44C6D"/>
    <w:rsid w:val="00F512CE"/>
    <w:rsid w:val="00F51440"/>
    <w:rsid w:val="00F51F4F"/>
    <w:rsid w:val="00F5487D"/>
    <w:rsid w:val="00F5558E"/>
    <w:rsid w:val="00F55BB1"/>
    <w:rsid w:val="00F56B8B"/>
    <w:rsid w:val="00F60988"/>
    <w:rsid w:val="00F61872"/>
    <w:rsid w:val="00F628F4"/>
    <w:rsid w:val="00F62BC6"/>
    <w:rsid w:val="00F6356D"/>
    <w:rsid w:val="00F638AF"/>
    <w:rsid w:val="00F646AB"/>
    <w:rsid w:val="00F653B3"/>
    <w:rsid w:val="00F66FC5"/>
    <w:rsid w:val="00F71549"/>
    <w:rsid w:val="00F73660"/>
    <w:rsid w:val="00F737CD"/>
    <w:rsid w:val="00F76A6F"/>
    <w:rsid w:val="00F8002B"/>
    <w:rsid w:val="00F80CE9"/>
    <w:rsid w:val="00F8190E"/>
    <w:rsid w:val="00F819A4"/>
    <w:rsid w:val="00F8273E"/>
    <w:rsid w:val="00F830AF"/>
    <w:rsid w:val="00F84D76"/>
    <w:rsid w:val="00F87BCC"/>
    <w:rsid w:val="00F904A6"/>
    <w:rsid w:val="00F90868"/>
    <w:rsid w:val="00F91F6C"/>
    <w:rsid w:val="00F92CDE"/>
    <w:rsid w:val="00F936DB"/>
    <w:rsid w:val="00F937F2"/>
    <w:rsid w:val="00F93FE9"/>
    <w:rsid w:val="00F95D74"/>
    <w:rsid w:val="00F95EBC"/>
    <w:rsid w:val="00F970C0"/>
    <w:rsid w:val="00F97800"/>
    <w:rsid w:val="00F97AAF"/>
    <w:rsid w:val="00FA3083"/>
    <w:rsid w:val="00FA5423"/>
    <w:rsid w:val="00FA59FB"/>
    <w:rsid w:val="00FA6445"/>
    <w:rsid w:val="00FA6BBD"/>
    <w:rsid w:val="00FB2496"/>
    <w:rsid w:val="00FB30C7"/>
    <w:rsid w:val="00FB349F"/>
    <w:rsid w:val="00FB3D3F"/>
    <w:rsid w:val="00FB49B4"/>
    <w:rsid w:val="00FB5F8E"/>
    <w:rsid w:val="00FB7C59"/>
    <w:rsid w:val="00FB7DA4"/>
    <w:rsid w:val="00FC1F21"/>
    <w:rsid w:val="00FC28D3"/>
    <w:rsid w:val="00FC2E14"/>
    <w:rsid w:val="00FC57A4"/>
    <w:rsid w:val="00FC5FB8"/>
    <w:rsid w:val="00FC68DA"/>
    <w:rsid w:val="00FC7B4E"/>
    <w:rsid w:val="00FD1EF7"/>
    <w:rsid w:val="00FD20C5"/>
    <w:rsid w:val="00FD4580"/>
    <w:rsid w:val="00FD5BD7"/>
    <w:rsid w:val="00FD70C3"/>
    <w:rsid w:val="00FE0117"/>
    <w:rsid w:val="00FE0249"/>
    <w:rsid w:val="00FE3A81"/>
    <w:rsid w:val="00FE3CD7"/>
    <w:rsid w:val="00FE4829"/>
    <w:rsid w:val="00FE5523"/>
    <w:rsid w:val="00FE55A7"/>
    <w:rsid w:val="00FE77DE"/>
    <w:rsid w:val="00FE79B9"/>
    <w:rsid w:val="00FE7E6C"/>
    <w:rsid w:val="00FF0433"/>
    <w:rsid w:val="00FF178D"/>
    <w:rsid w:val="00FF36F0"/>
    <w:rsid w:val="00FF5740"/>
    <w:rsid w:val="00FF6384"/>
    <w:rsid w:val="00FF665E"/>
    <w:rsid w:val="00FF6EF7"/>
    <w:rsid w:val="00FF7AF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E6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E67CE4"/>
    <w:rPr>
      <w:lang w:eastAsia="en-US"/>
    </w:rPr>
  </w:style>
  <w:style w:type="paragraph" w:styleId="BalloonText">
    <w:name w:val="Balloon Text"/>
    <w:basedOn w:val="Normal"/>
    <w:link w:val="BalloonTextChar"/>
    <w:uiPriority w:val="99"/>
    <w:semiHidden/>
    <w:rsid w:val="00CB2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B2969"/>
    <w:rPr>
      <w:rFonts w:ascii="Tahoma" w:hAnsi="Tahoma" w:cs="Tahoma"/>
      <w:sz w:val="16"/>
      <w:szCs w:val="16"/>
    </w:rPr>
  </w:style>
  <w:style w:type="table" w:styleId="TableGrid">
    <w:name w:val="Table Grid"/>
    <w:basedOn w:val="TableNormal"/>
    <w:uiPriority w:val="99"/>
    <w:rsid w:val="00793A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F46C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TotalTime>
  <Pages>2</Pages>
  <Words>464</Words>
  <Characters>2646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Lys</dc:creator>
  <cp:keywords>www.sorubak.com</cp:keywords>
  <dc:description>www.sorubak.com</dc:description>
  <cp:lastModifiedBy>edanur</cp:lastModifiedBy>
  <cp:revision>www.sorubak.com</cp:revision>
  <dcterms:created xsi:type="dcterms:W3CDTF">2012-12-08T16:13:00Z</dcterms:created>
  <dcterms:modified xsi:type="dcterms:W3CDTF">2012-12-11T18:16:00Z</dcterms:modified>
  <cp:category>www.sorubak.com</cp:category>
  <cp:version>www.sorubak.com</cp:version>
</cp:coreProperties>
</file>