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56"/>
        <w:gridCol w:w="6360"/>
        <w:gridCol w:w="2056"/>
      </w:tblGrid>
      <w:tr w:rsidR="00B20B8C" w:rsidTr="001B1796">
        <w:tc>
          <w:tcPr>
            <w:tcW w:w="1267" w:type="pct"/>
          </w:tcPr>
          <w:p w:rsidR="00B20B8C" w:rsidRDefault="00B20B8C">
            <w:pPr>
              <w:rPr>
                <w:b/>
              </w:rPr>
            </w:pPr>
            <w:r>
              <w:rPr>
                <w:b/>
                <w:sz w:val="22"/>
                <w:szCs w:val="22"/>
              </w:rPr>
              <w:t>Adı:</w:t>
            </w:r>
          </w:p>
        </w:tc>
        <w:tc>
          <w:tcPr>
            <w:tcW w:w="2821" w:type="pct"/>
          </w:tcPr>
          <w:p w:rsidR="00B20B8C" w:rsidRDefault="00B20B8C" w:rsidP="00DB2621">
            <w:pPr>
              <w:spacing w:line="240" w:lineRule="auto"/>
              <w:jc w:val="center"/>
              <w:rPr>
                <w:rFonts w:ascii="Berlin Sans FB Demi" w:hAnsi="Berlin Sans FB Demi"/>
                <w:b/>
              </w:rPr>
            </w:pPr>
            <w:r>
              <w:rPr>
                <w:rFonts w:ascii="Berlin Sans FB Demi" w:hAnsi="Berlin Sans FB Demi"/>
                <w:b/>
                <w:sz w:val="22"/>
                <w:szCs w:val="22"/>
              </w:rPr>
              <w:t xml:space="preserve">KAYMAKAM ÖZGÜR AZER KURAK </w:t>
            </w:r>
            <w:r>
              <w:rPr>
                <w:b/>
                <w:sz w:val="22"/>
                <w:szCs w:val="22"/>
              </w:rPr>
              <w:t>İ</w:t>
            </w:r>
            <w:r>
              <w:rPr>
                <w:rFonts w:ascii="Berlin Sans FB Demi" w:hAnsi="Berlin Sans FB Demi"/>
                <w:b/>
                <w:sz w:val="22"/>
                <w:szCs w:val="22"/>
              </w:rPr>
              <w:t>ÖO</w:t>
            </w:r>
          </w:p>
        </w:tc>
        <w:tc>
          <w:tcPr>
            <w:tcW w:w="912" w:type="pct"/>
            <w:vMerge w:val="restart"/>
            <w:vAlign w:val="center"/>
          </w:tcPr>
          <w:p w:rsidR="00B20B8C" w:rsidRDefault="00B20B8C" w:rsidP="001B1796">
            <w:pPr>
              <w:spacing w:line="240" w:lineRule="auto"/>
              <w:jc w:val="center"/>
              <w:rPr>
                <w:rFonts w:ascii="Castellar" w:hAnsi="Castellar"/>
                <w:b/>
                <w:sz w:val="40"/>
              </w:rPr>
            </w:pPr>
            <w:r>
              <w:rPr>
                <w:rFonts w:ascii="Castellar" w:hAnsi="Castellar"/>
                <w:b/>
                <w:sz w:val="40"/>
                <w:szCs w:val="22"/>
              </w:rPr>
              <w:t>6.SINIF</w:t>
            </w:r>
          </w:p>
          <w:p w:rsidR="00B20B8C" w:rsidRDefault="00B20B8C">
            <w:pPr>
              <w:jc w:val="center"/>
              <w:rPr>
                <w:rFonts w:ascii="Castellar" w:hAnsi="Castellar"/>
                <w:b/>
              </w:rPr>
            </w:pPr>
            <w:r>
              <w:rPr>
                <w:rFonts w:ascii="Castellar" w:hAnsi="Castellar"/>
                <w:b/>
                <w:sz w:val="20"/>
                <w:szCs w:val="22"/>
              </w:rPr>
              <w:t>2 Ocak 2013</w:t>
            </w:r>
          </w:p>
        </w:tc>
      </w:tr>
      <w:tr w:rsidR="00B20B8C" w:rsidTr="001B1796">
        <w:tc>
          <w:tcPr>
            <w:tcW w:w="1267" w:type="pct"/>
          </w:tcPr>
          <w:p w:rsidR="00B20B8C" w:rsidRDefault="00B20B8C">
            <w:pPr>
              <w:rPr>
                <w:b/>
              </w:rPr>
            </w:pPr>
            <w:r>
              <w:rPr>
                <w:b/>
                <w:sz w:val="22"/>
                <w:szCs w:val="22"/>
              </w:rPr>
              <w:t>Soyadı:</w:t>
            </w:r>
          </w:p>
        </w:tc>
        <w:tc>
          <w:tcPr>
            <w:tcW w:w="2821" w:type="pct"/>
          </w:tcPr>
          <w:p w:rsidR="00B20B8C" w:rsidRPr="00DD6FDD" w:rsidRDefault="00B20B8C" w:rsidP="00DB2621">
            <w:pPr>
              <w:spacing w:line="240" w:lineRule="auto"/>
              <w:jc w:val="center"/>
              <w:rPr>
                <w:rFonts w:ascii="Berlin Sans FB Demi" w:hAnsi="Berlin Sans FB Demi" w:cs="Arial"/>
                <w:b/>
              </w:rPr>
            </w:pPr>
            <w:r>
              <w:rPr>
                <w:rFonts w:ascii="Berlin Sans FB Demi" w:hAnsi="Berlin Sans FB Demi"/>
                <w:b/>
                <w:sz w:val="22"/>
                <w:szCs w:val="22"/>
              </w:rPr>
              <w:t>2012-2013</w:t>
            </w:r>
            <w:r w:rsidRPr="00DD6FDD">
              <w:rPr>
                <w:rFonts w:ascii="Berlin Sans FB Demi" w:hAnsi="Berlin Sans FB Demi"/>
                <w:b/>
                <w:sz w:val="22"/>
                <w:szCs w:val="22"/>
              </w:rPr>
              <w:t xml:space="preserve"> E</w:t>
            </w:r>
            <w:r w:rsidRPr="00DD6FDD">
              <w:rPr>
                <w:b/>
                <w:sz w:val="22"/>
                <w:szCs w:val="22"/>
              </w:rPr>
              <w:t>Ğİ</w:t>
            </w:r>
            <w:r w:rsidRPr="00DD6FDD">
              <w:rPr>
                <w:rFonts w:ascii="Berlin Sans FB Demi" w:hAnsi="Berlin Sans FB Demi"/>
                <w:b/>
                <w:sz w:val="22"/>
                <w:szCs w:val="22"/>
              </w:rPr>
              <w:t>T</w:t>
            </w:r>
            <w:r w:rsidRPr="00DD6FDD">
              <w:rPr>
                <w:b/>
                <w:sz w:val="22"/>
                <w:szCs w:val="22"/>
              </w:rPr>
              <w:t>İ</w:t>
            </w:r>
            <w:r w:rsidRPr="00DD6FDD">
              <w:rPr>
                <w:rFonts w:ascii="Berlin Sans FB Demi" w:hAnsi="Berlin Sans FB Demi"/>
                <w:b/>
                <w:sz w:val="22"/>
                <w:szCs w:val="22"/>
              </w:rPr>
              <w:t>M Ö</w:t>
            </w:r>
            <w:r w:rsidRPr="00DD6FDD">
              <w:rPr>
                <w:b/>
                <w:sz w:val="22"/>
                <w:szCs w:val="22"/>
              </w:rPr>
              <w:t>Ğ</w:t>
            </w:r>
            <w:r w:rsidRPr="00DD6FDD">
              <w:rPr>
                <w:rFonts w:ascii="Berlin Sans FB Demi" w:hAnsi="Berlin Sans FB Demi"/>
                <w:b/>
                <w:sz w:val="22"/>
                <w:szCs w:val="22"/>
              </w:rPr>
              <w:t>RET</w:t>
            </w:r>
            <w:r w:rsidRPr="00DD6FDD">
              <w:rPr>
                <w:b/>
                <w:sz w:val="22"/>
                <w:szCs w:val="22"/>
              </w:rPr>
              <w:t>İ</w:t>
            </w:r>
            <w:r w:rsidRPr="00DD6FDD">
              <w:rPr>
                <w:rFonts w:ascii="Berlin Sans FB Demi" w:hAnsi="Berlin Sans FB Demi"/>
                <w:b/>
                <w:sz w:val="22"/>
                <w:szCs w:val="22"/>
              </w:rPr>
              <w:t xml:space="preserve">M YILI </w:t>
            </w:r>
          </w:p>
        </w:tc>
        <w:tc>
          <w:tcPr>
            <w:tcW w:w="912" w:type="pct"/>
            <w:vMerge/>
            <w:vAlign w:val="center"/>
          </w:tcPr>
          <w:p w:rsidR="00B20B8C" w:rsidRDefault="00B20B8C">
            <w:pPr>
              <w:rPr>
                <w:rFonts w:ascii="Castellar" w:hAnsi="Castellar"/>
                <w:b/>
              </w:rPr>
            </w:pPr>
          </w:p>
        </w:tc>
      </w:tr>
      <w:tr w:rsidR="00B20B8C" w:rsidTr="001B1796">
        <w:tc>
          <w:tcPr>
            <w:tcW w:w="1267" w:type="pct"/>
          </w:tcPr>
          <w:p w:rsidR="00B20B8C" w:rsidRDefault="00B20B8C">
            <w:pPr>
              <w:rPr>
                <w:b/>
              </w:rPr>
            </w:pPr>
            <w:r>
              <w:rPr>
                <w:b/>
                <w:sz w:val="22"/>
                <w:szCs w:val="22"/>
              </w:rPr>
              <w:t>Sınıf:</w:t>
            </w:r>
            <w:r>
              <w:rPr>
                <w:b/>
                <w:sz w:val="22"/>
                <w:szCs w:val="22"/>
              </w:rPr>
              <w:tab/>
            </w:r>
            <w:r>
              <w:rPr>
                <w:b/>
                <w:sz w:val="22"/>
                <w:szCs w:val="22"/>
              </w:rPr>
              <w:tab/>
              <w:t>No:</w:t>
            </w:r>
          </w:p>
        </w:tc>
        <w:tc>
          <w:tcPr>
            <w:tcW w:w="2821" w:type="pct"/>
          </w:tcPr>
          <w:p w:rsidR="00B20B8C" w:rsidRPr="00BC199E" w:rsidRDefault="00B20B8C" w:rsidP="00DB2621">
            <w:pPr>
              <w:spacing w:line="240" w:lineRule="auto"/>
              <w:jc w:val="center"/>
              <w:rPr>
                <w:rFonts w:ascii="Berlin Sans FB Demi" w:hAnsi="Berlin Sans FB Demi" w:cs="Aharoni"/>
                <w:b/>
                <w:lang w:bidi="he-IL"/>
              </w:rPr>
            </w:pPr>
            <w:r w:rsidRPr="00BC199E">
              <w:rPr>
                <w:rFonts w:ascii="Berlin Sans FB Demi" w:hAnsi="Berlin Sans FB Demi" w:cs="Aharoni"/>
                <w:b/>
                <w:sz w:val="22"/>
                <w:szCs w:val="22"/>
                <w:lang w:bidi="he-IL"/>
              </w:rPr>
              <w:t>SOSYAL B</w:t>
            </w:r>
            <w:r w:rsidRPr="00BC199E">
              <w:rPr>
                <w:rFonts w:ascii="Arial" w:hAnsi="Arial" w:cs="Arial"/>
                <w:b/>
                <w:sz w:val="22"/>
                <w:szCs w:val="22"/>
              </w:rPr>
              <w:t>İ</w:t>
            </w:r>
            <w:r w:rsidRPr="00BC199E">
              <w:rPr>
                <w:rFonts w:ascii="Berlin Sans FB Demi" w:hAnsi="Berlin Sans FB Demi" w:cs="Aharoni"/>
                <w:b/>
                <w:sz w:val="22"/>
                <w:szCs w:val="22"/>
                <w:lang w:bidi="he-IL"/>
              </w:rPr>
              <w:t>LG</w:t>
            </w:r>
            <w:r w:rsidRPr="00BC199E">
              <w:rPr>
                <w:rFonts w:ascii="Arial" w:hAnsi="Arial" w:cs="Arial"/>
                <w:b/>
                <w:sz w:val="22"/>
                <w:szCs w:val="22"/>
              </w:rPr>
              <w:t>İ</w:t>
            </w:r>
            <w:r w:rsidRPr="00BC199E">
              <w:rPr>
                <w:rFonts w:ascii="Berlin Sans FB Demi" w:hAnsi="Berlin Sans FB Demi" w:cs="Aharoni"/>
                <w:b/>
                <w:sz w:val="22"/>
                <w:szCs w:val="22"/>
                <w:lang w:bidi="he-IL"/>
              </w:rPr>
              <w:t xml:space="preserve">LER </w:t>
            </w:r>
            <w:r>
              <w:rPr>
                <w:rFonts w:ascii="Berlin Sans FB Demi" w:hAnsi="Berlin Sans FB Demi" w:cs="Aharoni"/>
                <w:b/>
                <w:sz w:val="22"/>
                <w:szCs w:val="22"/>
                <w:lang w:bidi="he-IL"/>
              </w:rPr>
              <w:t xml:space="preserve">6 </w:t>
            </w:r>
            <w:r w:rsidRPr="00BC199E">
              <w:rPr>
                <w:rFonts w:ascii="Berlin Sans FB Demi" w:hAnsi="Berlin Sans FB Demi" w:cs="Aharoni"/>
                <w:b/>
                <w:sz w:val="22"/>
                <w:szCs w:val="22"/>
                <w:lang w:bidi="he-IL"/>
              </w:rPr>
              <w:t>I. DÖNEM II</w:t>
            </w:r>
            <w:r>
              <w:rPr>
                <w:rFonts w:ascii="Berlin Sans FB Demi" w:hAnsi="Berlin Sans FB Demi" w:cs="Aharoni"/>
                <w:b/>
                <w:sz w:val="22"/>
                <w:szCs w:val="22"/>
                <w:lang w:bidi="he-IL"/>
              </w:rPr>
              <w:t>I</w:t>
            </w:r>
            <w:r w:rsidRPr="00BC199E">
              <w:rPr>
                <w:rFonts w:ascii="Berlin Sans FB Demi" w:hAnsi="Berlin Sans FB Demi" w:cs="Aharoni"/>
                <w:b/>
                <w:sz w:val="22"/>
                <w:szCs w:val="22"/>
                <w:lang w:bidi="he-IL"/>
              </w:rPr>
              <w:t>. SINAV</w:t>
            </w:r>
          </w:p>
        </w:tc>
        <w:tc>
          <w:tcPr>
            <w:tcW w:w="912" w:type="pct"/>
            <w:vMerge/>
            <w:vAlign w:val="center"/>
          </w:tcPr>
          <w:p w:rsidR="00B20B8C" w:rsidRDefault="00B20B8C">
            <w:pPr>
              <w:rPr>
                <w:rFonts w:ascii="Castellar" w:hAnsi="Castellar"/>
                <w:b/>
              </w:rPr>
            </w:pPr>
          </w:p>
        </w:tc>
      </w:tr>
    </w:tbl>
    <w:p w:rsidR="00B20B8C" w:rsidRDefault="00B20B8C">
      <w:pPr>
        <w:sectPr w:rsidR="00B20B8C" w:rsidSect="00DD6FDD">
          <w:pgSz w:w="11906" w:h="16838"/>
          <w:pgMar w:top="284" w:right="424" w:bottom="284" w:left="426" w:header="708" w:footer="708" w:gutter="0"/>
          <w:cols w:space="708"/>
          <w:docGrid w:linePitch="360"/>
        </w:sectPr>
      </w:pPr>
    </w:p>
    <w:p w:rsidR="00B20B8C" w:rsidRPr="00C2067C" w:rsidRDefault="00B20B8C" w:rsidP="001D63AB">
      <w:pPr>
        <w:shd w:val="clear" w:color="auto" w:fill="FFFFFF"/>
        <w:spacing w:line="240" w:lineRule="auto"/>
        <w:ind w:left="510" w:hanging="340"/>
        <w:rPr>
          <w:rFonts w:ascii="Comic Sans MS" w:hAnsi="Comic Sans MS"/>
          <w:sz w:val="8"/>
          <w:szCs w:val="16"/>
        </w:rPr>
      </w:pPr>
    </w:p>
    <w:p w:rsidR="00B20B8C" w:rsidRPr="00F86A3A" w:rsidRDefault="00B20B8C" w:rsidP="00DB77CC">
      <w:pPr>
        <w:shd w:val="clear" w:color="auto" w:fill="FFFFFF"/>
        <w:spacing w:line="276" w:lineRule="auto"/>
        <w:ind w:left="284" w:hanging="284"/>
        <w:rPr>
          <w:rFonts w:ascii="Garamond" w:hAnsi="Garamond"/>
          <w:b/>
          <w:sz w:val="22"/>
          <w:szCs w:val="22"/>
        </w:rPr>
      </w:pPr>
      <w:r w:rsidRPr="00DB77CC">
        <w:rPr>
          <w:rFonts w:ascii="Garamond" w:hAnsi="Garamond"/>
          <w:b/>
          <w:szCs w:val="16"/>
        </w:rPr>
        <w:t xml:space="preserve">1-) </w:t>
      </w:r>
      <w:r w:rsidRPr="00F86A3A">
        <w:rPr>
          <w:rFonts w:ascii="Garamond" w:hAnsi="Garamond"/>
          <w:b/>
          <w:sz w:val="22"/>
          <w:szCs w:val="22"/>
        </w:rPr>
        <w:t>Aşağıda verilenlerden hangisi bir bölgenin iklimi hakkında bilgi vermez?</w:t>
      </w:r>
    </w:p>
    <w:p w:rsidR="00B20B8C" w:rsidRPr="00F86A3A" w:rsidRDefault="00B20B8C" w:rsidP="007F73C3">
      <w:pPr>
        <w:pStyle w:val="ListParagraph"/>
        <w:numPr>
          <w:ilvl w:val="0"/>
          <w:numId w:val="6"/>
        </w:numPr>
        <w:shd w:val="clear" w:color="auto" w:fill="FFFFFF"/>
        <w:spacing w:line="276" w:lineRule="auto"/>
        <w:ind w:left="568" w:hanging="284"/>
        <w:rPr>
          <w:rFonts w:ascii="Garamond" w:hAnsi="Garamond"/>
          <w:sz w:val="22"/>
          <w:szCs w:val="22"/>
        </w:rPr>
      </w:pPr>
      <w:r w:rsidRPr="00F86A3A">
        <w:rPr>
          <w:rFonts w:ascii="Garamond" w:hAnsi="Garamond"/>
          <w:sz w:val="22"/>
          <w:szCs w:val="22"/>
        </w:rPr>
        <w:t>O bölgede yayılış gösteren bitki örtüsü</w:t>
      </w:r>
    </w:p>
    <w:p w:rsidR="00B20B8C" w:rsidRPr="00F86A3A" w:rsidRDefault="00B20B8C" w:rsidP="007F73C3">
      <w:pPr>
        <w:pStyle w:val="ListParagraph"/>
        <w:numPr>
          <w:ilvl w:val="0"/>
          <w:numId w:val="6"/>
        </w:numPr>
        <w:shd w:val="clear" w:color="auto" w:fill="FFFFFF"/>
        <w:spacing w:line="276" w:lineRule="auto"/>
        <w:ind w:left="568" w:hanging="284"/>
        <w:rPr>
          <w:rFonts w:ascii="Garamond" w:hAnsi="Garamond"/>
          <w:sz w:val="22"/>
          <w:szCs w:val="22"/>
        </w:rPr>
      </w:pPr>
      <w:r w:rsidRPr="00F86A3A">
        <w:rPr>
          <w:rFonts w:ascii="Garamond" w:hAnsi="Garamond"/>
          <w:sz w:val="22"/>
          <w:szCs w:val="22"/>
        </w:rPr>
        <w:t>O bölgede doğal olarak yetişen tarım ürünleri</w:t>
      </w:r>
    </w:p>
    <w:p w:rsidR="00B20B8C" w:rsidRPr="00F86A3A" w:rsidRDefault="00B20B8C" w:rsidP="007F73C3">
      <w:pPr>
        <w:pStyle w:val="ListParagraph"/>
        <w:numPr>
          <w:ilvl w:val="0"/>
          <w:numId w:val="6"/>
        </w:numPr>
        <w:shd w:val="clear" w:color="auto" w:fill="FFFFFF"/>
        <w:spacing w:line="276" w:lineRule="auto"/>
        <w:ind w:left="568" w:hanging="284"/>
        <w:rPr>
          <w:rFonts w:ascii="Garamond" w:hAnsi="Garamond"/>
          <w:sz w:val="22"/>
          <w:szCs w:val="22"/>
        </w:rPr>
      </w:pPr>
      <w:r w:rsidRPr="00F86A3A">
        <w:rPr>
          <w:rFonts w:ascii="Garamond" w:hAnsi="Garamond"/>
          <w:sz w:val="22"/>
          <w:szCs w:val="22"/>
        </w:rPr>
        <w:t>O bölgede çıkarılan madenler</w:t>
      </w:r>
    </w:p>
    <w:p w:rsidR="00B20B8C" w:rsidRPr="00F86A3A" w:rsidRDefault="00B20B8C" w:rsidP="007F73C3">
      <w:pPr>
        <w:pStyle w:val="ListParagraph"/>
        <w:numPr>
          <w:ilvl w:val="0"/>
          <w:numId w:val="6"/>
        </w:numPr>
        <w:shd w:val="clear" w:color="auto" w:fill="FFFFFF"/>
        <w:spacing w:line="276" w:lineRule="auto"/>
        <w:ind w:left="568" w:hanging="284"/>
        <w:rPr>
          <w:rFonts w:ascii="Garamond" w:hAnsi="Garamond"/>
          <w:sz w:val="22"/>
          <w:szCs w:val="22"/>
        </w:rPr>
      </w:pPr>
      <w:r w:rsidRPr="00F86A3A">
        <w:rPr>
          <w:rFonts w:ascii="Garamond" w:hAnsi="Garamond"/>
          <w:sz w:val="22"/>
          <w:szCs w:val="22"/>
        </w:rPr>
        <w:t>O bölgenin kırsal kesiminde konut yapımı için kullanılan malzemeler</w:t>
      </w:r>
    </w:p>
    <w:p w:rsidR="00B20B8C" w:rsidRPr="00F86A3A" w:rsidRDefault="00B20B8C" w:rsidP="00DB77CC">
      <w:pPr>
        <w:shd w:val="clear" w:color="auto" w:fill="FFFFFF"/>
        <w:spacing w:line="276" w:lineRule="auto"/>
        <w:rPr>
          <w:rFonts w:ascii="Garamond" w:hAnsi="Garamond"/>
          <w:sz w:val="22"/>
          <w:szCs w:val="22"/>
        </w:rPr>
      </w:pPr>
    </w:p>
    <w:p w:rsidR="00B20B8C" w:rsidRPr="00F86A3A" w:rsidRDefault="00B20B8C" w:rsidP="000F24EE">
      <w:pPr>
        <w:shd w:val="clear" w:color="auto" w:fill="FFFFFF"/>
        <w:spacing w:line="276" w:lineRule="auto"/>
        <w:ind w:left="284" w:hanging="284"/>
        <w:rPr>
          <w:rFonts w:ascii="Garamond" w:hAnsi="Garamond"/>
          <w:sz w:val="22"/>
          <w:szCs w:val="22"/>
        </w:rPr>
      </w:pPr>
      <w:r w:rsidRPr="0031513B">
        <w:rPr>
          <w:rFonts w:ascii="Garamond" w:hAnsi="Garamond"/>
          <w:b/>
          <w:szCs w:val="22"/>
        </w:rPr>
        <w:t>2-)</w:t>
      </w:r>
      <w:r w:rsidRPr="0031513B">
        <w:rPr>
          <w:rFonts w:ascii="Garamond" w:hAnsi="Garamond"/>
          <w:szCs w:val="22"/>
        </w:rPr>
        <w:t xml:space="preserve"> </w:t>
      </w:r>
      <w:r w:rsidRPr="00F86A3A">
        <w:rPr>
          <w:rFonts w:ascii="Garamond" w:hAnsi="Garamond"/>
          <w:sz w:val="22"/>
          <w:szCs w:val="22"/>
        </w:rPr>
        <w:t xml:space="preserve">Türkiye; dört mevsimin ve aynı anda farklı iklim özelliklerinin yaşanabildiği, iklim çeşitliliğine sahip bir ülkedir. Bu durumun oluşmasında ülkemizin hem matematik hem de özel konumu etkili olmuştur. </w:t>
      </w:r>
    </w:p>
    <w:p w:rsidR="00B20B8C" w:rsidRPr="00F86A3A" w:rsidRDefault="00B20B8C" w:rsidP="000F24EE">
      <w:pPr>
        <w:shd w:val="clear" w:color="auto" w:fill="FFFFFF"/>
        <w:spacing w:line="276" w:lineRule="auto"/>
        <w:ind w:left="284" w:hanging="284"/>
        <w:rPr>
          <w:rFonts w:ascii="Garamond" w:hAnsi="Garamond"/>
          <w:b/>
          <w:sz w:val="22"/>
          <w:szCs w:val="22"/>
        </w:rPr>
      </w:pPr>
      <w:r>
        <w:rPr>
          <w:rFonts w:ascii="Garamond" w:hAnsi="Garamond"/>
          <w:b/>
          <w:sz w:val="22"/>
          <w:szCs w:val="22"/>
        </w:rPr>
        <w:tab/>
      </w:r>
      <w:r w:rsidRPr="00F86A3A">
        <w:rPr>
          <w:rFonts w:ascii="Garamond" w:hAnsi="Garamond"/>
          <w:b/>
          <w:sz w:val="22"/>
          <w:szCs w:val="22"/>
        </w:rPr>
        <w:t>Buna göre ülkemiz iklimiyle ilgili olarak;</w:t>
      </w:r>
    </w:p>
    <w:p w:rsidR="00B20B8C" w:rsidRPr="00F86A3A" w:rsidRDefault="00B20B8C" w:rsidP="007F73C3">
      <w:pPr>
        <w:pStyle w:val="ListParagraph"/>
        <w:numPr>
          <w:ilvl w:val="0"/>
          <w:numId w:val="7"/>
        </w:numPr>
        <w:shd w:val="clear" w:color="auto" w:fill="FFFFFF"/>
        <w:spacing w:line="276" w:lineRule="auto"/>
        <w:ind w:left="397" w:hanging="113"/>
        <w:rPr>
          <w:rFonts w:ascii="Garamond" w:hAnsi="Garamond"/>
          <w:sz w:val="22"/>
          <w:szCs w:val="22"/>
        </w:rPr>
      </w:pPr>
      <w:r w:rsidRPr="00F86A3A">
        <w:rPr>
          <w:rFonts w:ascii="Garamond" w:hAnsi="Garamond"/>
          <w:sz w:val="22"/>
          <w:szCs w:val="22"/>
        </w:rPr>
        <w:t>Dört mevsimin belirgin olarak yaşanması matematik konumu ile açıklanır.</w:t>
      </w:r>
    </w:p>
    <w:p w:rsidR="00B20B8C" w:rsidRPr="00F86A3A" w:rsidRDefault="00B20B8C" w:rsidP="007F73C3">
      <w:pPr>
        <w:pStyle w:val="ListParagraph"/>
        <w:numPr>
          <w:ilvl w:val="0"/>
          <w:numId w:val="7"/>
        </w:numPr>
        <w:shd w:val="clear" w:color="auto" w:fill="FFFFFF"/>
        <w:spacing w:line="276" w:lineRule="auto"/>
        <w:ind w:left="397" w:hanging="113"/>
        <w:rPr>
          <w:rFonts w:ascii="Garamond" w:hAnsi="Garamond"/>
          <w:sz w:val="22"/>
          <w:szCs w:val="22"/>
        </w:rPr>
      </w:pPr>
      <w:r w:rsidRPr="00F86A3A">
        <w:rPr>
          <w:rFonts w:ascii="Garamond" w:hAnsi="Garamond"/>
          <w:sz w:val="22"/>
          <w:szCs w:val="22"/>
        </w:rPr>
        <w:t>Kıyı kesiminde nemli iklimler görülürken iç kesiminde karasal iklimin görülmesi özel konumu ile açıklanır.</w:t>
      </w:r>
    </w:p>
    <w:p w:rsidR="00B20B8C" w:rsidRPr="00F86A3A" w:rsidRDefault="00B20B8C" w:rsidP="007F73C3">
      <w:pPr>
        <w:pStyle w:val="ListParagraph"/>
        <w:numPr>
          <w:ilvl w:val="0"/>
          <w:numId w:val="7"/>
        </w:numPr>
        <w:shd w:val="clear" w:color="auto" w:fill="FFFFFF"/>
        <w:spacing w:line="276" w:lineRule="auto"/>
        <w:ind w:left="397" w:hanging="113"/>
        <w:rPr>
          <w:rFonts w:ascii="Garamond" w:hAnsi="Garamond"/>
          <w:sz w:val="22"/>
          <w:szCs w:val="22"/>
        </w:rPr>
      </w:pPr>
      <w:r w:rsidRPr="00F86A3A">
        <w:rPr>
          <w:rFonts w:ascii="Garamond" w:hAnsi="Garamond"/>
          <w:sz w:val="22"/>
          <w:szCs w:val="22"/>
        </w:rPr>
        <w:t>Sıcaklık ortalamalarının batıdan doğuya doğru gidildikçe azalması matematik konumu ile açıklanır.</w:t>
      </w:r>
    </w:p>
    <w:p w:rsidR="00B20B8C" w:rsidRDefault="00B20B8C" w:rsidP="000F24EE">
      <w:pPr>
        <w:shd w:val="clear" w:color="auto" w:fill="FFFFFF"/>
        <w:spacing w:line="276" w:lineRule="auto"/>
        <w:rPr>
          <w:rFonts w:ascii="Garamond" w:hAnsi="Garamond"/>
          <w:b/>
          <w:sz w:val="22"/>
          <w:szCs w:val="22"/>
        </w:rPr>
      </w:pPr>
      <w:r>
        <w:rPr>
          <w:rFonts w:ascii="Garamond" w:hAnsi="Garamond"/>
          <w:b/>
          <w:sz w:val="22"/>
          <w:szCs w:val="22"/>
        </w:rPr>
        <w:tab/>
      </w:r>
      <w:r w:rsidRPr="00F86A3A">
        <w:rPr>
          <w:rFonts w:ascii="Garamond" w:hAnsi="Garamond"/>
          <w:b/>
          <w:sz w:val="22"/>
          <w:szCs w:val="22"/>
        </w:rPr>
        <w:t>yargılarından hangileri yanlıştır?</w:t>
      </w:r>
    </w:p>
    <w:p w:rsidR="00B20B8C" w:rsidRPr="000050D6" w:rsidRDefault="00B20B8C" w:rsidP="000F24EE">
      <w:pPr>
        <w:shd w:val="clear" w:color="auto" w:fill="FFFFFF"/>
        <w:spacing w:line="276" w:lineRule="auto"/>
        <w:rPr>
          <w:rFonts w:ascii="Garamond" w:hAnsi="Garamond"/>
          <w:b/>
          <w:sz w:val="12"/>
          <w:szCs w:val="22"/>
        </w:rPr>
      </w:pPr>
    </w:p>
    <w:p w:rsidR="00B20B8C" w:rsidRPr="00F86A3A" w:rsidRDefault="00B20B8C" w:rsidP="000F24EE">
      <w:pPr>
        <w:shd w:val="clear" w:color="auto" w:fill="FFFFFF"/>
        <w:spacing w:line="276" w:lineRule="auto"/>
        <w:rPr>
          <w:rFonts w:ascii="Garamond" w:hAnsi="Garamond"/>
          <w:sz w:val="22"/>
          <w:szCs w:val="22"/>
        </w:rPr>
      </w:pPr>
      <w:r w:rsidRPr="00F86A3A">
        <w:rPr>
          <w:rFonts w:ascii="Garamond" w:hAnsi="Garamond"/>
          <w:sz w:val="22"/>
          <w:szCs w:val="22"/>
        </w:rPr>
        <w:tab/>
      </w:r>
      <w:r w:rsidRPr="00F86A3A">
        <w:rPr>
          <w:rFonts w:ascii="Garamond" w:hAnsi="Garamond"/>
          <w:b/>
          <w:sz w:val="22"/>
          <w:szCs w:val="22"/>
        </w:rPr>
        <w:t>A)</w:t>
      </w:r>
      <w:r w:rsidRPr="00F86A3A">
        <w:rPr>
          <w:rFonts w:ascii="Garamond" w:hAnsi="Garamond"/>
          <w:sz w:val="22"/>
          <w:szCs w:val="22"/>
        </w:rPr>
        <w:t xml:space="preserve"> Yalnız I</w:t>
      </w:r>
      <w:r w:rsidRPr="00F86A3A">
        <w:rPr>
          <w:rFonts w:ascii="Garamond" w:hAnsi="Garamond"/>
          <w:sz w:val="22"/>
          <w:szCs w:val="22"/>
        </w:rPr>
        <w:tab/>
      </w:r>
      <w:r w:rsidRPr="00F86A3A">
        <w:rPr>
          <w:rFonts w:ascii="Garamond" w:hAnsi="Garamond"/>
          <w:sz w:val="22"/>
          <w:szCs w:val="22"/>
        </w:rPr>
        <w:tab/>
      </w:r>
      <w:r w:rsidRPr="00F86A3A">
        <w:rPr>
          <w:rFonts w:ascii="Garamond" w:hAnsi="Garamond"/>
          <w:b/>
          <w:sz w:val="22"/>
          <w:szCs w:val="22"/>
        </w:rPr>
        <w:t>B)</w:t>
      </w:r>
      <w:r w:rsidRPr="00F86A3A">
        <w:rPr>
          <w:rFonts w:ascii="Garamond" w:hAnsi="Garamond"/>
          <w:sz w:val="22"/>
          <w:szCs w:val="22"/>
        </w:rPr>
        <w:t xml:space="preserve"> I ve III</w:t>
      </w:r>
      <w:r w:rsidRPr="00F86A3A">
        <w:rPr>
          <w:rFonts w:ascii="Garamond" w:hAnsi="Garamond"/>
          <w:sz w:val="22"/>
          <w:szCs w:val="22"/>
        </w:rPr>
        <w:tab/>
      </w:r>
    </w:p>
    <w:p w:rsidR="00B20B8C" w:rsidRPr="00F86A3A" w:rsidRDefault="00B20B8C" w:rsidP="000F24EE">
      <w:pPr>
        <w:shd w:val="clear" w:color="auto" w:fill="FFFFFF"/>
        <w:spacing w:line="276" w:lineRule="auto"/>
        <w:rPr>
          <w:rFonts w:ascii="Garamond" w:hAnsi="Garamond"/>
          <w:sz w:val="22"/>
          <w:szCs w:val="22"/>
        </w:rPr>
      </w:pPr>
      <w:r w:rsidRPr="00F86A3A">
        <w:rPr>
          <w:rFonts w:ascii="Garamond" w:hAnsi="Garamond"/>
          <w:sz w:val="22"/>
          <w:szCs w:val="22"/>
        </w:rPr>
        <w:tab/>
      </w:r>
      <w:r w:rsidRPr="00F86A3A">
        <w:rPr>
          <w:rFonts w:ascii="Garamond" w:hAnsi="Garamond"/>
          <w:b/>
          <w:sz w:val="22"/>
          <w:szCs w:val="22"/>
        </w:rPr>
        <w:t>C)</w:t>
      </w:r>
      <w:r w:rsidRPr="00F86A3A">
        <w:rPr>
          <w:rFonts w:ascii="Garamond" w:hAnsi="Garamond"/>
          <w:sz w:val="22"/>
          <w:szCs w:val="22"/>
        </w:rPr>
        <w:t xml:space="preserve"> Yalnız III</w:t>
      </w:r>
      <w:r w:rsidRPr="00F86A3A">
        <w:rPr>
          <w:rFonts w:ascii="Garamond" w:hAnsi="Garamond"/>
          <w:sz w:val="22"/>
          <w:szCs w:val="22"/>
        </w:rPr>
        <w:tab/>
      </w:r>
      <w:r w:rsidRPr="00F86A3A">
        <w:rPr>
          <w:rFonts w:ascii="Garamond" w:hAnsi="Garamond"/>
          <w:sz w:val="22"/>
          <w:szCs w:val="22"/>
        </w:rPr>
        <w:tab/>
      </w:r>
      <w:r w:rsidRPr="00F86A3A">
        <w:rPr>
          <w:rFonts w:ascii="Garamond" w:hAnsi="Garamond"/>
          <w:b/>
          <w:sz w:val="22"/>
          <w:szCs w:val="22"/>
        </w:rPr>
        <w:t>D)</w:t>
      </w:r>
      <w:r w:rsidRPr="00F86A3A">
        <w:rPr>
          <w:rFonts w:ascii="Garamond" w:hAnsi="Garamond"/>
          <w:sz w:val="22"/>
          <w:szCs w:val="22"/>
        </w:rPr>
        <w:t xml:space="preserve"> II ve III</w:t>
      </w:r>
    </w:p>
    <w:p w:rsidR="00B20B8C" w:rsidRPr="00F86A3A" w:rsidRDefault="00B20B8C" w:rsidP="00DB77CC">
      <w:pPr>
        <w:shd w:val="clear" w:color="auto" w:fill="FFFFFF"/>
        <w:spacing w:line="276" w:lineRule="auto"/>
        <w:ind w:left="568" w:hanging="284"/>
        <w:rPr>
          <w:rFonts w:ascii="Garamond" w:hAnsi="Garamond"/>
          <w:sz w:val="22"/>
          <w:szCs w:val="22"/>
        </w:rPr>
      </w:pPr>
      <w:r>
        <w:rPr>
          <w:noProof/>
        </w:rPr>
        <w:pict>
          <v:group id="Grup 22" o:spid="_x0000_s1026" style="position:absolute;left:0;text-align:left;margin-left:15.9pt;margin-top:3.75pt;width:210pt;height:124.4pt;z-index:251636736" coordsize="28479,1838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jeVYuwAwAAfgsAAA4AAABkcnMvZTJvRG9jLnhtbOxWXW/bNhR9L9D/&#10;QOhd1vcn4hSO7WYtsiVIO/SZpiiJqyQSJG0nKPbfd0nJblIHWdf1oRv6YJmkRN57zzn3SGev7voO&#10;7ahUjA9zJ5j5DqID4RUbmrnz+/vXbu4gpfFQ4Y4PdO7cU+W8On/54mwvShrylncVlQgOGVS5F3On&#10;1VqUnqdIS3usZlzQAW7WXPZYw1Q2XiXxHk7vOy/0/dTbc1kJyQlVClZX403n3J5f15To67pWVKNu&#10;7kBu2l6lvW7M1Ts/w2UjsWgZmdLA35BFj9kAQY9HrbDGaCvZyVE9I5IrXusZ4b3H65oRamuAagL/&#10;i2ouJd8KW0tT7htxhAmg/QKnbz6W/La7kYhVcycMHTTgHji6lFuBYArY7EVTwiOXUrwTN3JaaMaZ&#10;Kfeulr35h0LQnUX1/ogqvdOIwGKYppnvA/gE7gVJVuT5hDtpgZyTfaRdH3bmcVZkybQzj/IoTExW&#10;3iGwZ/I7piMYKeE3wQSjE5j+Xk6wS28ldaZD+q86o8fy41a4wKjAmm1Yx/S9VSdwZ5IadjeM3Mhx&#10;8hlxaI0R8FuqWI9gWlFFQJwTueY8Nau55opiSVormQ1r7Lq3vH1vfnGYekGShLGbR1Uz+0M0BiET&#10;1QQaw2IDyxUnHxUa+LLFQ0MXSkBvAB8Wz8ePe2b6KOdNx8Rr1nVIcv2B6fZdiwUIJbCSNzcnuD7n&#10;/kwDj6JfcbLt6aDHLpa0A+T4oFomlINkSfsNBVHKN1UA9IODaIgnJBu0jQnaulLaKM+ozDbapzBf&#10;+H4RXrjLxF+6sZ+t3UURZ27mr7PYj/NgGSz/NLuDuNwqCnjgbiXYlDqsHoE/JP9kV03+M/ar7Xu0&#10;w9ZdRmVCQlahhxRBrAYhk6uS5BZQN14UpX5k7SiI0gRGgFxa+JmDwJXSIowMLbBBS6pJaw42nBxo&#10;GPlV0JFos/+VVwAN3mpukTEdiWoI+MuBn6k3A9CIbcPTDg2iMHq2z0BAUulLyntkBsALlGHD4R3w&#10;MBZ+eMQkPnAjF1tDNzxaADjGlQM+DylMojQGClN3sVhlbhyvcvfiAkbL5bqIoyCNk/WRQtXiiu+v&#10;N4pAv1b/nsWxiBP2DO4G6YkCmI7ow2CKCaMT5fxYRgOyemg0MP0nRnP99tqDX5gmnqC+n0VZXvwP&#10;fSa0en5Klf8tY0nSYnSWvAjAO8FYgiwFQ7HOAh30/Z0FXu1PeEoc5eFz7+6fnvLIU+ynDHzk2XfH&#10;9EFqviIfzmH88LP5/C8AAAD//wMAUEsDBBQABgAIAAAAIQAZlLvJwwAAAKcBAAAZAAAAZHJzL19y&#10;ZWxzL2Uyb0RvYy54bWwucmVsc7yQywrCMBBF94L/EGZv03YhIqZuRHAr+gFDMk2jzYMkiv69AUEU&#10;BHcuZ4Z77mFW65sd2ZViMt4JaKoaGDnplXFawPGwnS2ApYxO4egdCbhTgnU3naz2NGIuoTSYkFih&#10;uCRgyDksOU9yIIup8oFcufQ+WsxljJoHlGfUxNu6nvP4zoDug8l2SkDcqRbY4R5K82+273sjaePl&#10;xZLLXyq4saW7ADFqygIsKYPPZVudAmng3yWa/0g0Lwn+8d7uAQAA//8DAFBLAwQUAAYACAAAACEA&#10;JjW8md4AAAAIAQAADwAAAGRycy9kb3ducmV2LnhtbEyPQUvDQBSE74L/YXmCN7tJY6rEvJRS1FMR&#10;bIXS2zb7moRm34bsNkn/vduTHocZZr7Jl5NpxUC9aywjxLMIBHFpdcMVws/u4+kVhPOKtWotE8KV&#10;HCyL+7tcZdqO/E3D1lcilLDLFELtfZdJ6cqajHIz2xEH72R7o3yQfSV1r8ZQblo5j6KFNKrhsFCr&#10;jtY1leftxSB8jmpcJfH7sDmf1tfDLv3ab2JCfHyYVm8gPE3+Lww3/IAORWA62gtrJ1qEJA7kHuEl&#10;BRHs5/SmjwjzdJGALHL5/0DxCwAA//8DAFBLAwQKAAAAAAAAACEALPk1+2TWAABk1gAAFQAAAGRy&#10;cy9tZWRpYS9pbWFnZTEuanBlZ//Y/+AAEEpGSUYAAQEBAGAAYAAA/9sAQwADAgIDAgIDAwMDBAMD&#10;BAUIBQUEBAUKBwcGCAwKDAwLCgsLDQ4SEA0OEQ4LCxAWEBETFBUVFQwPFxgWFBgSFBUU/9sAQwED&#10;BAQFBAUJBQUJFA0LDRQUFBQUFBQUFBQUFBQUFBQUFBQUFBQUFBQUFBQUFBQUFBQUFBQUFBQUFBQU&#10;FBQUFBQU/8AAEQgCCAFN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cLZkkufLLgfPV7XYY7XTXdPvr0/2qj0S1+z7zKmS386u6yiahawrEMP&#10;DLiUA9VP3W/A5BPA5TuTWbP15d2e2eF7jzPBPhq4IDMtvt3fSun1TUpbPwZqlymVnlj+zwx+7/LX&#10;G+EryO3+HGnbz8kc7wfrVbxnqzto8FtZu8rr+/kjiPzNj5VrGvVVGhOS6X/r8TwKXu0teh4d+1Re&#10;Tx+EbO232vlQoqeVA+5t38RavWvhdof2XwZoNkU2z3Nqkzs38DFVrxbxxo8/jzVLPTCvlPeXQQLj&#10;sPvf+O7q960rUJdLgd5cb4Y9if7Cha+FrSSwsKS3u399rHx2Pleq2zifiVIlvNfoP3vkusUbf3mH&#10;/wBevILBZ7jxPpYlfesl3Flfx3V6B451Y2+nPcP/AK+5DNGre/euK0FUuPFGmxum5Q+7/wAdrtwU&#10;WrHFTtpY+s/GN4JvgnoKOTu+0TfL/wADNe+aBpdvovw80SC7TazCIw/3v9WC36tXy/4muEtfh74f&#10;sATsE8rfMd2Pmr37xZ8RtVj8IeEpIoLazskjZ7dJY97OAiruLH+9/s1xvA1MXXqqGyb/ADPYwkJ1&#10;JtpfjY27xZLh4lt8NPldm37zMK9E0BnVF8wJv2c7fu7q5Tw3DC1pFeeXtnuYxKd33hnnFdRpknl/&#10;nXhypezk4sjE1VUkklseieHvL1DwXraAFmjm5/75BrxDxvpNt57TyA+R94tH97bXq3gW6vV0XxPK&#10;CEgW48mNW7t5af8AxVed+PlH2fzANyN1WvVzXCuhSoT7x/4P6nHSnzNtdD5QvLP7P8THLzhWhu2R&#10;WYMrc/8A7Veg/s9Q/Y9a8XqZGlZLtULN95sbq5rxjpb6f4xTVHR5bCYfPtf5kcV2Pwe0k6br3jmY&#10;f6q51JLhG/vB4Uav0PhySq1YSvvD8tCeJqinlsKkerR7Zp1xt1CAj++K6Xw3MJHv7Y9rqZPz/wD2&#10;q4nTpCtzER/Ca6DRroW/iTUY/wC9Oj/mgr7+pTupW7H5bTqcs43DRLPzNPgz/Cm38q8j0X4iWXwp&#10;8ea94f1W2lisprpLiG+QbkiD/wALf8Cr23QcLbzx/wDPK4lT/wAfrwP9pbTY9L8Q2WquP3F3avaz&#10;f7WPu1yV25KaT8/uPockw9CtiqVKv8Mvd003Wn42PouyxJDFLGQyuu7cteB/tw+H3vPhRb+JLYFd&#10;R8N6jDdpKv3hC52P/wChI3/Aa9c+EzXP/CDaCl3n7R9ij37vvdKg+Ovhs+JPhF4y09Bua50mdRx/&#10;EF3r/wCg15qtKN2ehCX1LFqzuoy+9Xs/wPm3wf4qj8UaPYXqEN50au/H3X/ir2LwrrEXkKAqLj5d&#10;qba+Yfh3qEWg6NZWkTl4EH3vXNenaPrkmn3aukm5Gr8sxFBRqSUNr6GssZFVXKm/dv8Age3azdJd&#10;aDcRk/NsOPevz78ZqbfxVcZPzC9r7es9WXVNLYAhlZOK+I/iQxtfH97buNr/AGoN8wq8vk1iEn3P&#10;t8ixEZ4ukvNfmdc/zaX/AMAqvprbVf8A2qsR/wDILUZ7VX01flPy1+lQ0R+8UfhZdiYq7cdelH3d&#10;8ZHXpTgu5cDO4UOrt8/O4UGjtcw9Pk+y6ymfuk816hZsJIVH96vLdSb7PfJIPXdXonh+6861iOd1&#10;Y1UeLmUNVNHnHxIXbq7oV+fyK8h0SYw69jO3f8wr3j4l2sUkM94F3Mg8r6V89mQ2usQPn7p5rhmr&#10;O55NCSp4iMu9j6Hs5PLbTpcffLJ+Yqh4vkMkcrn+AVJp959o8MWtwDueORHNVfEk3nWUpz9+St6s&#10;eeCPfhC84v1X3M5DQsx3an+6a9msZN2lb/4lG/8AKvGNMzHdqfevX9Dk87TNmd3yba5Oti8Utj6P&#10;+Lq/2l8I79wQyva7/wDx2qv7AeoCTwfqNoP+WN86/mBS+KpjefBNZ/7+mr93/crk/wDgn7q22bxD&#10;Zuf+WyS/+O18Tk94Ytwfmj8UrxtSnF9Gfc6ffrA1yz+0XQJHQVuCZEPLDr/erH1y8to7hA0gzt9a&#10;+4dzw47n47X9w2m26xyRlZfu1X0u5RLsSzLujcFJVXqVPXHbI6jPcA9q9c8baOl1DLqEcgdf+Wls&#10;yL+6f/Z9q5OHQ0ujjy0R2/2awTd7M/U4TUtGrHQaE8ll8KNURmBeyvs7l6YzwR6gjBB9DXH2+rJq&#10;FtLcXj3KRXD7YZIPlwB93/x6u1tLI3nw38YaepzPDEgPumPlP4cr7DYK4DxZ4iu7Hw/Boei6dImm&#10;gJ9tvuPNb/c9K87FUa+MToUl11fRI+TzDFwwkHB6tti+HLWSTxTdXiR+U9lAyosvzN5j/daugvNY&#10;Gn2fAe6uGXbJ/d/2qy/A1n/Y+kv55l827nluC053O6jpupurapFb2s4J+5C3/fRr5OrTUZyhF3S0&#10;v3PjatV1p870OC8fXkmsavbjld8fC46LVbwHp8jeJ0lkwzIPu1ZnkF1Llk/epBt8z+7Wr8H9L/tD&#10;XLgHLbRxXr4T44x6I0pLVM6PxlrGoR+NdBs1vD9ie5ERs2Pyqu3c1fZ/xCh0zxwPCukWZ8iK0R/O&#10;/wBiMbVr5XsPCY8SfEbw9HPFJ5D3qW4lZPl3u6L97/dr7i1z4d2nhWbTvsQZmZ3lmllfc5IPzJ7f&#10;3cV3Y7F0qHtI0l71o7d2engqkacZP7d9CWG1it0URj5VQKParVrJtdk/iNVbT5YEQgoyj/Vt2rkf&#10;H95erJZ2VkH3Sh5pGX+6jDj/AMe/8dr42jReIqqmnqzCNN1JqC3Z7V8MNDuL6K6llUpbSalK5dj9&#10;8DCYH/fNYfxK0Xal7HBGfKhkZSvpWp8CtYaP4d6PLNHKyR3VyXk2/fbe35VL4wmaTV9XkkCATKmx&#10;GOeNv86+ix9WGKprDv7Csvkv1MauHlh5NdmfM+s6WY2YSIjxZ+eNv4q1vhpcW95p1/cW0XlIJ/J+&#10;uxVXdVPxrePZvKksaRSj+7TPgjHJJ4J3YLyy3txhV+82Xrs4N5ljZqT+GL9N0fP5zJvCKK6yWnyZ&#10;6DayDzFHvWz53k+JXOf9ZDE//oS1xvi+HVdD8Nz6xbTxxS28gWS28tXwu7HzMzf+g0/w94kudUGl&#10;3moWhtXnty0cuP3Uyh+q1+z0+WcHNPTVHwlajWpNKUddGekaHN/xMtXjB+7cb/zQNXJfHjw7BrXh&#10;JLiW3Fx9guo7oxN/GA3zLWppepeX4t1GHPyzW9vOP/Hlre1u3TWtCvbM/wDLaFk/SuCpG1Rc2zO/&#10;D1X7O8Hqm7fJjvCt9HcWcEqDYksYYKy7dtdM8MV9bSwSKHilRkdfY8V5L8NdekvNDtRIf39vut5P&#10;95Plr02wvNx69a5q+H9k2ux1YfFe2Skz8ybLWv8AhFfGut+Frxjv03UZ7JG/vKjts/TbXsugyNJZ&#10;qw+da8T/AGqtFl8H/tPeLQBsi1CSHU4OOu9F3f8AjytXTfDf4kSyPs1BEeDb/wAsE2stfEZjgJOX&#10;tKK+R97PIKuLhGtgle8btX62W3+R7v4f1Y6e/BLRd42/hr5x/aBjiX4n29xB9ydEevabbxFp95Ig&#10;t7hPMP8Ayzk+Vq8P/aDUR+O/D8i/xx7f/Hq8PD0XHERclZhk0K+DzShRrwcXzLRq3U3UX/iTqcHo&#10;veorD1Hc1Naf8gxR7VFpuV+UH5q+8jsf0vR2Zf2leSPmx61IV+VSD1p4jHyk/Nupr/LxjcvemDd2&#10;c5r0e1v92ug8Mat5dj1+btWTrcJaBTj/AIFiqGk3Dxooz9amSuZ4qn7Smrm94tWNtKeCSQbsMx+t&#10;fNes3iQ3ko3/ADKa+idSUSW7A/NuHNfPHjjTzZ6q/wAnymuOoup8tiY8seZdD2XwBqSah4YaDIZm&#10;G6r2qyCa1Va8/wDhHfFYlgfK7VbFd9qihWYelFJqdFM+pw/7yKmuuv4HPWyi3m3yfh716h4PYtZ5&#10;P8VeYOpkvM/+O/3a9K8HSBYVFcrWugsUvdPoeJhffASNBjctrJEWz6Fq8n/YnvDbfE3VLZpJVieA&#10;ZSLo7huB/wDW9Aa9M8HSfbPg5qNvnb5U1wn/ALNXhv7PN+dG+Omk6T57wCfzBcmM7WZz8wT/AICM&#10;DB6EvXxeG/dZlL/E/wAbn4zjYONWtDzf5n6ZfZskfNHFuG75j81ZGs2sP2kb7qIHHrW7ZafatDAf&#10;IRvk2/MN1Wbi0iBXESDjsK+55mfK+8flDaa5dtqL+YNyyjbIrDduWtT+zdsyz24RoJV/1efmStDV&#10;vD4bWrfSdMgVLy53Nub2G6q+k/2hpeoJFqegSW9u84i81ZNyf726vKnV9hJQerf6n6dGLhG61f5j&#10;PAWoQHXvEtlKpdHswrxd2UZzj3HUe4FcJbeE0utVvdSvrRUCz4giWVyjAdHw3UEcg+hr0Xwn4VTR&#10;den1USebFqRuEjk/2E+6PrTbuP7dbi4xkW7hJW6DZ/Cfw+7n02CuDMcbVjQ9lhldzbWm+nT5nwmZ&#10;JVq/tFqcRrSixmeB9yxQxo+7+6fvNXkWs6pd3V48onjaweTnn5lH92vYPHWrQTaNeiICe6fLbIju&#10;rwS+uPssLlo9rySL+69K8bD0ZxSVSNn5ngThKO6saFzqE98ziIhf4navR/gNCWlv58bWi215D9oe&#10;xv2x/qpa9j+F94nhuzlQuElnj/5a/KrZ/u17GEpe/Zdjppaas9i8IahLqHxH8IaMiKzw6jbzR/i4&#10;b5q+4fi9dOt3Bbptt3WN2DN/Fn+L/vqvjL4G6P8AbPj/AOFLuQqyNJGqbf8AYQt/8TX2b8YrI3mo&#10;6TKkbPsR2+X+L5hXgYlJSreq/O53/aXKefaCz7LhMdDzzWJ4z0OTxBqFvAbczwQxl90U2yVTu/h9&#10;a6LTIXtbmeOdGRn/AIf4V+aqevK9rNb363MlqkJ2yMqb12n1X0rDAzjHFxbZtRfLWTZ33wWa2s/C&#10;i6eJ5nf7XcOkcvu36U34kXj2eoWV7GBsMbrIv3WYp2qX4aoviLR5dVg2JEtw8MkqHcG2fxLVL4mL&#10;/b1pKLcP8s7MVYbdq7a6cRW9nipKe19PQ66lJSqST+Z85/FfWJbidZ2gS3Rh91Tu3UeBtStLX4d2&#10;sE51Bbi4+0fZF07PmtcD7vTtWL8UdNu7XSrdJbib5Bu2sFrpfg8t23gmwvNPn+zX9nPK0cmN3Xhh&#10;+VfUcLcscwqNdYv80fEZwlGlC+yl+jLVtfeNPiB4PlsktoZbWzmSK7iijZbnaMbXZe+3b/DXrPgD&#10;+yF8Ny6fHdy6i/h6SVNsn8e/lfw9q0YvEkkzvFK8S6Tb2H2i4lij2uXx83vn1/8AQqyvAEd//wAJ&#10;fPaahGl1ZNaM9vqEiD7QoBT9xK4+/t/2q/QcTWdajOCiopaq3f8AV+XY48LCNKtCfM5N6N+X6Lz8&#10;jN1W3u9J8Z6XPc2/kRX1pNENp+XKOr4/Jq6i2vPkXmuA+Mvia4uta8PavbW3mvBqL2UcWdvyyJhf&#10;/QalW4vLGze9uNVMsu3cYovlhT/gXr/u1w4bM6EsHGcp3tpru7aeWpnisnrLFz9mkk9ba9fROy9b&#10;GT4b1aPS/iP4q0JHHySR3oX+7vX5q9a0i83Rrz92vm3WLo6P8XfCuuF/ItdehlsvLf5Wfjehr3TR&#10;7orxv+9XtU6ksVQjWlFxb6Py0PnKlJYPESpKSaXVHzP/AMFFPBbtZ+F/HltH89pI2m3rL/cf54j/&#10;AN9bh/wKvmbwTrCR3kTZ+Rulfor8b/Bo+JXwl8TeHym+e5sna3/2Zk+dP1Wvyz8Iak9vMsUvyvDJ&#10;sKt2rx61PllY/bOEsb7WgoyesHb5PX/M+lLWbdsx8tcH8ab64vtf8MGU79hZd/8AFXWeG7w3lhFI&#10;f4flNYXxXtUa20acD50u9v5ivMrU4yjdrVH63UwtDFckqkU3Fpp9U7rY6eFv+JUpYfwUumxiRV/W&#10;orbK6SgP8ScVe0K1kkhYw/NzXTpFXZ7elKLb0LQP91KHVlVvbrVuLSZ5DzhfxqddFkaLmcb/AKVk&#10;6kF1OWWJow3kc/qK+dp8kYA4G4VzOnt+9YY/irtbjS51bYfmX725a4+xhP8AaksA+Vs1ommro6ue&#10;NSm3F36mu+JoVHavIPiTpe26dyNv8Vex20J8vGeh21w3xR0mSSxW48v5fuNXPV1R83i4OUJJHC+D&#10;tQjs9c8pHG1enO5dlet6su6OCcfxrtrwfTZorW8sZPLNvdKfKkX+F/8Aar3O3kN94eSRfmZMNXJg&#10;XeMoHq5RPnw6j2djImXbJkV2/g+YdOWrirvpnNdT4IkLbRTl8VjtxGzPoz4VTBvA/iaNsOsM/mbC&#10;OCSnA/z2zXyr4M8QjQfjro1/K5Jj1Mb2JySWbGf/AB6vqL4ZSiLSfE1iT86xRzyFv7xUjH4DAweh&#10;3V8T+LL42PjO6lDbWhu9/wCT18RV9zMpvtZ/kfkuYR/2qr52/JH7WaFMLjS7WT724VsbQwBrzr4R&#10;eKLfWvh3pGoG4RUmt433Mf8AZru49UtWQMJlOfSvt7o+MlBpvQ/Mjx1oZ1S4glhuJLO8hPmxzxHa&#10;yVyniTxBqGn6fBFf3txqOflC/wAK16l4oh8y24G52Py/SvEvEl0Zr57Z8/OV2fWubExiouo1do/Q&#10;p1JRpya7HoyeKLbUtU8PwaeT5CI3nq33klKf+zVmXtrDdavdQPeQXbRIEeykl2owb+77jqPQgGuY&#10;8FL9hnQ7yzC/Rz/3ztqnrV9GvizW4L2y2pDcBobnO1n/ALv1r53li8MpJ7t+X9bnyGJTlRUU7Lf7&#10;zRXwRoFr43sbK7s8RNN8xyVVkZcg47ZBBxXDfH74G3/h3WrA6G8mo294+233ffRvR66vw/rdxqXi&#10;u3025zcG1CSwNj/WI8m3/wAdJ+p3+i1J8XPiV/bHie10eDdDb2eTI6n5uK5aLqU8TGCd09zwo3jJ&#10;05nJRfA+4tdLe61i5EH2YKz89X/urWvDqlvpdg1tLtbyvvq3b2rIv/HFxJbtF5Ut1LncGlYt/wCO&#10;0/w94dvNYl+16ygtYM71iY/PKf8Aar6elGFJN2O1U4pWgfRX7JrHWvif4cufs32VA80yJ/dXbha+&#10;w/jNffY9S0qMeYqy27s+z+H51+YLXyz+yRJ/anxIguCg/dxmIbfl/i219LfHFjceJtEjjl8vZbnf&#10;+L18ZWSnKs/7wRTjNJHIabHPJM8aPuRT8kknzVqXCxRs3n7PKx+88z7u2otItxbzNg794+9j+GuI&#10;+M2sPY6RBZRSbXuptrrn+Adq8uFN16sacep00qTr14007XPafh1ceHpPBajRIop7NLp0fyM7d/Vq&#10;n8T2dxqVhcQaYkjyhGb5V+bj+KuQ/Z7sbi6+GurtaSbmhu2l8jG4N8ifdr2SGxtNNuEuLJfkkTZP&#10;u/jU/wAVehicFKNdczvGyd+r/rqdeJksPUlCLba/rU+NfjFpNtsSWMy7H+YbZPlLf7S1P+ztHJde&#10;D7iNIJJfKunXcorX+Omip9tku4s5R3R9v3W/3lrj/hB8Uh8MdIuop9ObUIr29do/KI3ofLX+H0r2&#10;uHnOnmThRV3KL0/H9D5THRhXoWrOyTO68S+OvDGntdWF+WvZ0PkzWsUJZlb+4aZ4D8eeGdBsHu9P&#10;drOXVDLD/Zvnl2VR/wAtP9j/AL6rgPitpaTNFqsQkltbwIsF1LJulkIXLH12L92sxtB1/wAL+A9N&#10;F/pyWqXl8LiCSX/XEYb5NvUD/er9irxpfUnKUrN9L9Tw8rwt8xpU2vdvb5M9N+N0kWl+C9NvZJUV&#10;YNRt5dyndmPPzFl/4FVCw1pI/CdxqiRtdIqH/SblNqjPy4RP/Zqu/GCG1174LvqKOEaKBN+0few6&#10;fe/8erpU0ePWPDE9gAFSe32J/s8fLXxmVZXD6xOpVWkbJd7PX5dfPzPa4gxk6NKNCDd5N37aaf16&#10;Hyv8RdWvJEstblk3T6XdW80f91ERsbV9ttfV/h+6S6t4ZU+5KiuNvvXy34r003Gj6lZyD5zDKh3e&#10;te5fArXv+Ei+Gnh68L7n+zrFJ/vp8rf+g1+p42EVTjy7I/MU7u73PWoW+ZTjctflJ8ePC/8Awrv4&#10;5+JtMjTZa/bpGjX/AGJPnT/0Kv1Wtm3Kor8/P+Cg2ii1+LcV7Gm37TYW8pb+8RuX/wBlr4/Fq1mj&#10;9P4QrNYicF1jf7mv+CZHw61YzWiIT98VrfEeF5tDtXP/ACyvYmrzz4Vao9xBAn/Aa9I8e/vvCayL&#10;/BcQsf8AvuvHmrJo/onAz56cWaUOV0lMD5sVf0e6ezPmBv8AgP8AeqlCwbTIAamtvlVUP/fWK1aT&#10;VmfQTipQcZHYxTJMiSJ91uvtUv8AGxx8q1g6dN5NwiPnY9bLMY5eflWvLqQ5GfJYmj7GfL0GuwU8&#10;1xuoWPl+LWx8vmx7q7JlVnyf/Hq5rW18nX9Nl/hbKVdJ2kdGDn77iuqY+3j3FGxuVjz/ALNYvjnT&#10;XvtGlQRO+Pm6Vt/bJ9PubiCLG7O9Kzteur26tJ0kkPSumUY3uzflUn7x8zazNJHeJb+WEdZt+5mr&#10;2rwJdfbNJaAuNzJXhPjSGS11V85Vs16l8J9SLQxAvXnULUq/KutwylxhWqUUbl8xhdk/i/u10/w8&#10;kWOWSaXDJEAFBGQXOdo/Qn0+XHesDxVGbfUGcD5X+atDw85s76C0J/49yfM95D9/8sBfQ7c963qq&#10;02e5iFzRa7n0N8Lblv7U1+E5ZrnTw5JOSSHr4d8dXhbxhq42fcupF/8AHq+0/hnMV8VbB/y2sZk/&#10;k1fFXjyPb4y1sZ/5fZf/AEKvj8TFLHyv1ij8ozZcuLk+6R+iv7A3jYeIPhjFZeWHurPMLyN878fd&#10;+lfWds8piGSQ3f56/O7/AIJs+KILfxJreh3Ep2y4uI48/KW6NX6QQRRoCFRAPpX1NCfNSi0j4jE8&#10;zqu5+fuqw+cJZCOo2j/Zrx3xPY2tvrFnLcgIizc17ncLugyQPl+avEfiRs/tiIEfey9Z41qNCbfY&#10;+3km4SichfyS6b4ts/s5kWxM4Y7T8rfN8tel+P7ez1LwxOJBGs4fZub5cN95Wqp4Y0O0uvD8812y&#10;K8NpJKnmf+O15b8WZr2PxlpAt5D9intEeSBvmR23f3a+NppVqajJ2UW/yueDCg8VSnQ3s0/uudn8&#10;DtPv7n4iq/lxTtY2JkZ3OMhjghfqCa86+IWvWPhT4qa62pp9qR1CLtGFZSc5x2yCDXsvwM8RX/iT&#10;x5rgsLNEgWxhijijj2gf3mryr4425bWb2C6s455LKbnz027Y2b+H/dc/U+Z6LWuHmoYl3fQ+YqSc&#10;p3tYlsfGGjX1kkmlRRbun9591c59q1RdWuLh/tFxeP8AJDa/8so/9pq5nRPCpZl1SC2Nq0Mm6Noj&#10;8r/413mn60kcTyTgQO1fRqqpbbnbCTfQ+o/2I7G503VbMXM4a6f/AFkvoXctX1B8WtQePxbbwGIX&#10;GLSNQzfwfM1fNP7HDDWPEVht8rY1xyk/3nUf3fevqT4iaeZPFXnkfOsC7N3+81fGVtPauXWRatGS&#10;bOYS6NjBPLKY1RU2jaNq15j4nup7qS4NwYryzlxvtpE+7/tK3XNdz42uP7N8MXU8oG1Sn3vrXA23&#10;h/UfFGn/AG83AtVf/Vq0e5XWvVyuEI03V6t2PYwCjFutPbY9i/Zx1VtI8C6xFEP3ct3+5ncfKnyD&#10;5W966OxhGm2Mst7dyNbxbt8UTs3y/wBEqh+zx4JudJ8A6zHeXkU6TXgdFgTOzAXPWr/xe1C00nw5&#10;dSxYllMew7j8zn+YrDNG4SUm+isjCvapiJqOvn8jy7x+tv4iTW9Rs0H2V4x907lzXl/wM0c3HjS9&#10;u3gj/wBEtyqXksy7bfedr/uv49y/ltr1vwxosk3wyurkxfZ4Lx3aO2Y7vLwNv3q4X4L2aQ+INbjk&#10;+VlRWHH+1XPkdSazKDvrJNfemeBmDjHmsr2/QZ8SvDustp8Vs4hn0OwCLb30mFmcnhui8V2fgex0&#10;5fACXOoay9wpuIFe6uf3rw4O1E3NWb8VPiF4e0nQrqyv9TiWdsfuFfc556cV4nbftGaHovh6LS9L&#10;0i61a8WT99HsVYnQNvRmbd1r9IxONXtVSqO8Un97e/qeNhqNWdWNRJ2uvuPZf2hPsGm+AL8W95HP&#10;PNauY1ij/wBd/Fjb/Wus8EzC80HTp0I+e3jb/wAcWvlHxH+0Nr/ioT+Z4Ulil+ztDHJvDLEh+8du&#10;3rXpvwc/aA0NtNstI1Czu9NuLaNIvNlG5Tx7c124DHYdKVNyttv13OrPMJUrQpSpRcmr3+dih8YN&#10;BOi+L7+EJtiuR56f8D+9/wCPbqg/ZK1At4d17SHP/IN1J8L/AHUf5q7743tp3iDRNO1+wuYrhIX+&#10;yzMh+ZM/d3eleR/s03Qs/ih4vsIz+4uII7gbfu7g22vu1WjWwkddf8j88qYedOUnbQ+sbKP5l4r5&#10;I/4KGeD55n0TW0i3QPZNb+b6Ojltv/fJr680r5mQGrXxD8A6R8QvA15oes24ns7lPvfxRH+F191r&#10;5fFe8rdT67IcasuxKxEldWafoz8iPhHcFrvyyfuPXsni3954NuunBR//AB9a88134Z6j8Ffi1qXh&#10;y+kWeJf31rdx/dmhLfK31/vV6Hqubrwdfj7/AO73DbXlVY2uf0XkWJhiMOpwd0aMWP7Mt/puq2mP&#10;KQ/dzVn/AIRnUI9NskeLazxjP95f96tm68L+XbweVJtfbzurF1oJLXc+wnXp8q13Mt22uuDt4rbt&#10;tQS6TZna4HNY99p9xp74nTbno38LVVM3lxM4PapnGNVJ3POr0I4iKaNt74rLx92sfxJhksJsfcnX&#10;NUtP1jy5WMqeav8Ae/ip+ralBqGjSuhKsjqdrVh7OUZWaOelhauHxEdNLk+tyG31CKd+mOas37Jd&#10;WjSKu5CnrUHiGNLzRYLiMfeTmqFn5tvZo+PlIrWNpxTlujsrUkkmjwD4rW4h1FnEe3mrHwyvvLdE&#10;ztrW+LdmJnZ0T/arj/BNwYZuvQ15uI/dVYz8zzsM/Y45eZ77rCKdKTVB961wU/66H7v5YLeh2471&#10;zvhWbbeIP9uuqYi60b+zmPzQg+Z/10P3vywF9Plz3ri9BYw6oq/xB69GstU11PpZq6b/AKsfRnga&#10;4Nv4r0g5+WRJIvzSvj74jw+X4814fwi9l/8AQq+r/D1wIdQ0OfP3LhF/Pivlr4uR+X8RNcT/AKe5&#10;P/Qq+QxkbYtS7x/Jn5XncUq8Zd1+rOy/ZL8VSeFfjZo0qPsW5fyfq38Ir9jtNvV1DT7a7h5SaMNx&#10;X4SeH9Ql0HVbHULc7J7adJkb/aBzX7T/AAb8YQ+Jvh9pGr2w8+3vYEnVVP3CR8w/OvVwVRSi49j4&#10;jGx1Uz4+uNSdl8vy9yyncdvZa4O90m21rW9TuLiDd9mhRU9s13brHvZxGG2isjSLUSWevXIH+suN&#10;gb6LUZvPkwzS6tI+lxs+Si7HmGqtcX2laklvIYkiTaf9of3a5zxh4dj8QNo17JdyQNBZfIkY3ea3&#10;pTvEPjSy0e51LTJXKvKdu5furWvpd9HJ4cspMb2ltXRGr5mhzqnUS8jwqdWpRhUlB200f5non7JN&#10;uL6/1yXTpN66biGRv77n5mFcb8fdEj8Z/EqIWMWwtmK6izjKYIk57ZBIz2zXUfsceIrPw34S8f3L&#10;v/pCXoYJ/e+Sr9p4fWS71HW9RT/Tb+Tfs/55J/CtGEw0p4tyjstzxIwdVo891bw0vh+0j06ELHBF&#10;HtQsuAykZBx2yCDiuJ1PRUWF8ojZ/umvXdbt4Z7Z1EzxywLlFJ4KZJYe+Cc/TdnoK811fxBpVvI8&#10;d1eQptH8I+avrXZ6WOqzifQf7E32ebxDokbSrBPDcXDzPIQuAETaK+u/ijdbfFCmMq6fZU/4F96v&#10;jP8AYrvLDxF4pV7Z2T7Nb3Dn+7vLKmf/AB2vo7UtQEnjnV7SOQywRwwt838L7fmr4zF2Up07aNmv&#10;Jzx5uyNG70228Rae1peR74n6rVez02PRdNiskP7uMbRVrT7gNLwR8pqnrU22Zg1eRUrThD2N/d3E&#10;pStyX03PYPhXbtdeC7uGP5DJK+Hqte/DmzkRxqkj6gzhk/efcUf7tb3wrtxa+DLLj5pEMv5mqPj/&#10;AMRQaDZy3NxIIokG52Y7dte1Uo01g6dSqru1jKFScW4xdjg/GE2l+CfCVxbh4re3hDv85wqZ+Zq+&#10;FPEnxcv/ALffjw2X2z7k+0/dXb/e9TXY/F74rf8ACytZe3SeV9JR+IIjt87H972rktH02PVLmJAi&#10;2duh3Hyh93/E/nUYTD+yftZaNHZCgnrNXbOT8PfDHWPHV9/pkktw5K5eT59v4dE/nXos3wh0/wAH&#10;26S3d2HlX5fL37M/8BH/AKFXdReNNE+Hfh544PLgnROFxuZP/rtXjPiLxhe+Mrz7XP8A6LZks0ca&#10;n97J+ff+X+zXsRlz7bHTy8p0lnb6dv8A9H06Le3zeap3tTbqxWbmKyiZ2H32ffs/4AKp6JqGmbHg&#10;lnbd954rT5m+jP1rqrPWtPmjWK20t0Zd2FWP5vT71XJLoioyfU4fWvD8sNvm71GVUl/5ZyQ/+g4Z&#10;j/31WF4S1Kf4f+J01S2vrqDf+6ErDfFJz9xv/sq7jxFJp373+0LKVHI2hFkVWP8Au964qNbeNnt7&#10;m2aDTZ/4bkvvVfVc91pUq9Wk04SafqVUpU6sWpq9/I910L9raw0W/wDs/iPR7hLVDt/tPTMzRf8A&#10;Ak6/9819JeCPiJ4X+Jnhv7X4c1m11WD7sixP88X++nUV+c+txjw666RqxDaRKu+PUIn2hELfwViv&#10;NqHw11WDxH4X1u5iSM74762Hzf7jkdvZq92lm9VNKurr8Tw6uSYeSboe6/w/4B7B+234T+x+MPDO&#10;uInyyiSydv8Ax5a4Xw9MJNNX22N+ta3xG+PEHxy+GUEGoW8dn4l02dLgtB/qrhR95k/un2rn9AkE&#10;ds4B3K0eRXt1atPEQUoO6aPt+DoVaNCrhaqs0/wep90fELwHH4q8GWotIYor1USZJdn3vl+7/wAC&#10;r5z1DzLeDEiFXjfa6t2r7N8MbLzwrpLvht1rEf8Axxa+VvjN4VuPCviO9Hln7FdSNNA/8LZ+8PqK&#10;/PMnxDbdGT81+ptkeMknLDTem6/U5fUvL1DTVicbV+9urg9aWWzfyvX+L1rtLeb/AENMndWHrMMd&#10;5xn5h0r7LD1HB2ex9zgq7p1OSWxxzzGFHP8AdFULaYyaRdE56itjUdJe30i8uZ32Kg4/2qgWG3tf&#10;BcRjj2vcOG3N95q6pV486hHU+geMpOoqcNXc2dHm+0aU1vJ8ySx7fpTNIuA1hLby/eQ7RUehxn7E&#10;uf4qzRNJb3U6D+I1bildmWJhzwl5anH/ABLsfOs3cD7teYeDH+wXdxeH5RbMPL95TnZ+WGbng7MH&#10;rXuGv6ZLe6e8ZQtMx4VRkk+leI6uRp2stZQsGgt5D8wOQ8hADsD3BKgD2A4znPmY5e5c+cqu1aDP&#10;YfBV8JoU3n/ZqreW/wBh8SNxtVzuFYngnUNr+Xn7prrfE9vue1uwP9k120pe1oxZ9bfnimenWc3k&#10;6Lay5/1UiP8ATla+dvjGob4j64w+6bgtXvWiXAvvCrnHzBK8E+Jkn2jxVez53b5N36V8zmMbVIS9&#10;V+TPzTPqdnCXm1+pyiLX3f8AsU/HX+wvhteaHe3ChbC5/cq3ZHy1fCoWtbSdYuNHWTyHZRJjOD6V&#10;zYXE/V6nM1dHxtWmqisfZ21vKZ9/3jzXKWfiiSHQJba0iDSvJKxlf/erfvJja6Q87nzGijZ//Ha4&#10;W0m+y6ZbxmP+DfI3p3rfPJfu4x8/yR61emqkUpbXPJYPD58QeLdRgdP3hPMsgrc021k/sqztEcJ9&#10;m81fm9q6/wCGfh+TWvGDjyH2THcXkHaqHjDRbjS9d1vTLMfPDdF09xt3V4GDqy55x8jx8TaacU9L&#10;P8GU/wBn7w3qlxL4vvdOli3LMkT2kp+Xd131L4wk8drcXEVzrMNrAj7NsSKtcL8J/HVz4F+IN7bz&#10;pvtdSHzpllVSO9eneJNWj1C4vZBbxor7GHH+zX2GCUfZJxWvU8NNxi4pHiOqQ6lbXhuJNSnvHQ52&#10;PIxVh3UjuCMgjuDXJX+k+TrSQw7popQJIWkbcxQ9MnpkdDjuCO1eh6vDLNNdZfai/drm/D6Jf321&#10;vnls3MkfHLxn76+vBwwA4AMhNdc7RT1FTcm1c+xv2J/hfq0f9l6ppCxzwXS3CXqSuEC44Vq9T+MU&#10;N1ofjLUNNsbx4J2VPPltU2s52/cXvgVvfsSwm18B2Usg2P5Dylf7uXNYfx81KzsfiFeXkF2POmhW&#10;WZYz8yHbt/WvjqThUrOdTWV3b5Hs4GS9tyNXt/WpxPg/Un8K+IbWQS3G5pFW4jlJ+fLf3a9K8Za8&#10;dPmZzEdvmbK8q8OWcusXaXNz+6td+47j8zsP4RXpPif/AJBNuPK+0KflEUY/xrzMylCpVTW63Nsa&#10;6dSon1S1Pon4T+LLe88G2rsrRJDAq7sdcCvkn9oz40P481WXRNPl/wCJXHJsm2SKvnOP9r0/+y/u&#10;034j/H7VPBvg6fQ7TZa3t5H9n+VlbyEKqrHjvtr5KvfFklxJ9jgkKy3O5ERX/gH3z/wL7td9JOrT&#10;pqWyOGlRUXzncWE3/CQan9k091WzhOwywD/W/wCwnt/Pqad448bJ4Ptl0/TyLjUn+UJF92L/AIFW&#10;C3ipPBug/ZrA/wCmTDbvQfMB/s1zXhfwefGF79t1i7eDTf7sZ2+d/sr6/wAv9o10q0nrsjt1iMtP&#10;FGq+LNVSzs7eXW9Xx8kES7kT3/8Asun+9XZeH/h7qOqTrd65qG/bjzI1k/cxezP/ALP91a6u1a3s&#10;dN/s7RrCLTdMJ/49rYbGuPeV+r1QupvsuyO5dV2/cgT7w/4DWNWvJ6RNoU09zdl/s7w/p7WmhWQv&#10;J8HN9cjbEh/2U7/7xrn7a8vbGaWS81F97H7y/ukT/dUVTvteeNljVPm/hiXt/tN/9lUOg28uoXUk&#10;6bFZD+8uZ/nVfzqqNSS3M5wV/dOu0e8k1TekEb7l+V2xsY/7Td/++qxfE2lxtFs8qLfn/Ws4Zv8A&#10;voLXXaJDPJOsESXM6n/nkmxd3t92u2svhPqOrKJBEFVvmPmu+5v6VtKqkXCm+p5z4O8F2nxE8M3O&#10;jXkqS3C/PBuB+U15DPp954F1SfS9Xivf7Gd9kkX3VZf92vszw/4HuvCt39rwfN7eXG7f/qrH+IHw&#10;ltPGljPOQ637fN5bfMy4pOvBpdzRUmn5HyDrug2lqqapoIP2JTzAsz8N/tI/T/gLVt+Fr6DVNMne&#10;2PzwxnzEb5WTiuqm8I6r4FkuILuyeewf5XZUVl/9BrldNt7ex8Tv5Ee2KceUdiFGTP8AeSuzDY32&#10;Ur9Op62BxEsHVUns9z9JfhvfC6+HXh6XP3tOhb/xxa5f4u+H4/GXhC8tox/pkI8+Bv8AbH/xVWfh&#10;LeRr8KtI2Sb0iski3M3oNtU9S8QR2rsB87V8hCcqVVShuj4yeJeFrKotGn+p8p+cYYcEfN3/ANmq&#10;Eshk7V3PxF8G3FvrDXemW8ktnOS+2IbvLb+KvOdTuo7OyndzsSIFju+Wv0bDVoYhKcHufrWX4qjj&#10;KarUpJ3X3epy/wAQ9YMltBpFtnz7qRUC1o6lD5dhb2yfMltHt/GuQ8L+Zr2tz63Pv+Y7LVG/hT1r&#10;0bTtNuNa32kcfkM3WSX5f/Hat1I0P3k3Y9vDU3TtUl/Vyhat9jsIuayXm/09XP3PvGvSLb4Zm4UR&#10;3E0kuB/CNoqxL8OZNOePyYoHycABdxNcdbO4L3aUL+un+Z6v1jDu8ZS3OFaaNrGS4XJk+5Hx/GR1&#10;H+6OcjoSteJ+JfAeqzak8tpYSujHhq+zLTw0lpHGWijljiHyEDhm/ib356H0Ap3/AAi8d9Izy2+x&#10;D0VRtxXhV87qTvTcUl8zyrYNvXmt8j480DRdW0+8V5bCZF78V6RPGNQ0R4yf3iDcK9k1b4d3M0rx&#10;WyRxI3zJLLXPeEvhf4j1C/vLbWNPs7eBPuSwHd5rf7NbYfO5YePLOKa9T2KdbBqnpUfzOY8CXwms&#10;Z4HO1WSvGvHMO3VZ/Z6971Pwq/hPVWjlQ2jq+0NJ/qn/AMK8o+Ivhe7haW9MW+Jvn3R/NtrbF4+j&#10;iqcbaSvsz5biHBTnhvbUlzRunddrPU85i+9gmpyoB5qCPr/KpG61571Z+Y81j61XXotah/s8uFe7&#10;Pkis2a1u7W6itHtnfL7f3fevEfFvxIv/AIf6ho2p20UVw6SM/lS/xcVvaP8AtiC8voDqGlx6dz/r&#10;YIfNxXp5rRr1ZrkjdJHZiZVlL3I3Vj6gvNFl8Kw289tbOl08AbbGOn+9XiniPUpdL8bXV/q43xnD&#10;v5H8YrkvFX7SUnja7SODxhPYRqdqbrfys1m3NxeSQvJd6gdSleE/v/4ev8NeVg8NKlO1TRtNee3c&#10;8Jylz2nGzZxVteDxJ421y4t8WsdtDvt0kP3fnr0T+2k1SzWRJBueNO/8VcR8MdNik1fxBKQJd+1f&#10;mp+hXD25vbctt8mbhfbNevgZKNZ01tZfkedCfxRfVFrU7oR2lyT97ZzWH4QhNhf2V2SDLI3msjdN&#10;vcH1BGQR6GrF+x1S/WyQ/wCu+/7J/FV65jSG5YRDZECE/wB2vYqvoaRvY/RT9nHUYdH+FMl3ET5P&#10;2JGiLddpzjPuOh9wa8o8cXlprniTVLx7dVnF0yIsg2twAu5q2Ph3qENr8FdFsXuXgWW2Qb43wxyd&#10;21V/iyMn/vo1xumXH9vae95P5zeZcS4adPKeQA4yy1+bupKNZyT0u/zZ10bU05t2Oo8M2KW/2eM5&#10;bem/ys/N/wB9dK6bxv4ot9Lt3Rw/n28YQbf9yuW03WIrd4gXG5DxXP8AxP8AFw1DSJ5IblNqkK8W&#10;zlcfL96lBOrK77mSbnI+e/iR4sl1C8uJZbj5l+Ue7Fq4XwxcJcXt7qMj/Kx+zwM38EY+8ap+OdSd&#10;dhzukfLr/tf3aNNUW+n2tmX+VvlP+6OXr6RR5YaHrRVkkdZYw/8ACRX32i4X/RV+SODH319/6+pr&#10;0zRLFIUQyskm3b8v3lH+z/8AY1xXhi3H2dZH+VCPkX+6taWq+LBYwulsPNl/2fu1yyd/dR0JJana&#10;X/iAQxSOJREq/K8ikbv++ui/z+lcLqvjiJpXttMTe/8AG8Xy/wDfTnmuO1HXp9ULC8n3IvSCI7Vr&#10;b8N2afaIEMSZb7kC/Ko/2m/+y5NaqkkiFK70Ot8K+FZdYmS81OVILf7ytJ8qf989/wCte7eDPAdt&#10;cRROLfbaj7jXI6/7WK5L4e+HRfXiXl5/pDr/AKuNR8qCvovw9aiSFJHjdf8Ae+6KxcrM6IxSRoeE&#10;vDdhp8KhIImbu2Plr0O0tYFj2pGiKP7tc5p1uGP3ArV2Flb7gnv+lbUldmNTTUiaxhaLGxfm/hrK&#10;uPDsUczFRtzXWvp+1FIxtP8AFVWSzDDpW9SiuqMYVGtEzz7W/BNtqEDxNErLKNrcV8oftB/DO78P&#10;t/aEFvt8r/lvH8rV9yS2e165Txz4ZtvEGi3VldxK8UkbJ8wrklSt70TshVu7SPA/2e/iI2reAJ9O&#10;L4lgk37fu/73/j//AKFXTjz7y6Yk/Ln+KvCPhL5ngX4ieJdHuX+S3DOm75VZfu11niX42W8LNb6R&#10;b/a5wdpl+7Cn/Au9eTOnPnbgjyMblGIxuLSw0HK6vpsu93svmeg61qUel2n7ydYt38bGvBfinptp&#10;4+kgsNC/0eKaT/Trv+F19EX1p1vZ6x8RNRlvNQuWazh+aRs7YY66bQYbfS7hbeBHZ3+XzVG7Felh&#10;VVoyTi7Nnu5bkqympLE1qjcorWMNkn0ff0+fYteEPCOh+FdPSOC23zonzSy/Mx/wrbSxtmufMity&#10;l4/zBt/yqtP0zSfs8Mslxtd+zZpq2fl73Kb9/wDFu+5Xp4LGqs2ps/RIpOTfM2y1FdOsLbDKsvdV&#10;7/8AAq07fUHWxBMQBT5UbHzbj3/AfkStWdJtTdPGksTSxkYULXZad4MtLcKboMIoznJ6E9z/AJ7A&#10;VpXx1CGkYXZyV69KnpJamFpmiyzNsEWxGHPmjpRfQx6TdfZtonXbuG167MeJtO0u5aMAOqjjzK5P&#10;XtcsJpG8uPfcZ3fLXy1ehiK7dTlt6I5aM6lWfvR0M+KNGVzJEHXHCsfu1Z0Txdb+F9dgNwkW1RtP&#10;mfNXM6lrkd4jwRyhNw/1n92uR2tI0vm73/2q6sLldRWqVdLao9qGDVeElV2aPWfiR4dPjB/tenz2&#10;2s2rJ5s1oyJ5sfsvqPavA9a8Kwaf58+jBr3S4oPNu9Pk/wBbB/e2Z67f7te2+GLXw/Y+CbXV9Rjk&#10;up45HQSQF96fN8o4rB0u3e8ub+50fS4J7V43eS2lPzRKP9r1r6DE0ISUIVXeUtdNWvPbb5s8XLsy&#10;q4N1qVO7hSfLeSUYt3s023rvo7R13euvyN4++Hsdmn9r6N+/05/vqn8FcAc+gr641jwDcaLbXF9b&#10;24+wS/vrqxf72w/8tYs9R83zKteD+OPh3cafq/macsUlpOu9fb6e1eEpSovkqmOc5RTrr67lqum/&#10;eiuj8rfpocB8bLctNpEhO7926nivPNLtftWpQR43bjXpXxgkLNYRHHyIWrz/AMN5/t21KdjX6FJa&#10;pngra5a1LRY2dkA211HgRbi1vLi2kuZZYvs/7uJn+Vazdb/13I+bP8NXPDshh1yLefvxlaJ04yjq&#10;efiFeDYeBfiRpfhW21e3v5Giv3ut0b43LsFCeOtIuNbR7a8ErXO7euGVVrzDxhb+TrV6Mf8ALRqb&#10;4E0GfxF4psreL5UR/Nkb+6g+9XBHCU4T9tfU+eqUI83Mj6B0GFP3uoH70w2x+yVX8RqIdKeeWR4o&#10;vmYsn3n/ANmuz8M+EZ9YHmY8jTYvk8z+9/srVX4teH47HwrK6bFfekWz7rDLbVFZSlrdnn4nErCq&#10;MIq8pbf5nvD3txoXh3wrAlurRx6fDgSpuRRs+YH2PSqVrqzxaJpzk7VuIjcY7qWbBH4EEZ74zXmX&#10;xj+NVx4b1q90fTrfzbWxjWI3Mc+x8iNQwX2q7Frc03hK0igl/wBIggW4RXP3sL84Y/7ozn/YwOtf&#10;GzwdaMYTqxspao6vaRlC0XtudJr+vSWNtPeJcGBIU+633SteZXXjw61Fe2yB0gQs6K77m+7XM+Mv&#10;FEl1ovkRl53fd5jNJ8ygVxvhzXPt1+8Ubje0f8Pp/vd67qGGtHmOiipO1kWvFn+lXelwk/eTc/8A&#10;u0tlD9u1ry8/uoEXf/s+1SanGZNbaURyTxWlqHKxJu2965i28RSx27pAjJvffI3y72NejCm5x0PR&#10;5uVI9cuNajsbR3kkKp8vyr3rzvXvFkk0m0yCDd8wjU79n+J/SuOv9Su7gtvkuXb/AGjWekZkfmST&#10;/drejg1B80nqROcpadDsrPXNsiiCQ+af+WrHcwr1X4b3kDYd/wB7Jn+I9fdq8Z0bRbm4lRIo2dT/&#10;ABYr2L4deHbiO5QSGTd/s5XbWVfljsbwi9D6++GMMmoW0QRCPX5NiL+de4abZi3jXkPJ2/irxX4W&#10;6beR/ZygWCJV/wBY27c3517jZ4V1AJbHWvJSvqdMk1oalgp87kf8BrqbBgvH/jtcvbKVdOa6CykK&#10;lSfmX/ZrqpnPUR1SLH9n2ud26qE6jbhflWooZjjk96juLg78Cu+ck0ccYtMcYRszsrE1aMSWz8/d&#10;Fak9wViyKyNTYtaPj71ctRqx000fG/xW8OpZ/Fa8a3j+e/03ftY7dx34b5q4OfTdLtL5U/tGK6YJ&#10;vdIk2xK/9xW7/WvYf2grO5sfG3h5rOzF69zp9yjps34w6Nu21ynhzwSNauorieyMVknzzOv3v++q&#10;5YKMIqXLdt+f6fifYYTFOnRalUcYpXdrfK973fSK79yjp1nrNno39l2scUH2mfzpGSRWXb/dauvt&#10;7X7LZxFjKs7/AOvZdq71/rWrt0+GVmQxQW8ZKxxN8zf71dHKtnY2T3H2CCZJgNn2n5ttcP1iNaul&#10;OSSWmzenlbv8tzWu6s6dlSblJ82jUfea637ad9tDnntbbS7x/LgWVdm4M1c9eeJAsjsECYO7bitL&#10;UGkUvGiKrv8AN+6Cqtcvd273VyiwqTM5C7PUmvXqqnQTVGPLd7H0+X4aUKMViJc0kld+fc6Gx8ZX&#10;UNg13bbfMB2xj7uDwSfwBA/4FntWynxE1DUoUS4kldEG4r/DXCz2JlmBXCxRDYh9R3P4kk47ZxWl&#10;Zwuqfupdm8c7RXm1fZ812dc8NRfvOOv5GxeX0epO8v3P9nNVYfIkKvGSq455rOltTHuQSh9vzblq&#10;x4ehF1qKQOf9aeOfu1208dKnDTY15Iwg2tkakcMV5E0aYZm/hx81MvNHeFFjijZH78128vw/+zxR&#10;T29yImhG7d/erOv/ABJJGrx6hpyyyumzzYhXHUzaNdJRdzz44lzf7nVHPW2qXmg6dcaPgra3D7p1&#10;X5vl/pXS23jzStP8PXFvp+jtZ3pHyyp80Umfvb+/3ayVs4pHgeN5VeQcqw+Zasad4XSa5e0KFJc8&#10;SVosdOlHmg+lvO3kcGKwGCxL568eqb1aTa6yS32W5q+Gdej8XWNj4bvbOPyLd99vdfxj/Yrzz4j/&#10;AA8m8Ga0LeGJ7mwlBkgBTmL1T+v417NoPw/SG3Qq7pcI+75futXbXmnGURNOqzPt+8RmvmMwzNza&#10;subReqOanmMMvruWGXuO949G3rf7z8g/ijj7e7iTenCiuR8JZbW4nA3ba6T4iKisrD+6FPtWB4Ex&#10;/asrudqrGa/Y57pHyqdoo0NduAt9w23mrNhef8TC1feGZeKzvEfltdu+d1UraZIZoHQ/x1Utmc1V&#10;Xg0Y/j5duq3T46mvfP2Yvg/ea1oP9ttpkj2c3yySqVRnQfwrmuS+H3wL1X44eNpYLfNvpFth728/&#10;hH+wvu1fUyfDXxB4Bs7ez0vV5LXTbcbNqFovl/3fmBrmlKlGm5VpcqWup4U4SqNRjuO1q8t7G0ig&#10;i06Sws7X5TA6r/Svlz4u+KtV+Jnie1jsJG/s3T5FeOOM7VkYN8zt7L/DXpfxX+I0upW9xoWly+bg&#10;7b2+/h/3N1fPHifxpBoccun6VIJbhvlnnX7q+3ua8DLcJPE155jXVr6RT6Lo2dOOxFKhh44VWbW7&#10;8zqPEOpW2tLf3twdp+b5s/M7VuXPiO7t4rfExAjKGLcMIhAyD/tV5Rq/iCPUladI5EWXDHZUln4g&#10;EjNsO9ZcL+8feyrXqYynLEcjStb8Nj5+nQdNe91Og8TWt7qniU/Zw0FnKgeLnOQSQVGeflYMuT12&#10;571uaboMekywQW8Za6bbjb9457VX0PWv7amuI3TY0O6eD6AfvB+KqGyf+eeB96u7+EDadffF3wul&#10;64WCTUY1O7+I7vlH57a8avKakqcdkfZ4TkpQ5GrNrU9pfwnc/C3TbXTk0db/AFG5gSW7bOxmbH3f&#10;u18//Gnwvp+rFtR07T5NJ1K33faLbK8r68fer9DPHGixX3izWdbuEDWekIlqF/vTbAzf9818b+Pv&#10;7O1bxtdXgk2sUKmCKP5f++qhSlSfNHobShGpDktpY+XoreWNWilMu5f73zK39a1fD2mrdXqiT51r&#10;ufEXhOKGVnRPl+9trntN02S31RCc7VPp8q12LEqor7M810PZqx7t4B8D200cRA2t93bGOte3eB/A&#10;NlbyNmLbJ96uA+Gch/sdHHavdvDE0c1h55xv2bTzXlVXzS1Oml7sToNChTTwuBtX+9XpPhiRLraO&#10;N1eUvrhWNI7e0kvZ8/6qL/2ZugrofDmn+L9QbzDqdhoifwQRQtK//AnNFOOop6o9kh0dLiZdhO7/&#10;AGa1YdJENeVGH4gabC5tPE+mXT/wxz2pX/x6uZ1z4hfFLRU3/ZNDvUHzHypmX/e+Wu9ezjq0cLjO&#10;eiZ9AXcaQwfL/u1SHzJzXlngD4sa54mm+yaxow05tjOZY5t8X+79a9GhvPMhUr3pc8ZbD9nKGkjS&#10;l8to9mKpXNqPK2sOtc74q8Wf8I7Y/aBE10+f9Uh+Y1wZ+LXizXJFh0vw/a2q79qy6hPtVv8AP+7W&#10;V09GWoSWqMP48aaF8SeHLje6t5NzENp+98yHa1cumpXskD288jtAqbEjQbV/75rsvHHgPxx8RtEl&#10;tJdV01ZyPlWzDxKi+u/rTtK+Feh/8I7ZeD7LxrFZ+NbNPtFxctIJt+OWVkP8HzbfvZrgr051IuEK&#10;lk+mtvV26Ht0Mdh8Ooe2opyjtLS+77/5nml3dR6ftJRemfm/iqW51iK6061gdCkrf7fyrWr8RfAd&#10;34XvYLbUJ4pWSESzSINm/wB09q4O733FxJJBH+6T5Ru+bbU4HLeVRqyd3c/QMJKni6catN6Gjq00&#10;lmfIjHzf3lrPEklvYzXDErIcxJ+XzH8jj/gXtWhYZ1GKJUUmckLjPU0+7t/tspjhjykA2IfUev4k&#10;k/jXuTw15Xkz14pL3X8yvp7eZZ/vELN2bNaVhDBHGwlQ+avRlPSoVtzG8QB2r90xt2q1e2KLtkMj&#10;by38P3q8TE0YR2ZnNq9indtHDtz834Vf8PR2k14kgwnlH+KmfY42+RDuX+7J96tnS9JiVPMjj2t/&#10;6DXnVJKMGmzGpNKDTZ3ul+JoIW+z3I3wP0Zf4a57UpAuqMc71zwy1AqoroC+1VPLVo3kaSNsRw+0&#10;bt1fMOEItuO540YRpy5l1Oq0TQ45rSK9SSLdhlKP/FW/pGj2mrJBcRoN6/Idw+bivPrCYq6Ikn3f&#10;m/3a6zQNWltS8WTyWYNVYelOdTkc2eViqVSzlFnXTahaaPEr3EscXl1Wh+Iei3KmSK+hkUnscYrx&#10;Dxbqx1bWfLubx1iyylc/crnYNNVnlEN0oUN1z1r7fCZDhnG9Vts1o5JTnBSqzabPgb4iRusKk4LH&#10;rXNeC2CveSEdvvV1XxO/eW6un3c1y/htvselPIR/rTX3zXvI+QjK9hmtTbm/2q7X4HfBHX/jd4kW&#10;y0xDb6dbENe6hIPkhX+6vq/tTPg/8JdR+NnxDsvD9kfIgb97d3eNywQj7x+vpX6g+EvBPhf4L+CY&#10;tL0iKHTdIs498k8p2s7fxSu/rQ1dnHisR7P3VuYHhzwLoHwj8HLaWcIgs7OPfNLj55W/vN6lq+Wv&#10;jB+0NeeLtPn0jS4xpdrvZbq6U7m2f3Eb1/vNXV/FP43XHxSiurPRJZtL8HxyOlzqv3XvAP4YvRP9&#10;qvjz4l+KpNS/4l3h62dbIfIHiH3x/vVpZRsn9x89KM5NVOa0fz8zB8c+PHuIv7O0eMpF3ljHX/d/&#10;xrg0s54Y2keJlUVr2en6vp6LPLE7Kv8ABv8Amqle6lctqWCh2TfKYm/hp3bOOpBSd2y1bTI2mqjg&#10;rtO2s6aSSxlt4lBXcivu/vZq/wCHpLe6+0Wxj2xD5gtacmmjVNEiOwLPb9Pw7VzOSi3c9GetKm0y&#10;54cvriC7huFk8mVGDxttLYIOQea9X0XwJrunWsHjeztXi0azli1KJ3UlhEjjzDzyQpyuT97Ge9cf&#10;8N/CcniDWbDTi5SWZ13qv/LJP9r3x/npX6KaL4VstR+F2raRPAPsM0f2GOP/AGFUK0a/RRj6kV87&#10;i63snoj2ISbSPWdR0kax4f8AE0kG14L901CP/aSSJWr46+JHguz0OJp5D5Uu/eWxX0n+zR42XxZ4&#10;Ft/D15dIviXw5GunzLL928th/qZfo6fkVas34l/C/R/GFxqWj6mbjSt8DS2UvmfKG/2fX733awk4&#10;uNzshNqTR8ht4XvLzQU1fY32Nzsh3D5mT+/WXB4bi85TJj5z/CK9Mns9c8J+AZ/D/iDylvdLuBDB&#10;JEVZbiH+Fq4cTbbyMuOF+Y1xt8uxvOLlud14OY6aiRAd+PavffDOn/2hYJ5H7pn++mOtfP8A4YvI&#10;7y4XK/KDtCrX0Z8N7qKOFA+Pl6f7VRJXElZaHZxeHTDpjeVb+VL9793901534++LGt+A7CD+x/C9&#10;/rMrlkNzLG8VtD/tOw3Of+ArXv8Ao95HJEo421LeaCbgebFGrM3WORtyvXRTXLZ2uccru62PD9H8&#10;K/EDxx4A1fxPf/EmGCKzsmuxpXgmyhluzhdzLunbrt/vYz81fJMniT4q+HdautT/AOEk1HUvDX9p&#10;GK3e+KSxTW5O2JnccB23L+O6vvzWPh7oGpP5lzozQXmOJ4ISso/3XTmuc0H4A6HouqwahFpr3Hlf&#10;6tb4tKqfxfKp6V6rxFH2XLyannxoVY1Odz0POfBGtamz292Y5bff8skEo2sp/iFfQFrqD2+gtdnj&#10;jd/u1l674Zso7Zp0jVZ8hfl7V08WlreeGIopArK3yurDduWvIjHVnqzneKbOL0X4f6p8WLmeTUNZ&#10;l0HS0BWNdPeN7tm/vNv3CMf8B3n/AGa+Nfip4T+Ing/4kavb+GvE+v3FvYaj/Z6W2s3CSzSuX2qy&#10;bUUOGj+b5egr7K1T4fxXErb9ItbyBxj92ixN+lS+HPhDoFjqK6jF4etrO8T/AJeZRvlH+7luK9WF&#10;alCDjyanmVKNSU1Nz07GD4U8G+J774dtbXGpyQavcWLpIv3VZ3Yf+yrXz18TPhPqngW/06eW5We4&#10;vX2PJE/yeb/d3d6+wfEesPpN1EPPjgjeN1klk+6i/wB6vlrxJo/iTx54zsNMur8X7eePLnjnRkSM&#10;v99cdKwwVWpCrK8korV366dDpxNJVKcW4tt7W6ep618Q7zSPB/gfwlFrOoebcLIkMcs+52lTbh/w&#10;+avNJYXs57q3jT/RVcrHu/iX+Gqvx3s7rXPENhaW1wbiytmhso4JJV3I2/59y1oSwSapfq0ACEtt&#10;Yk8D1J9q4nNUKEJKXvSu35an3WQSqKpXhJWhG1vxZf0+GO3hSWSNIhLmNW/u8fMfyOP+Be1WbzT2&#10;kLPbRtOiDaGWtTTrCJoYTtM0KD7h64yTz785/GtfS7OW3u5bm2ESIv8AAwp08TCuvZyep9BPEKLb&#10;6nDroNzqFyrwIfkHKy/LzXX+EfhfrviqCe9EcSWUZZS8p2q2P7nrUHiG8ez1DZKBE8yb9q/d3V2v&#10;gzVNYvvBlnp1lKXiQvFMlpHsdF/vO/8AtVx1lGMuX/hzzsyxuIoYdVKVldpXeyT6mT/wqlNNhQG8&#10;tby4ePzTFbSfOn/Aai0rwjcX1x5UCGV87Rtq14F1qDwj4nvBLbBdnySLIm2VF3fw5rvrTxVo+j6n&#10;rNx5vmwOFaFo03b3/iX/AL6ry3So1pLnqcqvZrtpfT7jw8Tjcww7nCMfaXScXbdtpWaXrfzRzmo/&#10;Cu9Wwf7Mkb3D/M8Sn0rim0+S1dLeeMq5O0V3Wia1rGueIfttukk8CfLNJLuaJM/7Nc/4p1SPVPEl&#10;5HBmVo32h0Tb/vf+PVxYmjRdJVaKaV7a9fM0wNfGKtLD4mUZaXdt0+z/AEZSto7eO65XylXrWvBr&#10;FvatcQGJrpP4G9Kq6X9mh2zkGWdeqtVqWH7KyyIU8q4+by/7tefSqxovmWsj06lpvlkeZ69pc/8A&#10;aV1KLd2SX7jehrBubW4t9igrLx95Ov417Dq2iyTRSJbyb02b3rz67ga0uZEaPJz6V9tlmaqfuVT2&#10;8NieeNux8Q/FzwDrOlwTwG0a6cHdutkL5WvNdKs7i6jt7CCMvPL8qR/7Vfo18TfhnaQ3sWt3NnPq&#10;mhx/8fGm2kzJt+98/uPVa+dvCvhnSPEnjC61WOyuLX7R+5ggtYUXZnha/SaMKWOpqvhnp1XVH804&#10;biSrQTpYqN5dGtm+hU8Ef258I/hvPqfheU2+rvf/AL++tirSzYX5U54Ea/N9TWI3jTxp8TEuL3xx&#10;4mvbrQ7Q7pLTfsimb+FFUfer7K8Z/D3S/BvwJn0yC0FhBDJDL+42mZ5g+d/P3z3x36V8g+OtUj0P&#10;zdT022tJ7g/KNPz+5Rz/AMvES9w3p/AeKwjOFr2t69fM9905crrzd+5heLdcudWsMarfR6D4XAXy&#10;7NRsUoPursrg9W8WaFY2KS6fb/bFZ9qNO+3/AMdrkvEd5qevam8+oyrLKjf6qUbx/wDWrAvP7Ukk&#10;X7QPOSI/JsPSsZ1Ob4DzYYqnUm3J/ezf1vxYVuUjFtCjN8zrGQyqv+9XL6jq0V00snlmJoerfe61&#10;VmtbhryXyot6nb833VqhLkRNEMN8+59vdq0j8KvuN1VP4dizZxyx3KG0CPk7TtevQfBvkWcLiNxL&#10;LCWbz2H7of8AxVcDYRvbzIYwFdztO77tdz4ZkjWdp/MLKg3Dn77/AMO3/gXT8656+xvSTmuRHu3w&#10;Q0m30O61G9uI9rtv2PJ97/8AXn5m/wCAj+GvtG6zZfC2EwkxSx2m4EcFpHQuf5rXxP4EknmlsoCf&#10;399Oluir83yOyp+S/NX134t1J5vDDWkZO2aR1C5+6iI23/2Wvj8S+eaT6nt0rpeh4d4j1nVPhzf6&#10;Z448PKftdscT20RwJ4DzLD7c/Mo91r630zx94e+MHgPRNa0u5ivIJirSf3kbb8wb0NfN2p2CXvh+&#10;e3I+/co9v7kr0/EHGB1IWvDtSk8Q/DWe48R+CtYl0iSf57jT2G+3mOByyev+7W8aftIcvc0dX2bb&#10;eyPor9o7QYNL0KfV0PlLAyKV9VzXz098JLtwn8PRq8y8aftNeN/itarpeu3cC2qFWeK1h8rzGH3d&#10;3zMa6rw3qH25EJ+bjafeprYWeHtznZQxMcRH3WemeDboLeIhJXn5q+jvBMxVEfO1RXzPoVrI1zAU&#10;X/ar33wrqjWtrGjgrjrXJI9GKPfdB1CSRVwK9G0FTcIocfLXi3hXxAkjJyN3+zXqei64Gi+8V21r&#10;SaT1OKvB20OqvIY7dd4rG1PUPJ02WTO305rP1rxRHbwsXLu/ZEG5mrzeT4lS+KP3GnIiQI+3zG/v&#10;Ctp1F0MKWHk9ztTCby0U53fxV1mjxiTRPm7HmvOtFuruSZY5Tu3f3e9eleHIXbTbqL+6P++aKOre&#10;gsQnFalOwuAz7JF2+lXJsqnGPavMPEXizUfCvi21t7lEbTrqP9w6/wAEiffVv++lauti8QC6hUoR&#10;81CnZWY5UZWUu55B+0FqF5HbP9nlCpaWrTXS/wAXkl9n/stcb+yOttr2q3GqeXtWabylRvm2oBj/&#10;ANCqvr3xW8MfFL4l+KvC9lexz3ukv9ingZtyzKPv4/vbXbBWuq/Z+8MnwL4tvdHgjKW7yfa7T/cd&#10;vmT/AIAV/JlroqxlGjFdLpmdCpGVSeuyaRieKvh3ceHfjD4gvLuP7Rao7X1ozAf62f8Ai/2tnz02&#10;yhjggXyz88p8uPd2Xufx6f8AfQr3f4saRJdalYEbR5kTKzkcDnrXklx4faXU03KUtyNqA9gP69z7&#10;k187j8Xeq1N/Dofc5H7Klhfd3lqyfQZpbcuY/kZRsfj5WrZhVFhyEHy1mvaz2cfkRq6oafYXElnH&#10;cLOhbH8X92vLo4hzkuV6Lby7npzgm3OO7sZmq6ab7WFneXz1XrXQ+HtUudBlR9OlaCcfwt8yt7Mv&#10;cVk6JavNNPKTudzurstEsTqWsWcU+nyXDMeI4h95R8zVliKtR10k9iMXUgqThU1ilqv+HC7/ALd8&#10;WaVqV3caZZz+VMs02oR/LKigfcHtiqt1b2Ufgb5BN/anmDMin5dv8sVLr32u48WPbvpUmiWSvs8i&#10;Ittm/wBpuxrrn8MyaDBZStp0W6OQuHdt6vn7qsn+zWGJqck7z7ave2v9b/eeCqsaMKaVopvmjGL7&#10;LZu7XyX3Gf4ebUbrwlpthYarYWFxIXRPn2y7f4leuLvPD954X1L/AEtGR3+YSKdyvzXbX/wpvLzW&#10;knjgt0guT5pS0O5Y8112seB0j8N2sVxPb/utuJPLXzf9rmtcRTqexdSSdoLvp0MqeOoYepenJNVH&#10;qra63e637anl+h+H5rqNpfKZ0bo392tTWPD8mnpB5jhmYfw120mm/ZdFltNLkzxw2OtcvFp95fI/&#10;m/NLF1Vv4q+ejNVdUdUcVKtJzvZLp1M6zs/ODjzwmE/i/iqgPDkOou7OirtOASOtbN7YyzRo08YR&#10;lG35afZag1rD5JtxLs43V6MKnJPQv2s0rwZS0G80vxVpDT2skd5ZuNrr/Evs3oa8PT4F6j4d+KLX&#10;GjxD+wbdBd+fKflHzbvKb1qytjrPgvV1uNDs7q3b5IhL5hmt7zPC7vlwd3y81q+IfjBFqXhm4R9+&#10;l3tm4TUbVoTM2w/JmLDL3ZfpX7Zh8HisnxfItYT0v08r+Z+F4jBYTE0vreHblThq19uHk0t1e3vL&#10;T0ehD+2B42TSfAmnRQAPPqN0nlxcbX+TOP8A9mviHTfN1q31O91eC4gvYpNpRh8rL/e+vrX0t8Wr&#10;eD4mWOjWGqWk91a6PYqpni+Vobkcfh8qr81eM/E7xRbaXZrZWkZupYk2yN/FmujEUJ0nzSXkbYrM&#10;o1afJSmmt7LW99NfQ4L+w7OTQm1bUFiiVflK/wAX+yPrXF3k2hfbkjdJkt23bpF9q6DxVJJDAiah&#10;5a+UN0dpE+7d/ttXj3iXxBLfTt5CBIE+TdH92uGlT1tA5sP++nGdRaLcu+KprKS8li0uTfZbt27/&#10;ANlrnhG6twjNj/vmrtpayfZ0lkTbv+5H/E3+1TrvT5JosSERf8Dr0Ekj2VBLSCMuW6eaZIBjazhT&#10;trtPDFuI5GOSq7lX/ZX/AOvXGw25sZkP39prrfCsz/aIt524mVRHj5sVhX+B2O3CJqpqfQXwXt5N&#10;W+K+lwJjyrXbKfbYrKn619FeLdeFvceHLYPt+03Zb/x5P/iq+eP2b7iST4gajKPvR2vmycd/4P03&#10;f99V6r4/1oWfjDwfGXH7udM/3uZ4Fr46sv39vI9mHwX8zodSQ2enXMJzGbeWJ0IOCo83/wBlzXmv&#10;irRG1DSr6ONDgh5E2jARkb5lx2wOQP7pX1r1vXoz9tvISQvlmWIr/wCPL+i1zWn2C6ncaraSR/K8&#10;7eUv91ircfiOOOpC12YeV4vujCsnzLzPg7UdPfTfElzEQUw/zV6X8Pb7zE2E/drmviRp72viB3IO&#10;9SVP4NtapfCd81neRkH5WNenjP3lJSRnlz5ajifS3gdvMu4hnpXsUMcccqxD5f8AerxH4fXiSXMG&#10;SOa94g0uS8hS4i++Nrda+bZ9VsjqvDNx9llT+9XfWPiB5pUs4HXzT1Zv4K5/4eaOLzUYhdJu3D+K&#10;qvxy+DPiPXjYa/4T1m6017QLFdabbbV81d4/eL7qvb0qqfvysjGc43tJnrui24tYG2HfO45lb7zV&#10;8w+LfDfjn4T+KdU1PQrS31fRru4e7+xyuUaNnOXCt6bvmro/DXgX4s/Y573TPGIv4Ib4WQin+dX+&#10;ZV37v+BfN/u13+o2Pxc0G7ntLvSrXxLbw2/2h5bXa67P9085+Vq6eXm07Chywl7tSLv8vzR5n4b/&#10;AGtLS1u4rfxD4futEufu+Y2Hi/76WvozwP8AGTRNY03fbzxp5o/5ad6+cfEXhHS/HV3bpqngPUNN&#10;1G5G6NbGOeLzPfYOD/3zXeeE/hDrfhHR7Ke3tE0GynmSGN5R5tztcMd/O7Z93/x6toRlHVMqvQoy&#10;iudpP1IPjzrF9rniTw9aabblYI5pXkb+JnKDZ/47uryD4/8A7SF78H/hzFbWQC+LdVD2tgrf8sP7&#10;9w3+5/D74r6l13RdK8M2TTuB/o8e3zJPmZ3/AInb1Nfnx8brqw+MXxmtdKi0i5W/092sjLazNM02&#10;H3lFT+D7yp8veow9NTquVTZas8vEYlxoqnT3eiKv7IHgW5mufEeqxuP7RaxeKO7ndh++mb5nd+v8&#10;Lc19ofBXxUZviXLo13b/AOlWNhbr57TNK3z/ADMjMeu3avzd91c9+z5+zrr/AIf0C9GopBYT6hde&#10;eYIj5vlxAfInpn71fQPhT4NaZ4UvbjUYbeOK9uNrTTt99yFx81ddWuqsfd1f4HBTp+yneT0t8zQ+&#10;JEkVpaRPc/L96MN6Dv8A5+teLSyf6TkyF4l6NXtPxZiN34B1GRYz9ptoxIPfDDkV4Ppdw91D5mwM&#10;R/DXwGbYdrFyqp6SSPu8j97CuXZ2/X9To5fMa2TLj5huFV4tPF5I4ll2N/eYda6Hw5pJvoYpZACu&#10;3hWrqH8P229RJGE3f3TXk4SolU5UddTFRpNx6nnOi2sempPJIdyL/Coq/Y/EBbW5tZPILeW652nt&#10;/FWlrPhu4WdorI7t5rIl8E3tq6/unZm9q9ytWpU5afEXfD4iLdV3uep3PxK8OXFjuZJnZU+RGt9z&#10;D/drkb/4nT69eSJ9lVFjHyc/xVzVv4Pvbp8JKUcfJ83atmz+H9xptwrvJ5+RXkYrEyxUHGW3Zfge&#10;ZRwGX4Ntp3fS72Nm1+IGoafpNxHA8P2obdj43L/3zWTf+OL2+0qexvZxPK//AC0Uba6PTdBjZfKu&#10;Y41UfxY+9U8Xg3S5klzAFc9K5KledalGjtFeehCng6U3Nw1ve9jO8K+IJb6HZJ5axJ8g/vVqPeQR&#10;3coGG2mqVp4Rg0mKedpX3j7kefu1zM1wIbm4Et0kbIN4/wBqtsNhVZRS3HyU605SpbHfar9kvrCJ&#10;LYo0r9PesK1shp/mRzp+9LZNczpvjTT49PtyZ0+2F/8AvmuS8ffGrT/Dl7AJbrzjNuIaLpxgV7Vb&#10;BPmUoLU1oYHESl7GCb3I7KG9vrSz0bT7a40a1srp7fyJZisrr97emeHTv7ba5HxD4L1xvFc95rBt&#10;NtuXa2lij2NMdn3/AH+78y12XhzT9CkvILCfVJ9UnmkTUNOl8t02Md3y+b/ffa25P9n7tVXsbPxM&#10;+t6iZ7vw/OkZeeO5+aFJT92ZXP8Ad21/R+OoPEUKlGOjadnbq9n33P5uw1eWFq+0i7d/NPRr5630&#10;PJvH+vWlvC0emPf6Ne30ey/ntEXZNlfvbOxr541fwn/aEM9nd3YZ4XEs9zH3w+7a1e0/FnwjqGi3&#10;kVzpc8VvqV6g2Js32104/uv/AAO3bsa8W1TRx4ivp3v1m03VLc/6Va/6rzv96vkY4meYUYU1K8of&#10;Gm/eutG+zV+x3UcLSw9Zur7sZP3WtrdvL5nlXi9X17Urwaeggsvul1P3q4DUtFFnMsdw5VPlYR+t&#10;fQF5ocVrDgxpBEvRVrwn4g3yTeKvLj+5ENv1pQjybH1EKUaUVFEF9MLewikJHmydP9hK5G5uJL6R&#10;lNbmoN9seDYTt2bdv92slFMN3FGSOS1WtDab6LYdpv8Az7yjtXX+DFLTxI/yojsx3fN0XdXFqxW9&#10;35+78tdr4R/eG6lPy7IZXH5YrkxHwnThZe8fQ37MFmVtPEeqf6x7l1gRvp8v82rpviPcCbxzpGHP&#10;yTwoW/7bxP8A+grVH4Bw/Y/A0GxAvm/vT7fvT/8AE1Q13UjN47QDH7q7hXd/F91K+Sq64mXke5G6&#10;pL1PdfF90Yxe3gG7b++k53c7irf+OtWRpd55V9qZUsuDFOpHBB2GoNV1aK6h1S3Ry6sJ03fe/vGu&#10;eg1YbbaQkfNZROf++sf+zU6TtdBUV7Hh37QWiDT/ABW17bRj7LfSvKEAwFfarFR7YKkf72OcGvPt&#10;Ij2xLXu/xl0w31rax8sJlQRD0lQME/Pfs5OBvyeleQ6Zpomgyg+Za9OVROijPDQ5ajZ3/gPxA9vI&#10;iOfmWvrb4XeIotUsEjd1ZgK+IbPfayq4+V1r2b4V+Pn0u+iDybVU7T/s14U9GfSJc8D7f8KqLW8g&#10;X+JW216R5xaaWBvmDjdXhvhjxhHdC3l3o38JavXra8GoWEVzF99KUHZ3PPqp9TifEl9J4f1e1cvP&#10;brb3H2uHyDtR3/i3r0fj+9XpHhL4rw3qTXF5OFe5GxmdD5MeFbbsYf73esPXdFt/EVnskAfcP4q5&#10;XTPBur6LctLo2oeQzH54pfuv/vetelTqpO5Thh68OWqrS7nvSePNDZ7e9+22qrFC0W3zxuXJX/4m&#10;vJfGvxIl8TeI9Ot4iI9NjuEYJ5e1vkzvfd/u1VvItbv5989npkE+NvmwQBGb8q5jx1pL+EfCWra5&#10;cz+bdJA2GUbViT+L8cVtUrK1kyKWFw+HTne8raeR4d+2P8XtZ1Lwjq2keG7kQ3BjHnz79rRofvbf&#10;9vbWv+wN8I7LQ9Bi13UY/tHiPVR5093P8zRI/KxL6f3mPc18keJviBJ4s01oxIXn1S7Vf9r5221+&#10;lXwc+Ht98PdB0F3nS4ivYdyRqm14SAOG9R92uZ86p8q2vdkSpwg3KXxWsj1zXPHnhz4e6dLc6jf2&#10;mnQQp+8ubuQRIn515d4W+Jl38UvFEWoq0p0GYMbSH7oEQ4RyP9s5P/664P8A4KD+FNC1zwV4B8DX&#10;K2//AAlXirXY/MnZVaW2sokaW5f6Kqge5Ndr4Ru7L4cfDOXxA1sCyIkNradd7n93DH+Ax/3zU4in&#10;Onyqb87djjw0oTUnFXe1/wDI9sudF/tLSZbJgLyzmjZHikPzYP8AdavnvxN4TvfAusNb7ZPsj/6m&#10;dx9//Z+tep/DLXtX17SPtk9wy3k775EVB5Sf7vtXZ6nYz6lYvbanbQ39u/Xja1clehDF07rRnfgs&#10;bUy2q4y96L3X6r+tTyDw9cXs1hG8Ubz7Pk2qm6ujtLqf/WToyY+UrJ95al123u9HWC30uH7PYBfn&#10;2p+9/wAPxqL7PPcaRPqLynyGkSL/AFe1f++q+eq5dhKUmoTbqJcz0tF23s97nVLGVas1OVNKEnZW&#10;d5K+11sZmpeKPsN7EAPk+7up1t4s23LGRw6P02jpVC/0f7QySum9c+tUJdLiZnd8wPjcK5o5fGsu&#10;ZrU9yFOhKNj0jTpLdg0g+bzasS2b2qLKfm/GvKP+E0v4Vit0gDJF1ZRV7TvHUtxc+Xckonbn7tds&#10;col9Wcpa22OaeX11762Oyv8AxNDZyRJ5W7156VvabdJMiToAyt/FXkd9rWnNLdW8TySy/eG0/drv&#10;PBmqXFxoWXUbYPlDf3q5KOTztzq6a6GWJwvs6Sla3qa+qqbzzSMKqj1rxrx3oP8AaDN9id1aUfez&#10;XW63rV5Nf+ZbOUtT8rr97a1atrY28Nm1+AHltoHaPd93dXv0cvlTpubWrLpTlgIqpv2Xn2Z8vaou&#10;q+D1e41OORrW3O55V+9j0+tclpmjf2jFJfazDNNNcu0sSM2THGTuVf1r0n4qeOn+IWpWuiqif2Xp&#10;iJNfXK/8trj+FF9l/nUnhq3uYYZpjE4knIYoqcKOwrhqe0qN0k9Fv2P0GhjqmGwkcTWhy1JdE9lf&#10;9d/T1N/wJY6X4omvbBTPpGo6bNFcT/YXdbeRS2dmyRfk+deR1FWpr62k07XtMj0+T/SZvns477eg&#10;Qt8zxLt4/vfdxUthqGqf8Iz/AGN4oguoJ9Y8yG3vpZ1aZWP3ElYbed393tUfhGa80+y04WmjSW8V&#10;tO9l599B+9RNnz7O6Dfux19K/o3EVY0KVSvN6RTe/bX9D+MY03Ulbu1bX9fUyPHFi+k6LLHHb71S&#10;H9xFLtZAwCr26fe/h/vV4DqvhuPxZbQajHoll4a1cSfZLexgkdUvNnybtr9OeM96+pfE95BDaPe3&#10;oifc4Ux+Zs6/d6f7orwD4lxrpfiAeJ9GvI7ptFSOabT5Tufypn2L8nrv/u1/NuBx1ejXdSk7SlfX&#10;vfdfM/UoYCnXwjnU6PS+ztbbz2PBPHngnx3ptg895o3mz52iCxmE0Uf+27Dk18xa2sun67L9rJe6&#10;B2/MNvNfa7fGyTxNK9zby290i7nOn/dmVh/CrCvibxlr0vijxrqOoSj5ri4d/wDx6v0PLsViMTdV&#10;opW6o8utHlWpUOfIlcH5l+aqcipJIpeTa/8AKtG0j8yGXPrWNdtudz717VtdDmi7RRfVUXnO7+td&#10;l4ThMlhqL8r+52/mwWuTS3RrOJ4cb8c12+hN9l0S4wfmzEx/76rgxD909TCK7b7I+nfhhbva+E50&#10;QfJBDGm3+7+7Lf8As9cHrd1t8T3Vwj/6u/jU/wCzhUX/ANCr07wBGknhPVtg2q92sQ59FRa8i1WQ&#10;zX2ozhCqtfPjafR/vV8otasmz3GkqcUdqmveS8BLlnkm9eqvVCz1iSbStNyfn+ybC30KtXNw3wkh&#10;gcvt2vEv0IVl/wDiai0y8LWCb/vIj/L+Iq0nFNobabR2vxBU6p4NnZxuVB/47/F/7LXGaNYHUAl3&#10;xunz5vtKMb/zyG44G/A6V3paS60qePO5JIWc+Z7VS+H+i/bElto0ETSEeUrfdLjO0fjkr6fNntWv&#10;M+TlFBe/dHOal4feH95s+b+Ks60aSzm8yNtrrXtdx4Z+1Wakx7X/ALrV59rnhV7WVyiFW+lcjsz3&#10;KTtodd4A+J0tmq20sn/AWr6M+FPxqtpLpdMu59u//Vtn5Xr4lMZtz8/ystWrfxZeWLoUBnZfmH8L&#10;f99VkoNO6OyVGNVa6H6nadcRXEaiJw6P9znpW1o1uGlwQN9fEfwj/aWns4YrTVEZMdJJa+lPDnx4&#10;0a8tPtEtzawbU5dpPu1tTavqePWw9SKaSueuXOkxQ/P/ABV4f+1zcR6P8APGt2Ts8uxdV+r/ACL/&#10;AOh1o3f7S3g63mc3HiPTIok+/I10m2vjL9tP9rjTPitpCeCvCVw11oyzpNqOoL8qTsn3Ik9UzyW/&#10;2VrqhT9pNWRhTpzjJcx8v/vNHvNLuIXRmt50uI1kTcnyMrLu9q/SCX9qbxJceCfC8l3o9ho2qTRo&#10;kenpI7L94O7u55QKi7z/AHP9qvgD4WyQahqVq8th/aNxYOqpEz7V2/eV/fb81em/EDwx4u8Rzamt&#10;nbXKQagfJnvbnCyx2S8+SsaSEBiAS5X72K7ouC92b1RWNpufvx1vt5d/8jpofi2/xe/aDbxVqF7L&#10;cWbwTWOjtO3S1VtrTe3mvn3Aj9Gr6hsfE3/CceKbLw5G4/snREDyf7dw4/8AZU/9Cr8zdYn8Q6V4&#10;iF4IZdHljIWJEOQiAAKue4AAGO+K+mPgV8VrvT3XWyiNvmWG/gj+bY/8L/Rq8/Gxc37RO5WDpRhT&#10;5JaPofefxZ8faN8G/hjPeyXccEuI0jgicedLI7rtCp1/vN9KpeD/AI5XnjS2S4so4tOs5f8AlreS&#10;bn/4Ci/+zNXlv7WXhfRvip+zo3iyARLf6IiahZX0afvUXcqSw7vRlb7vqq15F+y7o/inXoUkGu/Z&#10;7VOixWiM3/fRauCo3FJwdjWlRhKm3Napvc/QbS7yLUrdd5LsB/rXwu/8KxvHCiPw4p3siJOF8tej&#10;Me9VvBnhnUNPT7Tc63dXqKPuSxxKp/Ja5n45eIn0/RrOyR9nnSeaV9VT/wCyanKX7p86MMHR9pjY&#10;U6bvqZI8RWdrsikd2kB+7n5a2L3xNp900Rgi+UD7zdK8IbWtQbZMihlP8X92tG18USqmZXO3+9H/&#10;AAtRSr0oqyR+hTypXUk9T0PW764uInl+zrHAx2/KaxNP+yRzMbgbVVPve9ce/iK++zsgkZlb5utN&#10;bxZO2m+Q8Yf/AGq7Xi6UoOD2Z1xwU4x5F+B2vhW1tNQ8QzySyKsGNobFdQ/jCDQdNvbawkEuw7R/&#10;dNYHw40WLXFiu53Cqgb91nbimeLfh7Ho7vqGmXoT95zbN8ySf4V4FTMVQrOCndJHlYh0KmIdKrLa&#10;2nTQh0/WnmsJbt0VFWTcYIz9+uM8efEKeNrrSILR31TU4dluyybVs03ffZa7Lxv4o0zwTolvZ2dv&#10;9q1m5wyW0fysnuzVx3w/8F/8LA8Y3UuoXAbeTcX1zGPm2/8APFK45Z1OtTlJaI9HD0qUoSxeJham&#10;tV3dmrW8r/fsbfwH+D9vqWy7u4y2nWzl/wB6vzXk38TfRf5169rvhTTrO4RViXBXPNa8OnvpqQWu&#10;nxLZWUKbI1UfdX/ZqS7tIbkoZIi7AdTXzOJlOqryk7Ptv8z4jMc3ni8S6snp0S6L/M+Y5ptB1TXv&#10;+ESfVNUtZ7e/d7S+uR5qPcP95FY/3Ozbq9cjtbjUPFEscjvPZ2dgkTySTH9+7nC7l6f3ua8A8Nah&#10;4cuPF908F7q114isfOu3095G8m7eP72xTxjd93bXrum6Tf6P4aeD7RcWt7fu1wVuZGleKWb59iZ7&#10;IO3TK/7Vf0hxljo4LL3Sv71T3V6faf3afM/C8qpSq4hNp2gr69329d+3Yk8c+H9O8SaJcW9/dppt&#10;qhd45d/zbkXG736fd/2q8b0nVND0/wAGT6vpQu9SiknSL7NqMabJf721h/qfb5jzXdfGTwjL4std&#10;E0uVJU0jEjzx221JWcYZUT0D/PWHceH9Ij8N/wDCJaUTZXSRrMkTxndsC92+tfgdCunFU5v3b/cf&#10;sMVNrD5dN2hJpv1enqcF8Qvgr4K+K1ml7b28Xh7UTsR7uxjFu6v/AA+co/2v46+FvjR8G9Q+D/ih&#10;rC+wqvI3l7h8zqP4q+zNb8ZeLdLmutOstEiupzaSWh+R1cOV2qW7EV4tr3wf+IvxMvFufE8XnyuR&#10;mWedP3K4/gQdK/Q8nhiqUuWbvDp1/EjFZBiYuVOTWm2t/wAj5p06Thw3rRH4N1jUovtFrp8s9u5O&#10;x1719KXP7KOkQ6f5BvdSivO8+U2t/wAB20SeGbjR4hpaxr5EKBUkVNrbB2r6xya1RzYXh2s/960X&#10;S2up892nh29s0WO4RIm+9t3/ADV0VnGLewnSRx5e9U3LT9ahddblic/dLU14/wDiVI7/AHXn3bvp&#10;Xm1m5NI2lgqWFjJQvdH1n8O4428Jf3cTzSyf7yRN/wDY14tNGZNMZwd3mSPN/wCROn/jtey/DeT/&#10;AItpqVy7jatvdOn/AANdteMXPmR6BayfdcRs3X+L52r5mH8SXqTU0ikUppj5ezb8yXQT8M03Qpvt&#10;Gnuf4VkWIN/d+c//ABNMt2Mku/BZvPSX65bdUWg/LabAP+W27/x/NdTS5WZJ2kewaIpvrOSAk/MH&#10;RNv8J21u+BdJ3ak0fG1HZS38PFZfhiE77jyz9yPeG/vcEV6r8MvD6K91wCjPuG77y/7NYVJcqOqj&#10;Hmdzs4tCjvrVZ2jD+cDn/Zcfe/PIP447VxXinwKkzMQmxm9q9s0fST9lKhQVYg7T2I7/AKn86qar&#10;oaMNipvrj5zvjpofMGofDV2dgQPypLL4V7pVZ4934V9BDwym/JA/+JrasvDcaxMUiG5aTqWOhzaP&#10;ni+8Ax6bYvJ5fzV8+eP/AA/JHM8abvNuJPKjiz95q+4vHdjbaXps9zekQRIN25q8Jb4fy3TXviTW&#10;Lf7GrDba2sn3oI/9r/bbv6dK9PAQlXnpsjWhhZ4ufKtlufLet6PHprpbbBtQelZn2cbuK7jxdp73&#10;l9POEKpniuPnj8k4217svdZti8PySs1ojZ+HmqDQ/FkCE7Uu18k/X7yfr/6FX3f8Mxbah4eht5vn&#10;mmX+LugP9WH/AI771+dU3mR/v4n2yoQyN/dYfMtfY3wW8fHWodPviwi+0xIoReiYADIPoQRzXj46&#10;G1RHm0/ejKHbU9d8Tfs86f40R8xRozdGxXlOqfs8658I7661OKCS902SFonjiP3l/wBqvrfwzqiL&#10;YJJkDclZHjfUn1iFLff5iAcL/tV4zqNGcU27dDyjRPG2sePvB9v4Tk0oabZ3Qi/tJ/M3faGQ/wAK&#10;/wAG/am/12/7Ve+/Cb4f2fhmygt7S3WBF6Ktcp4D8Dx2rpKYw0jfNXvvhfTfLSIbflWphF1Z6k16&#10;ihCyOjEf2WwiT1614t8WYf8AhJNQurOF9z2yBUj/AIWf7zL/AOPV7TqV0kcLyZ2pEOa8C/tQ32pX&#10;UuNzzSM5Ze2Wr6bC4aGJc4zXu2t95eSQk6sqy3j+Z5VD5kcc8bgoudp9qilheFN/30U8/wC1Xoni&#10;Lwuby5FzaJ/rv9ZH/eatJvh/5yWogIZEA8xWr4fFRngK0qE1dr8j9HWPpKKk+p5JczRrBvEm1/ui&#10;Olt5h5CBItpTr/FmvTdd+HNhp5e7Me/cPut91a828Q+MNO8L20sC2yPOx/1n8KV0U4RqwveyOqhi&#10;Y4pJUE2zatvElxpMCSmcQbxu2r8u2sq4+LFxqVg9poMTz3DH95fXI/dQ/N/D715u8l74ydry/nez&#10;0gHhf4pfZK1fC/xFj+H/AIw0jVdR8Gy6r4GtmK3Pl/e9PMVP49h5+bg1w1oUazWGhZRb1bPQq4Kj&#10;habrVYc81qoq2r7eb/DudINDv5LlDJHdedejzXvLoFXmX+8ntXrvwdhi0PVGkJVbWKNkLerGuu+I&#10;Emi+Ovh9p3izw1qFvqVjI6pbzw8HY/3kI6h/asiz0UaXoKQbNr/ekZa8PN8JPD4j2EXeNk1bqn/w&#10;bnxOIzV5lgXzrkbbi12t/wACx6healaww7/MD7vmG2uWvNYmkmymVHoa4h/EUWniOAz+fKo+TZ/7&#10;M1YupeONYaRRblYkA+6q16WWZdWbtOPLHu+p4mFytR1ir+bOJ8H/AAxj1D4h6N4pg1J7rRkJ1AQM&#10;fNeIup2ojf8APN93P+7U3jn4yPb+M7/T4oNUiutH+eT7HCjNLE/y/ek/dpub+J1/h4+9Xofh7wyn&#10;w/8ABOm6dsaCe0jiiLKm9t+zna3+x8+3d/ern9HW903StY1O5jjWfUZomSNo/lbe6pCre+Np9ttf&#10;SZ/mqzfMJTTvTh7sfTv8/wArH5TluGlhaMYz+Lr+n4fjc6/xZr2iXHgW1vdRPmpPbxP+/ZN4fb/e&#10;Tvu/u14nY6peTQ3UdtJ9liuZP3lyo/fSr/CGarXjbWH+I3iqWS2uYpdOsz5Uaq/+ucfefbUdvbm3&#10;Xy2QpiuzI8ipwj9YxEb31S6L5H7FgKSnRhKSu7dd0ZdzJd+H188k3Vrn95xuZa0fLg1S0W7tMbmG&#10;75f4qurHHMjRvhlP977tcbNIfBOvIMn+ybx9o/6Yy19/y8ui2PpKVFP4dzUvbFNQtmJX56871rwy&#10;k1zPlP8AVRt+PzrXrEsI85biPGx/lkVfu/71ULrQTdW2oyIBu8tF6f7f/wBjSlG5pKnHl8j4K+Iu&#10;nnS/E16hQrlOPzqHUtP3eBLW7H8Uj/Kvu3/2Nd58f9DNjqzz7PvR7fyaqF5osn/CrtDLj5ZYFl/N&#10;navFxGk0j8/zaPsqk492e3/DTK/AaWXYux43+b+98leSzaeW0GIY3Yt4n3fVV/8Aiq9e+GUMrfs5&#10;2ZCbWlt3zXF+F9NfVtDnyPkht4kDf8CUV82tKkvU8uo7r5Hn1hCWlgOzarRxtt/u8GmeGo/MH+r+&#10;aR942/j/AJ/4DXQ6bpPmRb/utCHTb6431B4V0t99nhPuvtH/AHwP/iq7krpnE5anqfg63CieR/ur&#10;bH/dbrX0T8IbO01KFjHJGs7gfus/f4+8teN+F9Ffau/Db4dhVfUjFcv4Z165VIIJbeTfFJuSWKTb&#10;8uflP3loeGVZ2bse9ldFYrmp3sz7l8JaT5yXSGP5kO3pWzceG41hcmPbXzZ4N8eXlqWSS81eNJRu&#10;+SRmwa7mLxt9oRhPf6o6t/C5etI5RLpL8Ge5LJq17qX4M7DUre2hlZN6L681Sm1ZI4vs+nW73tx9&#10;3cv3R/wKuYj1jTmZtlpc3D/9NT8v/oVXk8QXc0eyCKK1ix92Mbmrpp5NDepK/podEMp5fid/w/zZ&#10;VvfCMFxcrqmvzrdTxndDbL/qov8Ad968t+KEz6srW8EZS3Toi/xV6XfzPcJvL7mx95q4rXtPLBn/&#10;AIq96lQhRjyQVkfR4KlCjofNXi/w2I4ZX2bdo5WvG/ENj9luGQCvqXxxpP8Ao0pHpXzl4vs3WbOP&#10;9muTExtqjmzKkpR5kji5Y/uivSfgt4o/snUP7IlfZuP2i1b+9/fT/wBm/wC+q8+jtzJMo9TV77PJ&#10;HB9styYrixmSUOv3l5rzJxVSLgz5GNJwbqL/AIf+t/kff/hPx0NYsLe3jcqyja/91q6TStejbW/L&#10;lP3f4a+ZPhX4y+1Ja3iHbudUmiX+B/l3V77f6SWuWeO48i4ULKjfeVwa+Vq03CTRE4wi1Z6PY+hv&#10;B9xbzBQMfNXrelW8cNopQlXP/j1fN3w3mvLOWBLwlt/RlFfSGjyC6s03OVwON1b4ST5mjxMbHltb&#10;Y5X4r6lLpPgbVJ4iVd0EKtu2/fYCvGPCEclvP5s8gff0avZ/jXZyXXw31yOAB50hV0X6OleFJqUf&#10;hvREEsgdv/Qq+vy1Lkkut/0Ppckjz4SUY7uX6I9AtpE85IigZM/NW9963cbPIRs4b+6K4vwDJLqU&#10;f2yUHyj93dWd8UfGWo6XoO7Rrf7VK8/2ffnckOe7e1eLxDgHWjHEQ3jv6f8AA/U7HhZ166w8N3p5&#10;HJfFX4iXui6VFbBJG8x2VJMbWlT+H5eteO22k3V1Kuo6qXuLp33Q6ev3v+BVt29vcXF+8srzapqk&#10;z/6ReMjOlvXQ+HtFto9SWW5kee1Q/v58fM7f3ff+Vfn1XFKMVRp/16n6LQp0sqouENZdX/l/V/QZ&#10;4O8J3GpTXuq+IYI0soCFgSA/7P3VX1rqJ7FNah8h7eO1stmwRf3R/dqbUtal154o4kFrZQ/LDBH/&#10;AAr6t6lvWtTStPn1D91bxNKw/wCeY+9XA6U8RUVOnq3/AFfySPCrYmpOXtKmj7dF/wAEn8DWekeF&#10;YWSK33eWcpar93f/AH2rpWuNT167SPyy0XaKL5VVareFvhreNq+/UJNq43eWp6/7zV6G2hjRbb92&#10;Nir/ABL92vpq2My3I48uHXtanffU+XxuLoqq3B80n16GRafC8XiZu3Cbh8qxdqqv4AudLPlrafaV&#10;bkPH0robTx8YX8iSPz9v8VaMXieylBaWcxt6Zr43H5pXzOyq1XTtslofM1MfXhLlqP5HkfiGSXXF&#10;1nw0gkXUbq03yXijctvF91dv98/Nj33NXiHxC+K2s/2pa+EtMkiR0kebUbuRdzR/KyIiL6/e+btU&#10;Pijxk/gvwpeajJeXj38aJsnkO1mYnavzeuf/AEKvOPCusXcbz3cVgLy8uXaWaedNzO39P92v0LK8&#10;pVSftJO8V5bnRl+VKvHa8Vt69b/gdhp/g2TT4ll0+5aJ06c9a6HS/FDyOtlq8ZiuNvDN3rmbT4kC&#10;xfytX06SwX/nqqfLXULDp/irTleKWO4jb7jofmFfpMIpKyPvaWGlSSVRadzSuLj7GykndE3Sl1bS&#10;7fXtNntJx8sqcf7PvWJYSSWobStRO+Jxtiud33vb60aFqU9nqsujX77riNPNtZf+e0X+K1sdyouN&#10;2t0Hgy+luNLa2uT/AKZZSNaz/wC1j7rV1y7I9Cn5G+WfaN38Wxf/ALKuZltf7N8W/aIyFi1CPZJx&#10;/GO9dNdt5Ok2UbD5ijv+b0NdCKyUmrdT5e/aY0UyaT9rQf8ALTb9M1havbx3Hw00MR/w2USuv+yC&#10;6V658cdDF94J1FN/zCPd/wACrxm2unuPhxBsI3pAybV/u733V8/jvdnFnwvENNcymuq/I9r+Fek7&#10;fgFYIRuxHN82f7j1h/DHQS3hnWwUP/HszFcdMP8AN/6DXefBS1/tT9nmyI+fdNdIfodrf+zUeBtP&#10;trPSPE0fKr5Nynze3mf/AGNfOr45+p8tKV0vQ8huNHEbTgD7xeL8d7r/APE0mhaGYbDS5yPv3Eqn&#10;d3+5XZwWY2Wx8oK4keaTjpkRv/7NSaHHHJ4X00Z+aEyP/tNx83/oNejB3TOKSaZ01nJFZ6gpTG1Z&#10;Au7+9wK8J8NeIhp/ie/0y4+VYLqWILn7vz5/9mr1q/1oQ6ncSeYjRLJzt+7wK8H+J1mdJ8Yf2vbB&#10;/sV580jL82xx8vzVVOpaVz1sBiHhK0Z9NmfS2kTfZ5YHc+ZGw+8nzV39ja29xEzb+3HFebfDqSPx&#10;F4Rs595aVB5T8+n8Vd14fuHs41t5D06NIe1fS037qZ+rQd4JxNy3tY42XeCrfWpZm3OyAfr96qUd&#10;55krp8jVajYearj5v9quklp3uyVlGzy8D/drL1WzP38D8q24WTrJ3NVdQ2SRZI+WmxRk0zyTxzYl&#10;rR+Nv8XzCvnTxno+2aXP8fzLX1b4jtVuIH+QLXh/jPQzJvwg3DpXNVhdHZOn7SFmeA2enst5j+7l&#10;q1NCsxeXM9ufuzQshrZttLDalcHH3U27aowqdH1hXP3DXi8rjK54Tw/JHVaXL/wumk03xDf6VKSn&#10;nJvC/wC2ir/TdX2V8MPFX9qJpcVxiXfA1vIsg3fMGr451e3k03XtN8R2aeasW15kX+IbcN/47XvP&#10;wz8QR2upRTod8TOk6Mr7eCK8vG0nCdzwK+FdKk4drtejPsjQtJs7XR3jEB3w/vY/LfpXpfhXVIrq&#10;FDBv2OFbax+7XnHhrXLa4023nBL7vf8AhrrvAdxFDvgRSyo/ybu1eVB8s0kz5mreUG3uehzWcWoW&#10;bwToHikDI6t/EDXy/wDEP4V3+k+L7WK7uGfQcs8Evr/sN7j9a+o4JDhc1wvxr086t4GvEjdonR4m&#10;EsX31+f5tv8AwFm5r6HCVXSqJLZ6HTk2MqYXEqCfuz0fz0v8rnjF74olvGbQtAjDOo2zT/wQr/d3&#10;etdJ/wAIrFH4E1azkfz3e3LO7fxY+asPw3p9votukEEaRRD/AJZR/wA2bua77TZvtCYdAyONu2vo&#10;q9NVacqb6pr7z7HFT9lb2OiTT82zxzwj4HuviBeLb6XFHLZRYVvK+WFP95un/AetVPH/AMHdXsfF&#10;txZvrgWC2CJHHBCVVQRn+9X2J4T0vT9J0GzttLs4bCyRPkggTaq1l654ZspNf/tOSMPOY1T5vavx&#10;3B1qGV1pzrRulda2bvf7jyqXFFZ4qWloJNJbu/meBeCfgHPdbJrvWNTW1x/q3dQzf8B217ZoPhOw&#10;8P2yW9vAERRtP8TN/vNWibyKzZUx97/lmv3qSdpJkyf++F/9mrxsbj541uVlTg/Kzf3av+tTx8bm&#10;WIxT/fS93ov63KGobI5f9HjErr/wFVpsKm6h2zuJWbp/dFQajcPGmZP++cdK5uXxQLeTys454riw&#10;rVW9KmuXze7/AK8vvOOnCtiFy01p3G3n9nx6o1pOCrdv7tOvfCsV4ySCUhccYrmvFUNxcXCX8D/u&#10;n6t6NWCnxWOiD7M7SXJX+JOgrWnguZuMIc0l5Hrwy33VKn70up8VeJ/EmrfEbWLXw44lgt7GdJbj&#10;zP4lTs/vv2167oNqNLtUhgjRuPvMK8e+ENvPeWjXbxsftD+bJPJ3/wCBV7Lb6pZ2afPcxbl991fv&#10;eFpQpw9xWR9nSw0KfuU1dGlNJBeRNFcwRurfLtkTctcnL4Fl0e//ALR8MX/9mz/x2c4L203t6pXR&#10;L4gtPmAuYv8AgWadFr1wz4jgtbrd/du1Rv8Ax5a73BS3PXpwqRVkrFmyuk8SWT22oWjWF+g3PAx3&#10;Mjfwujfxp71keKrO8m0pbyIBdc0R/tCbf+WyD734Olbwure4ji+2W8+lyqd0csoGEb/Zccf8B71f&#10;8sXEybwnnoNrL/C6f7Pt/Kna6szRScdf6/4YzW1CLWtE07V7R9yNsmj+h7V1OtTCNIIAo/cQIm3+&#10;JW27v/Zq808EsNNfXPC0o/48b1WgX/pjI6lP++dzLXb6xdPJfz9P3juyt6/NURldXZz1Vaa7bmB8&#10;RvCkeq+EuL8wzXcPP7oHb+teS6R8IrWz8JyQvrTGMCRSxjAyd+cdfQivTfiDq1tH4aS2uwXs4rdj&#10;cqRn5OcjFeE+IvGnhW78IRW+haVGjvcyQlzCF8tdyk455Jrwca1KWvQ/M86xE6lf2d9rn1J+y94b&#10;iufg1Naw3Rltk1WRYZnj2+bGUQbgMnjcDg9xz3rW0vwJbQvq9udQJku7mZH4BxGVZsDn3xXH/C3V&#10;bi++GeqWujyMYkubebbC2C8RGGAI/Dj2rkfDml6gnifUfMs5Igb+4ZAQTsX7g5/H/wAdrxqsYwlJ&#10;WPnoOUktTbTwYYr65jub3bEYGVJguRkHaQQenRah07wNBa6Tb2w1ZiiuzYEY/jyD3/2qZ4ivX0Xw&#10;NdQ6nJ5rrayRmRzklicKPruA/OuD+EF4I7S8ifqJmjz6EMf/AK1bxsla25DbevY3rjwBboJWl1hs&#10;Iu1wYh249fpXJ618KBfIPtd88UEo3KjIDkcYyM/KeOma53TNctrT4sNNdMphe8kBL/d3Fzg/zrd+&#10;P+l6/rVlZDSo5preNiXSE/NvzwSB1GB/OnTUW9jRt2tc9H+EHhmw8L6fNYSatO8R+47RbgD74Nd7&#10;ZadHeaylhb6hDJ5iFkG7KsB1x9OPzr54/Z28IeIYtZmM1o6CIiQCXcuP+BV9F+N1sLGLS5obeIak&#10;042wyjh12nfhhyvbn6V7mHnNQVj9CwGIr+wp2lzXX3HS2ngmOCZTLelJF+6QByK1/wDhFbC3iMx1&#10;EJGgLsSBgD868+GszwzxsNF1GdwpHlTJHOuMdAxbNdV4V1TTPFazWVzoE1jNGvK3cKgMP9lgTXZG&#10;b2Z0yrYi15Sf3I1dD0CHW7L7UJ3RCxC7lwSAeDjPGauXfg+3MTBr3PHoP8a0dBVbKCe2RgyRSFR6&#10;4wDj9ax3udNdFVfD9wExwPsyj9M1vzMy9tWc3aTt6I4HXrCCO7uLW3l+0xRLteTbgbu6jnnFcc/w&#10;5bXYJpp5TbxDhWAyTXpdnocupapOHs1sI2bcsAXG1B0+pPeqnxK1CXQdDe10q3a41CRcRoi7gg7u&#10;3t/M0pPQ9X61OMIwi/eZ8w3vw6ufD+uXUdwRNBcMzRTAYDDuPYj0rIvPhc3iC/ZfM+zW0Y3GTjIr&#10;6k0bwp/wmHhKJb23NteMA4JH+rkHce39DXFar8JrbX9Nu4r1ZYJ4JNrKhxg1xyppwIniOejKEnaS&#10;PL9I+Elo1kLdtaYtGd6/uh/jW/4a+G0uhXNzb2N+LpIR50EbrtPlN1UHJ+63865Gf4X+G9N1Fk/t&#10;vZKp2lDcrnPTGM9a7GA2Pwy0RdZjM8sVnzcKMszJ7D8TXm1IqrDkktj5yviZ8lnK9vI97+Dd7cav&#10;YRxhikaEoxY/dI6ivfPB2lpaaiSbjG75sHAr5Z+Bni2PUdJa6tZFBupZLgH0EjFkP0wf0r3P4aaM&#10;9xOkmpWnn3X/AC0ecb9zdzk9q+elTjTktLnzmIjNSkr2R7tJLbwyW0HmbpZiQqrz0GST6D/EVl+M&#10;bQXulNpSqWe/iliRs9GEZYfqK1NK0m1s41khtYoGPBKIATT9S1K1014DPHJLLIWWMRRl26ZOAOeg&#10;r00uqPEjUlSmpReqPnXwlZrqNxIshMTqMEAdK62wmMd7d2+M/ZpAm7PXKK3/ALN+lWr+G0tvFN4s&#10;FlLa+d+/DTQmLOeo5981i293FFr+qhp1H79f4/8AplHX1MZ+0SkuqPvXXeKalHZq9j2XwbdCbTWj&#10;z80T/wA6f4njlkjgMZ28spauZ8JeILSx80yy/IyfwjdurU1nxhZXFnsgEqvncGdNtfkWf0OTGVIR&#10;+1Zq/wDXe58hVoVY4p+ziVljjs03n7395vvNTH1QLEyA7WX/AL6rJfUnuuY/4ujZ+aql3cW+jp9o&#10;vJQkf93d1r5ajg6ladopykehDBczvV1l2Ls2+6dhs+Rq5Lxfpttp8LP5nm3GNwgWjVPFl3qSNFpg&#10;NnE/SXHzn/dq14b8D3d8qyXhdM9dx+d6+tpZRQwUFiswna3Tqe3TgsPFTrS5V26s8U17xRrl9Kll&#10;Kkiwb9jxRD5V/wBstXUaP8PY9RtBLcyKJP7o7V7bc+C9Mt7F4DbR7HG0/L96uLn0S4tpWhtw0wQ4&#10;LA9u1ceZZ1LEWWWU+WK3/wAzrlmkKseWhHkS/HzPn3S/gTqcMKQHTiyINo2P8tb1h8FbiHaHsDAv&#10;97y1r6osPKk6KKvS/Z1GxwOflr06vElT2reHdoeerPkaGe5pSSjVld+R832nwZRrF5Rco20fKuFr&#10;gr/TYLe/eylSCV06qy/NX1pc+BbC6u/PR5YuOUQ7VNcd4x+FOjLcRaoulpNewj93Io3Oa+oy/O41&#10;pqLle6vr0+Z9NgOIL1OWpNyv5JWfqeIaL4Hn1gSiwiMOPv8A7z5P+BKaq+Ifh3r/AIXhW5is/Ptk&#10;3ShYH3KjfxJt67HHb+Eqteo33g3ULXUbC4uw1ml4drxQHavH8LVU8Q2fiWz1BLgErp2doX+GvQ+v&#10;4io/aUXFx6Lv87/oeysyruopU5wcX0d9fK/c+dPG2zSfEuh+I7Q/JOUtbpf76bt6H6qy/wDj1O1L&#10;xckem2s4P71Bu+avafFvwti8faT9nlj/ALLvUdXjdfunmvm7xz4f1P4eu+n63bvEq/LHL/BL/u//&#10;ABNd8MVGV1tLsezRx1DER5L2mun+Xf5HDfE3xt4lj0KX7Ra2cenXu+2gaQN5rZHc7sd/SvJZrn7L&#10;oflBgitvZP8AvkLu/wDHa3fGPii48deIbe3Ql4LfKRqo+VV/vVyVzMWaK2lkTbs2jb6Fnrx63vy0&#10;2PzPNHTeJlKktO/d9T1H9l/4n6t4X13XtHju829xarOltMm+NCjDcRyCD83Y16C3xx1s+K9RUQ6f&#10;5avnPlP9R/H7187/AAo1T7L8RdIleT5rlJrTa38XyV2fim4/svxJdSAfeCqWUdg+3/0HbXJXco1N&#10;OqPFgoyTb7nUfEDxhqniMXLXkxaOKQbIo12xgNzux3OfWuP0f4l6h4Stb/7LHbzETq5E6scbh2wR&#10;3rZlj/tB1tt/z3FuYg275WYfOn/oLLXmV20bO8TjckkbIfwPy/8AjtRRbbu9y5RWyNHUtafVtUnu&#10;ZT5bzuZdicBWY54/4FXZaT8YNcsdLjj82K7RflBulLFSPcEE/jXlv2jbDKj5aW2ba+30NXrWYTQ7&#10;Aep5/wDiq25XF3RSSkrM+p/gd8V9X1RdXmkgsra3wEDrCzN93P8Afr09WvYdUW/+0pe3AXA+0IGV&#10;R6BQRgfSvnz9nu6jk0i6jePl72Nv97C/NXvqbPtmQ42MNy19DhEnSVz9OyrD0oYSm7atDdR8a63B&#10;fRugsIpCP+ebj/2esu3+KmtHVkjlNlBKxC+bHC2fvY4yxHf0pvimELbrIibGeT1/hrktStZPt9pc&#10;Rpu+0TbQrfKzN/DVzsnZHp/VcP1j+Z7fovjDULKxCW8sMjOTJJLPEzszHqchhVhvH+sg5P2Lj/pg&#10;/wD8crlUhMKJGhG2L5aJJNy9fu/N81dtl2JeEoSd3E3IPGGp2st3Mr28s077maWJjgYwFUBxgCuW&#10;1vxjq0UkrKbSWWeTc7yQtwOyjD8AVLIwy/P+1VA25uLlCR92lJJlfVaP8v5nYeHfFusPGiv9iGB/&#10;zwf/AOOVLr+tav5M8yx2O9lAf9w/OOn/AC0qLQLXaqkjYla9/Zi4tm4+XFPkVjGeGoKVuX8z4v8A&#10;H/hyWfV72eVQpmlaRtowFJJJx+dRWnxD1vwzopgf7PdxRjYpulZmK/3chhkfWvcPF/hNGneTZtrw&#10;D4haS1q7xInyg7q8uvTUfeROKw9KS20Os+HPju4W5kksI49ImtpADBagiEo3zAqpJ+X73HtX2n8I&#10;PHusamkBaazGccm3Yn/0MV+c/wAPdSNj4gS3l+7cIYg3v1Wvs/4G6tuaAF6+XxbcJc0ep8pmOGg4&#10;KVj7X0c3l35E9zdxssRJWOGIoCxGMtljngnjip3sru7v7a4uriGQW5Zo1ihKHJGOSXOeCazPCd4Z&#10;LROe1dAzbfx966Izco3ufDygoyscL8XtKvpvD8epaW1ul5ZP8xuoy4MR+9wCPY149aRXkV3NNear&#10;YJPO4dlS1AUYULwCSeijvX0vc28V5aywSpvilQo6+qmvn+Hwf/wjur3VgXCNDJw+N0rj+Ftx9q93&#10;L6l4um+h9hkteDpSpS3jt6P/AIP5nVaDcBUUxTxytj+GPbWlqscDQvcXNwsGP4pDVXT9LTZ+7lk3&#10;qOGY1g654bvfEWqsE8x0bDBmPypXlZ3gqeIdOtUnyqF7/O3+R0KMJ1W3LlXVmHN8RvsN9Pb6ZG0s&#10;Gdpnl/h/4DVix0/UPEF4kt35nzf8tZf/AGVa6PS/hfb6fMtzcZnlX+9Xa2UlnDB5ThPavk8TnmFw&#10;69nlcLy6t/1/wPQ1r46hRX+yxu+rZS8M6HYaPEokdXl/vt97/wCtW3eapBZ7fL+83RVrLu9FN5uN&#10;vP5Ckcf7VYM2g6nCrDeXx15/8er4HFYjE4qpzV7zl2R8rXrKc+a/M2dW14Lxv3rhU/uqao3E0VvI&#10;Vyo/CvO7/wARXum3DWyH6SVi3er6nPLuEpNbYSdpcmJ26JHfRyypVSnVlZHrumzGzsot7/PjcasW&#10;d4ZJt5Qu3auK8K+Kj4is0MkBibFdpZXCRjABrnxFCtg6ipVlZl1cP7NyU1qblq08nLYq4Y93UZWs&#10;uC8dkwg+UVpW0xaHJr0cPNS0Pl8TRcHdWRT1bTbO+hQXONiHcP8AZqhr8dnHorpLCJ7c/Kdvb3rm&#10;/FV9LcXzwea9un3duaxhfXtjbNbPOZ7d/wDx2uiOMr02vZytbY+gw2V1HCE3PbW3+R0dvodlb21r&#10;GZxLay/Km8/Mv/Aqq/ED4P6H8QvDFxpWp2qXkTx7U3feX/dauVumnaNAkhZEO4LnpXSx/EKWzs4E&#10;MW50+/Xp0c8xUasJ1feUX9/ky8flmKrwSpTu9fJrsz4a+JX7KeofC201S/0C2fVLXy3wqpumj/xr&#10;421W4kh1O2SVPKZE8p933sht2P8A0Kv3DVrDxhE01s4R/uyRuPlr5r/aN/Yv0L4oRS6joEcWh+K4&#10;PmR40+SU/wC0v/s1fp8amDx1JV8FK6tqusb9z5FZrjIuOAzGCjKO0tub9Ln5oeHpDoviTTrx1/f2&#10;d6koX+4M/ef8F3Yr1XxdcRXl+0uQ1vN/F/dD7a4T4l/D3X/hnq8un6xZSWU+Sk3yfK+QV3q3cfNW&#10;3pGqDWvC8Ekn+vR3t5Gx91g29P8A2Zf+BLXnYmLajM9Ci1douaTdS2s32SV9ktu/7l2+797cv6jc&#10;v/AqyfG+nix1hrmBNlnc/vkX+4fuun/AW/8AQqdeag9vNFcks8DIyOi+23/P/AqtzSR69o9xZSHf&#10;Op3xyt/C+35fwdP4vXbXND3JKXQ2vfQ5HULMLax3kTttixFcbf4U3fIf+AtT7aM2sssWR042n+Gp&#10;/D18FdY503xTBreeKQ9P4f8AP+7UEtrJpd49o6l5bZ/3cn/PWL+Fv/Za69dYshPlaaPUvgh4kTS/&#10;Ez2Uh2JM/mo3+1j5v/Hf/Qa+lkmE120pceRywbP3V/h/76r4o851niv7OQo6MssDqN3/AAH/ANCr&#10;6P8Ahr4wTxdpdv8AO6vEib4l+87f3v613YWtZch+hZJjfaUvq7+Jbeh300b6lKzyF/K7bu9UdBsT&#10;q2tJcyf8e9gD5EX9+Q/x/wDAakv/ADGWdEdkUfKFU9WP8Nbmm2v2WFEAC7EK/wC9XpQheS/E+nUW&#10;jR8sbMfdxTdqY5Bpwb5c5/4Cvamt824bK7TYi8v952X+Gn6VYm8uF4+QHmnDfIuwALW3ZW6WtuoJ&#10;+dvmosD0NKBUjRY0I+X+7VpPmDJ96s6OT5lJx8taNrMflGf+BVRzTT3MPxDo4midgB0r50+Iug7b&#10;hi4+7X1ZdQi4iYEbq8g+JXhktE8gG5e9c9WN0C9+NmfKHiOzfR7iC/gG1oZBL8vs1fUHwZ1jy9Sg&#10;KONj4YfSvEfEOj/ara4icfMNymuv+DGrPDbaaS+14h5T/VG2/wDstfLZhStHmR4eMhzU2fpB4D1A&#10;TWcBB3cV3StuXn0rx34XakLiwg57V65bSeYi81wUGuWx+cYiNpkyt96vOfixop/0fV40+5+5n+n8&#10;Lf5/vV6KPlequq6bb6xpt1ZXCb4J42R1rtoVXRqKaLwld4avGr06+h49o94PlIfbj+69eieHpoI4&#10;nLr8x+cyV5fHo8Gi3stpJF5csL7P/r12/hS4Tzljk+4w+XnvXoZ5h4YzLqsWm9Lq2+mqPq8wjF03&#10;UjqtzrJm+2LsiTYn/PRv4qy2sYLOTLp/tb5KvzahHD8hwzr0Wuc1u4nuujduP9mvxHDfFyVPdg+i&#10;3fr/AME+cpUatd6+7E1JdUtIx+7NUJtQeRt0fzeqrXMtqkWipv1WVLOJ/uK3zO7f7K1iap4outU/&#10;0eyQ2sB+X5fvvX1GGybEVXy0o8kO/l+b/I96hl6/5drTu9v+CdXq+qadDFmeNJ51/wCWUdcXfq2t&#10;SiaOMQqo2+XG+0D/ABrT0H4a3moMpuJJYEbov8Tf4V2dj4DOjw+Vb3RjU8kDP9a6albLMpXs+T2k&#10;++5r7fD4R8t+Z/gcl4Ytxp9qkT/Liu2s7cXCZjn/AO+q4u2kF1GrxfeTqtXbrXv7JuLVEyqzHb/u&#10;18vKGMzqvKe8ktttPIxqQlVl7u7O+sLGTpI5rZWP9w0aHb/tVx9z4qGj2sHm872Va6iy1CC8iQxu&#10;G3D+GvQlllfBWVSOrXqfJ4yNdNTktDjdd8M+W7Sy3Ykb/pp96uXmji+ZBIa9M1PwraX0r3E7tu+t&#10;ed6p5EN88dojPGvtXlSi4PXY+ry3FfWI8t22vKyRo+GtHi1CGUF9zj+Gk1fwmIfnjH3f4aytN16W&#10;xvVKDY3da68+Mra6iZHgO9RXHJTTujrrfWaVTmhqmcNbTXkNz+6Jt2B5216bpa2XiBEd0/0hBtLf&#10;xV55qN1HdTvII9itXUeDtakj/ciJXQfxL96vZwGPr4CoqlGbjfe3XyZ5ed4GnjsOpTgm0YfxA+Du&#10;hfELTLiy8T6Ha6zZ/dPnx/OP9pG6ivjD4pfsO3Pge8vdQ8C3E11pN6P3mk3j7mRx90wy+v8AsP8A&#10;99V+kqSJImfXrWB4gt7ONkjlRNkvylW+6a/SVnFLNI8jjyz6W2a8/wDM/Pcvw9fB1eSN5xfTqvNf&#10;5M/E+/t5LO9udPvImtW3+TJFINrRSD7v0qlY30+kv5ko3LF+6kVflytfpL+0L+y34e+JFnPdxmPS&#10;NcA2waiqbv8AdSb++n6ivgXxv4D1z4Y65Lo3iiwe1ulj3JLndFOmfvo/8aVlTqxmuXr2e/8AwT6i&#10;dNxSn0fU5zxDpYZ/7Vtn823mw0i/+zfWq7t/alghjcNewjdDuP31/iT/AIF/6FVqeSXQfuR77CQf&#10;db7u30qhc+XZ3KyQB2tfvSLt+ZM/0roj0/D/ACMdybTbiBsEf8e83zbv7ktdj4G1ifwvrMRR9tu5&#10;4b+Ef73+9XG20KeXJdRnfbSEF2JwMt0HuevHXgnoDWpbXW0yQSP8uf3Mvp/n/P3aXM4S5onbhq0s&#10;NUjVjuj6l0TUINehtZw/zzXW59x/i3NXeCEsqnI4P8NeAfDvxA81nZpkLdWb/Nt+YSx8/qv/AMTX&#10;u1nefarVSPuEBw33s19LhqiqR5j9XoVo4ilGrB6MvKqNvP8A6CKb35Hy/wC1T0/dr3bd/DTuV/g2&#10;tXcbodYwhn3Fxx/FWp5gbauPu1WhURxLz8tSIoZuM/7tVcotJG7FefrV23zlf9qq9r823p0q+gaN&#10;yjnGOm2gwlLoX4MdK5rxnpaXFm+Bu4roUkG3kbWqlruJLOTGOlJ7HPC/OfJfiu1/s/UpwR/31WN8&#10;Pr4W9/eRI3yx3W/6b1/xVq6D4wN9hv8AI+7mvK/AWtGTxhfwb/lkhVx/wA//AGVfP46P7txMMUlF&#10;8r6n6OfBTWvtFhb5NfQumTCSJea+PPgFrH+qTzK+stBuC0Kc9q+coOzsfmuNhabN5mC04fMuBUDs&#10;NuakibauK676nm2PMPjBp9zpr22s2cIljJ8m5XeVx/cfhW+n/fNYHhvxYilBd28kHP3vvY/L/wCJ&#10;r2LXtJtta0u4sLuMS2tzGySK3zfLXz+/h2fRb240t5HTy348xUdHH8J2hVI/4DX0GAre0g6Ut1t6&#10;H2mVVqeKwzw9X4o/l/wD1U3Auo/tEcqNERu83Py4rnL/AMZR2qsmnn7TP/z3YfKP91azltbi80lb&#10;aCOXf53MSncrf7VbfhLwHFHdM94Dcbeqf8sh/vN3r4yvl2X5VVnXxE7u90v63NVGhQTdZ3tsv8zz&#10;688K6p4uvGuCJJd5/eTy/dWvR/CXgU6LaLJv+1XCj78g+Zv92u7ezgt4VGwLtXjj5f8AgNZn2iRZ&#10;MD5E/wDHjXzuP4hxGZU/YUFyQXXb+vQ4sTmtStT5F7sUVLjXLnTVwIPu/wAK1nP42unOTCW9h2rp&#10;njiZN5A2Y+9WHftZed+7iU+tfHwwtard05282eA+bE/wo28zxvS/EUen675lndrcWdyPuqd21q3t&#10;Ym/tSWwQH955itXztYw3Gh3XmWsjLEPm25+WvUvhf8RLK41hI9cBT5tsbsPlr9vdCOW0OaMOayto&#10;tWfqNfL1Qj7Wn7zivm/kepapp8nibUbeyLlLW2G6SSr8Hiy20+ZdO0shmQ7TIx+WtTxEthY+Hp7v&#10;T5E3TJ95TXnOi6bZwyCeefezfwqaKOIhjqXNTW+jv0PnqcKeJotz2WiVuvVs9v0HVEuINk9yk8rd&#10;dtababZwwvJFBHvYelcv4Yj0eGFDEI1f611aKMbx92viMwwX1eV1rfq1ZHwWKToVWoXs/kedzeF7&#10;xvPvJIAisWasT7DcWcu+SMqknSvZP7Qgx5chXa1M1HR7TWLRYnA2/wANeE6F1aD1PZo53KLtWjo/&#10;yPGUhdZvLcfK3Rq1tL0+ezv1Echic/Mjf3q7+48B2cyJwdqUSaHbW8Kx+Xu2dGrkrUakFc73m9Gq&#10;uWF9fIgtprlrbfIB5o67aq+IdP8A7askxJ5U6dKuNIbXc/3lUfdrlbTx1Hfao+n3MD2bZ+Rm71vg&#10;KmJpS+sUlfl38jkp4ec5e1pK3LqVZ7h4ylvejax+Q/3Wrz34qfCvQviBoF1pWv2x1G1Z9yfwywE/&#10;deF/4D+h716J4laOxkSTeLhHPG75qfqUjyQo4i3bk+7j74/u1+rUYU83wzrUPiW3R/I2r1oUHTdS&#10;Puz08r/p6n5afG34C+JvgXOtxaz/ANveGpsxR3LJlHX/AJ5Sp/yzk/Q9q8rsoU1PM+knZAv+uhkb&#10;Jt1/i/4Dz93qSQBkkCv1u1nw7aazZzafqGlR32mXsbRT2dzHlZE9K+D/ANp/9m+7+DCxa7ocEmo+&#10;Brh+L0DdNaTZO1Lg+wOxW7ck4ZjXDSryjL2Fde/0fSX/AATjxOD9lNOm9H+B4HPqUU8yR2ceyxQb&#10;FglXAJwNzgerEZ6nHAzgCrFrdCMeSTuRvlVm7e1Zv2y2vvNMB/0heq42b/8Ae9aihuBG3l3A8pmP&#10;+18v5bq9Bx5kcai1ozufDevT6PqcE6Es0T5/3/8A6/8As96+m/AviaPULOIWcoezm/1af3G67Pb8&#10;a+RLSZJotjyebwy7v41X/d7iut8DePrnwffbXkaWykIyzbuvr9f9qtMPWdCV3sfSZTmDwknTqawf&#10;4H2VBJ5kOMn/AIFViL5uOPlrl/BXjCx8VWCXFpKsv/PSL+NGrqFmDd9q/wDoNfTQkpxUo6n30ZKV&#10;nHYejMq5z3qRWKniqhmRUxvqOW6Cj5nC+lam6TZtQ3QUDBrQtbwSx+WxUsD8jN0HqPof0/EmuQ/t&#10;Tbxn71Sx6oexFBDpcx1jXhRjuyrDgg9RVLULrzLZhn71UI743kSpnM68Ln+Mdh9R29enYCqVzeBb&#10;ZiXPyj1pMiMD5x/aBuFhZyD81fP3g3V2tPiHpGT8txJJC34of/sa9l/aB1ATO6A181x6j9j8Z6RL&#10;u/1M8b/+PivFrrnqOPkfMZ5X9jUhZ9V+Z+iPwE1bbeIm/wClfaHha6aS2i+lfAnwd1D7LrcQzt5r&#10;7j8CXnnWaZNfKpWmfNZnBKoz0UNu5p6N6VWhkGypQ3l109TwGiw/zJmuI8eeF4tYt1vEiDXUI+9/&#10;ER/drtUk3dar3C+v3a1jUlTkpw3Rth608PUVSD1R5f4Rvjp99EjuXib5THL2r0uW8DKscCb2/wBn&#10;7orzzxpo76S76jbx7rcfPN8+3Z/tVu+CfFUGtaZ86PHLD97cOo9d3evG4nwix1CGPoxu46SXrs/k&#10;/wAH5HuY7/aKSxdJX6PyZ0MUhzmc7mX+L+GqGsXEUKbwwkftVXVNWeTiNBtU8bqobt0LS3D+Und2&#10;r86o0ZqpFy959Etl/XkcNLCOdp1vuMt9SvbyZYlc8/MFou7+10wpHf3QhmYZ2elcb4q+IiaXd/Z9&#10;PzArf8vLD5v/AK1S6Vot/wCILKO+k2wNKM/v2YM3vX6JDIo8ixGMlyxfRH1ccJ7KmqlX3IP7z59h&#10;uDbwrvO78K17PZNGpISsbT7OS62mT7tbKxiFFCV9/COiufbyavbqb0XiC8htvs32mX7P/wA89/y1&#10;o6JqiQ3KvK5ZR71z8MZuEUAinSwyWr8fMtFqd3FHNKnF+73PpbwV4k0C+sVkiAWdByrferSvPHUj&#10;RSxR25Vfuhs18yaT4il0u43xPt9Vru9P+IEdwqRv8rNXwmb5TiJS5sPdx7XPla+RQVR1NZLzex2B&#10;1i7uplEk7q6H5GrUl+IGoQtBHGNjJ9//AGq57Tm/tS4QRjc7niuzk8B+dbKWuEWfHpXymGyrF4xy&#10;9hBu2/Q83HVsuwjj9c5V2udRY+PLX7Gj3EwRj1roLe6g1C3WSN9ytXi2paPc6fMsdwNqdn/hauh0&#10;3xt/ZdtFBHHuVPl61zTdWhN0sQtV0PErZVGUI1MG+a/npY7S8++yCMtXNa94Tt9YsWdBsuPvJIvZ&#10;q7G0uP7S05ZQBudfu1VuYZLeJMDvzSoYitgJ+2ou6a1XQww+JlB2jpJMxNK03/iVwR3aJLKn94Vm&#10;eKHNhJawQq07TN0PaupeE5bB+992h7OK7iKSqPOHRv7tejk2aTweIbekH06IupUhJ81VXj1RwOnz&#10;m9kSzk2srbt4k6g+laj6Daalol7omo2EV1ZTxmKaKVNyTIfvfWmax4duLPUvMT/fEi10ME3+jo8u&#10;FV/lP+ya+xx6WKj+4d5bxt3Xb1XTqZZhiIU4RnHWDtfyfRn5W/tS/sl3fwr8XJrGj+Y/hm5fbHKv&#10;/LFj91H/APZT+H3q8N1zSbm1tsJGlxB/H8lfs/4x8J6V4w0u+0zU7dby1mjZJIpR8rKf4a/PH47/&#10;ALP9/wDCXW1kg8y88PXjt9ku2HzI3/PF/wDbX17j/gVb5bi1mFLmkrTjo1+vz/PQ+owH1TMI+wq6&#10;VJbPv/wbdOvQ+S4priOL9xOU2HeF/hrY03Xra8kW31D/AEW4YcSqflf/AD/tV103gu3mkY+QVY/8&#10;8/lqpJ8I7+8b/RgJUPRJK9SVJz05TCrw7jaPvUfeXYl8PeKNR8E6gs+nXB2j5fL37f8AgNe3+Ffj&#10;9aalGsV//ot0P4mrxWH4I+IfIWMxHZ/zzY7lWtS0+Der6eiea77McxyJvq6Ma9L4E/uPVy2hmdCX&#10;Iqbt2ex9FWfji31CJTHcxSI9XG8QBkYby1eM6Lpp8O2bIbebzf7zJ1rZj8VSttBt7n/tnCW/lXsU&#10;6za99WZ93Tpycb1FZnpn9qeY7YbaB71ZttQDcZ3f7VeeWmsSXSfJBcr/AL1u6/8Asta1trBXhz8o&#10;HKtW6d1dGnsm1pqd4uoBtpz8uP8Adq/fyx6jZu4bMwTLher/AO1+XX6Z55xwa3Ul1D+6jld36eUm&#10;6ub1658YaUolsbcxoDkG5O0qf/QqTlZXMZ07K/U8h/aB+0Wt45Hzo3Rq+cLixvGvFlPzMH3V9B/E&#10;zxBf6zG81za24dQPOiiYgoeBu/3SfToTj+6T4/f72HyYT/arx5VbVG4o/N88oxxNW7k9Oh9g/C+8&#10;26pbvn72Gr7k+Gl951jFk9q/P/4U6hui02Vz9+GJv0Ffbnwu1DbbRDPavmKi5ZnJmcbtNdj3i0k+&#10;6c1Mzf8AjtZWnXQmTg/99VoLjrmtd0fMstJN90ipW+ZeaqJ93g1LHJuWrv0JsU7yNJFeORA8T/KV&#10;YblrxeTwrP8AC/xPFPpcki+Gb6TZJYs+5IHJ+XZ6D/Zr3S5jEkWRXP63pcerWMtnKN2/7n+9/DWl&#10;KShJwqK8JaNeTPWwGMeGk0/glpJfr6rozIvvEFlpowSLq4HylEPyr/vVyb3moeJtQdAC6Z/3Uiq9&#10;4e8D3GpXP2m4k/cbzmJfvH5v4vSvRoPCNpDAuAqbem37tfNYjGYHI06WGjz1Orfc9mpiKGCdoPml&#10;37HMaR8N7NkWe5jS4lHzBpB8q/7Va40yGw+RNvPJzU80N3bq0NtL5rL/AA/wise7guhOxmLyuf0r&#10;46pmdfGzaxsnFdjyauKlN3qTufKdvCFXCVHeMYxy9Wfs77co1VriNNm+X5m/u1+/xs9j9TpzTZJb&#10;X3louKtPqny5aqMChoGdx0qAsLhcJWUqSUuZHWoKTuXUuo5C3HzVes8yPgnatZcMKKFz96tjS4Xm&#10;uUjA3ZrVu2pU0opno/w41z+ydUtxcMWgzw3pXuTX3P3/AJD8wb+9Xj3hbwLPMiPcfIldfa6lJps7&#10;afkTxIPk8z+GvIo5zhcvrS5leL3t3PxXizKFn8k8LO1SH3NHSa55V9pUsZ+Zl6VykMKW64kg/wCB&#10;Vcl1CSTl8KvZVqbTWjvJ0icjmvz7P8fRzLGOtRVo2t6ndkuCrZVgI4etLma1Zu+C9aLXP2cuzJ/A&#10;vpXdSqGTkfLWJofhX+z7nz0cMje1a2vTLZabPL8vypzXn4XDzl7kurPCx06dfEp0OtvvKska/OIy&#10;C4+YU1JIvJ80sFHf/ZrhNJ1thP8A2jBMZI92JYt3Stqa6e4SeOIhopBvHNfVy4fpOzg+x31sFUj7&#10;kn/XUueLr42OlebHisTSvEVtdW3lXA27/lZanu9Sg8QWKaUPmuWHO3tiuJvbGXS7h4px8w/8er5a&#10;rDE4CvGV3HXT5HVhsvpV8O8PWVpa/NG/rTXOm3a3Ee+dIvvr/fSsnxz4VsvG2g3SToLyxu408y0/&#10;9BdfR19a1dM1Q6tB9jlAaVE/dt/fHpTLCNNNaW0G9Ypvmjb+77V9DiKluTN8Lom7Tiu//B/M5cLO&#10;eFn9Tqr95T1i/wCaN/zR8PeNvhj/AMIPrktrPGZ4iN8EuP8AWp/j/eqlpV1HY7dlmzN/spur608Y&#10;eG4PGD3Fndxql0rs8LSD7k38S/Rq+dL3UNXsdQuLAaIllLDIyP8Aaj0b/gNfcZbmNHHw9x+8t11P&#10;17AY36xTUZL3ktf8/wCupc03WrmaHCaOzf7TjbWlNcGNM3s+naWhHpueueEl/dMovdYKbv8AllZp&#10;t/8Ar1o2Hh+zjZZItOMrt/y1ufvfrXtLU75W66CrqXhxmwkVxrM7f3I/l/wqeHVr23/5BvhR0X7o&#10;8zYta8Md50iighSrltptzccvebF/6ZpVWsZuUFvr6t/pYxote8V7sjQo0x/emWn/AGzxWy5/sqwi&#10;br+9kFdENHjYqHlldP7vmVY/smyhGQg6/wAR3U7pdTnniaMNWkv69Ti77VvFao0edPg/2Ym3V574&#10;r0/xLqUbee7yqf8Anmm2veUtbdV4ES4HtVW90uO4DpGN7f3VNS2mtzCOZ4VOylG/qv8AM+C/Hfhf&#10;WdNujNhYnXPfeCDwQQeCCMgg8EGvNtZ0VZAt1ASLZ8BlU58qTHKnPOMglck5HckNj7J+MHge5a1l&#10;l+xTdN27yzXyZqO/StQmUKpU/K8L8q6+h/Ie4IBGCAa8PEwdOSlHqeBmVClU/ewd7+Z6v8Krry9C&#10;0jn5Uh2fkcV9n/CjWjJbwZeviD4cyImkKYHL2qXEiwux52fe2t6MNwyPxGQQT9SfCjVjGkQzXz+I&#10;j71zyMbBSowkux9faDfeZCpz97otdFFINtedeFb4SQpuau7tpNycVmnofJzVmaG4NzUsTbVyD8tZ&#10;4kKtyf1q7D+8XrVxIktCUtuGMVQvF+birvmbWzVS5YKzYNEkESr4fvI7MXiN/rGn3Bf4uVrU86W6&#10;fYTsibotc5p15EviG6tzjc8CSj88Vf1DVhbjbH9+vz/NqNT61OUI2vZ8z9P80+7OmcalRqMFq1uX&#10;7iaOxXfn5ay7nV0dgY4TIvrWYn2jUpW3n5e/H3az7rxVpWjTG1ll86VPvbV3Y/wrzsNgK2IdqEHK&#10;S6nZQwKvZpyl2R84+TI3Wh7GPGT/AA1YkuBs4qKRpbhNiD5a/oNx0sj7anKcrSbsUlUSbkSmWdqI&#10;WYEfM1bmm6LIoyau2+kos+77zVwYjExop33PXjjacY2i7mBa6Td6heeXFEf96vW/AnhO2tZEkuUH&#10;mp/eo8J2durZIG6tvV5Es4MxP8/+zXy2KzCrWXJHS55OLxlTE3oR0NnWfFEFjG0EGN1cp9sdZ0uS&#10;fmc81iSebcXLc/Maux6XNI6Rhz/hXPSwsPZOE3vuZUMFSwsVrr1O8W1lmsllA+Qj71bej+EzqGmL&#10;cwSbbge9a3gy3t7jw2lvcEblG010Ph2wt7FHSFztz/FXgU8kxc4e2UbwR8Pjc6p0JyoRlaae3dF7&#10;QGmXTkW4XbKo5qxf28d5A0cyCRGX7rVAl6j3jQ/3RTdR8ya3dLdwsor13l+IwU4qpoopNveyPkqe&#10;Jp16nPGVrs871bw2nh+8luLJw0cn+sirN0KS4/tXIc/ZT/yzb+GtLWJtY0183lvC6Z/1maNNt5Li&#10;4+2BAsTf3a9/FYmdPBSr4d8zSufodObdK82pXW5Qa1j0nVrh0kO+bo1Y99cSTXDiRzK4/irufEGh&#10;wahpvmMTEyf8tFrhbqztLGTbDeB0b77Z+avmcTUWa4FYtR96LtodOFqRqavfY24rMNYRT2g2XESb&#10;0Ze/95atNa/8JJoqy25CSk79v916q6NqEVrtgkbYmd0bNVjQdSjt9euLWL5oJjuTb/DXZiMTSeEh&#10;iKNlzrknHzWzt3PlalDEKrUU026b54S/uvePy1OY1+F5vst7F8k7HyZ/9iRP4q89+MvgtNa06318&#10;BoJ4U23UcR64+8reu37w9mr2fxDYhWv4EA/fD7Qn+zKK4Oz8QWd062j3EaSz/J5U38RH+WWubBU/&#10;q2HeNpytVg72e0oO17ea6ndhc3xFDGUuWN6dt1unq7PyaVk3onHzPmS28YaXZ/Lp9pcXX8W+KBuf&#10;+BGtS38VahcbXGkXTL/tKq11XxB8Ip4b1FLu3Tbpdy/DL/yyf+JGrg9b8VQaWjwWh8+6x93+EV+l&#10;4bFU8VRjWpu6f9W+R+pV8xwlDC/W6kvd8979vU1LjxReWaq13ALVD/ff5qybv4nSq+y3i/7aMdtc&#10;PLNc319HJPO7ysf4qlm0uSOXysr8v329K7403LWR+P5pxficTJwwi9nD8X8+h13/AAl2qahc3Hm3&#10;OxIR/qovlre+0SeSskhk3RplF37uv8VcHbTCHUPMfDpLHt3fdau20S48u33vJH83yFv7td0acVsj&#10;4Kria1eXNVm2/N3LaXE1m8BALfJ5u5j1qpD4gv7ONJEyyzZcy/xVoJ5Ubxu9wHeM81CLWC4haSSR&#10;oni3oONu7+7WyUXuct33FtvGl39jWA3Z3zPs3N81UtY0Pwp4is/+Kg8PWmo/35WhVH/4Cwqm8e6B&#10;Q4+dpPSq90u2PCOz8887tv8Au05UYT0aNIV6tJ3jJoo6d8EPBemy3KaJJqGlw3REktrKfNQH1HcM&#10;OcH8OhIPQeGPBmqeFLiPLpe2+ciWLgMPUBqhZjDvnPmLy2Gzwfu/+y1o6LrWo3Mn2aK5DAEyB5V3&#10;YbHH4dM+3uBXlYjKKFbyfke7Rz7FwiqdSXNFd/8APc9t8H6oPJUHjbXpuk3m5F+lfMtn4ivorkW9&#10;xGouC/3o8pj2rp9K+ImqaS+xLszoPvRzx7tv/Aq+fqZJVh8Ek/wO6Oa0qnxKx9C+YFlzj738VXra&#10;YMMV4vpXxut5Di7td7J997TP/oJrvtD+IGhasEMd+kDv/Bc/um/WvKqYLE0NZwdvv/I7YYijV0jJ&#10;XOwduOKz7ubajEmrAm8yLKfMvZqw/EOoR6fYXFzOdkFvGZZG9EC7mrjm7K7OuCu7I45dadviBKsT&#10;lVSPydy/7u5v/Qq6i5kttJh+0Xs4Qdl/if8A3a8Y0XxJd6fpsWrhEa/n33D+au5UaT/4nd/47Wz4&#10;Xs9b8dS+YS3B2/arn+Nf9inmOTRrezr158tOEUn3b/Q+5+octNTlJRhFWb6s6XUvGlzqUq29pGbW&#10;1f5PLX/Wu1W7H4b3eqW6zyym0J6RqMn8a6rw54JsNDZcR+fO4+eWSuojvIVXy9u9k4O1OlfJYjPY&#10;4f8AcZXFJLd9zxq+OVB2wisu58TaXN9oTrXY6JpomX5/u1xtlH9nRUFdbpt99nRRmv2JO259NmKa&#10;hywOhe3SH92lRJa+XPxUFveCZt5NXkZ5n3kbVWvkcxnz1rROHCU5W94sLdPpu0x/9806XVlmbLms&#10;ua4luLjYPmrO1m3kt06/NXBFQU4xluz26VFNpS3Oqs5reFsltzNXV6a1tb2rTuwZu1ePabqXljJk&#10;+7/erf8A7beRERGJJr0a+BU6fuS1DE4RvS56T4b8Vpbam3mziO3fgjP3BXotnq6D94koAPQZr5T1&#10;S9aeZljlIhU9em8+p/oO3550NK8VX8MS24uSy/dr38unKjR9nI+KzzhKOZzhiKcuWS39D6ZbXrdb&#10;pSlwnmt8vWtnR5vkleR/nY7q8O8DNFdTsbuT569TsLx5ImiQ+Y4+XdXpVIxxkHRqKyZ+Z5nkyyeX&#10;tKLcnHXXZ37BqPhuXWtR+0Xc5urdT8kC/KtQ69qX9h2C/uwjE7Y4l7111nNBDbqNw3L/AAtXBvZ3&#10;epePJXv0/wBFij/cL/WvnuSVKcqUocsHpHz7s+pyjG/XYL2sk+RXsvyRE/jB7qzRIIg3O11asi3t&#10;dK8Saisgt/s97bvuKfwvVqHSdq6j5R+eGfeq06DR0uL+C9IZFk+QsvauSGGoYKjKEI+7u0fVXpUo&#10;ycHb0/Xvco65Zy/2ioeDyosfJ/dqlZTPp95BPH95DXpOpeH31LT0jlk+eL5hIveuMj0GeGR0lTa6&#10;ncK/MKqUJy5drmWGx1KvScZNaaWNnxa22xgu0Pyn5T+NfIPi7xMdN8RzyZ3KJt3X+Idq+xtZ0/7R&#10;4adADvVNw/3q/N/4n+KJIfG2r6Y7hZUn3jd2YV9thaax2VuCV5Rat+v3pnz2CxSwWIjVWsfehJeV&#10;7p/LU9l+I/xgtm8NfYrONbp9UQP5cn/LD5vv/WvI7DTfs93ceaN7uN4aT+Ks/R7c3E6Sznfwyjn7&#10;v92urVkkht5Rlv4XVq+tyvAQy6iqa3er9T57McXPEPkTfItl+vr5lW5s496gIHx842VZubWNjLgb&#10;Fk2t8tVr5kt7lRl9v/jtalrH5cGMeev3v9phX0MHfY8B+ZnvppjiWVwfkP3vatrSYQzc4XzPnFQo&#10;09xdpHLE0Hl/KsTf3fWum0fQZI5pRO8SN96NnrsjoZb7FdrceYqyR7N/yv8A7NX4bUM7yuhnT7n+&#10;0tdD/ZsdxYSIQI2kH3l+9mq40+byYBBGftCDZIrfx+9apiWhz95pMnkvEAdz/MjelU201FCyMmyd&#10;Ru+X1r0G30+K8sFkIaJo+re9ZE2i3O2dvL3qp2hlWrjJA1cxraGPcv2i33tcIzblP8VNi8NvHamS&#10;0cMiHht+1t1aNpoLtOkhfenzLtz96nXOju0cWzcib/ur941d/MhFK3uHurf7NcxoLuI/uZVO1WOf&#10;X0PP4+nNJpty9oWAdIEYshBZnZWq9dW8epWiiMlWU4kVf4f7u2uetfO1S3l+0XBF9aOYpI16t/dP&#10;1x0+mOeMGhSujYST7UrRmDejHaZasx6fFauxNxOqIdn7x/mNY1nMGhS7g82Ly/uNv25b/dq7Hq1x&#10;eNKkskMsQfaysPKbcf7rUnApT7nTaR4i1jw3tFprlzBtfb5cke5Tz8qsh/2a0/EPxUu/FXhjUdEv&#10;bZLe6u4/JkuovuBN4D7k/wBpN33f71cq8klxuKYWVBuMTfK7Y7ru4P8AwGs+/wAzPPiNlVh8nybH&#10;SvPrYDD4jWcde56OHx9fCzUoS26PVHtXw18N6d4gRzd3FrdbQrJFFMkqPnc27jrXpUjWfhtFMkkU&#10;Cp8vzOq7q+UfDupajodw89vIz27lm8ptq/P/AL3+1Wo+oWXiK3eedA0uNp8o4lY7vvbTwf0r43Ne&#10;GauY13OeIapv7Nv+CvxR9HLiKpiNasfuen6n02/iTTLwYOq2MSf3Vu4t3/oVQ3HjbQ9Nk2HVbBA3&#10;IH2hK+QNT0e2+dH1GKBz8yRTsVzj6rxWRc+G9SupT5Nu88afLmKUHB75w3pivHXA1D7Vd27WS/U4&#10;J5lKejjp6/8AAOjt2/e9OlX0uNrKVpkNn8jHFS2tv82w19LVrRs1uftUpKbdzc02N7jaatajfSWq&#10;LEh+dqtWEa2tqpyKZp1qdQv2kI+UV83VkoXlI5qVVQk5yWiNDQtNeOFXkP7xqiuLX+0L9os7s1fv&#10;Lj7DCxz2rN0mZ1mad/vOeK+Xp1pTnOvJ7bHVTqymnUenYWX4bIriQSsQeQBUd7YwaXAYEYNnG9j3&#10;Pp9B+vX0x1d7rQtIShP7wr83qvt/j+XrXGy3H9qbwPug13YavicQrTl7ppSrVqyvVeiMG7tfMlYo&#10;Ny1PYae+/fjbVppo7NtjN81RSah5nyxnbX1NCc4WjA9Pmm1ZbG1bXUluikPtcV7R4bvJGs7WQH5n&#10;HzV494H0+DVtSxdvtRfm/wB6vXLe3W1MSRH5AVxX0dK/xHwXEfs5NUGtTroftEcqufmXO7bWo2lx&#10;3V0l4cq6ptrKeGXykcE101vlYEz97FebxJV9lh6deD95PQ/FMmlPD4mrGF0jlLPw7Jp+sTy5LxXJ&#10;59q1LLSxGJ7dk+RjuFannRtN5fG+l+7X57LNatRa76r8bn3FXF1anxEQXyY8H7orPufs8lyyuBuP&#10;yirGo6glrIkZf5mHzLWHNv8A9YOqHdX3uWZJTlhv3yvzK+3z/A+GxmaSpVbUnqnqat7bp9hZPavy&#10;g+OukyaX+0n4mtDnylkWVPo61+qlvqEl9bToR86f3a/Pb9s7wnLo/wAaLXW4vuapZKp/3kb/AOyr&#10;xsDTllWZvB1NmrrzsfWYSpHF4N1oM5Pw/ZyXjKFP7pxyzfwkV0UPmMHiEiMpHG6ud8PTH7Iqlyv8&#10;Zrda6K7LmPYqt91f4jX1iqcz0PLqxd9S0LN7y3R5IN3l/fjzWvorWyhPIT5x8gV/4aybCSX+1Vku&#10;m8hGH3V+au306G3aXMYjRB/y02/er06Wh58twhjt5tjpue8Q/vP9yugt/DqXUC3cc5dkG7a3eq8S&#10;pZr5kcabB9/+81b+jxiN/MjgZrYjhq672RFhNHs+zn5X/iYfdreXRXjtN8ZdniPLeorH8xPtCSwB&#10;/IY/xfdrp7G6uLjaSF3f3f4TRJtDSRl32mmNlljkHkSj5/LqnMyWcvlYMsTD/WrXXrCPKePYPKzw&#10;tURY+TLPBKN8X3kZB92mpg49jll8OxsfIixEz/vY5W+8rf3aztQ02SNFjN23tu/vVs30J+0xIZPl&#10;Q7o2/utWbeyC6iZ5Hf5n2Sbez/3q2i3e5mzmrtpYVQCI7oht8uMfeasaSxlt9Yt7uKIfZ76Fop4p&#10;fm+cfMrtXWm8iuvKcZTyTtdmf7xqxfw26uku9Hnxv8z+HZW1+hNu5zlnqAngZIoDPeR/Mf4g4zy2&#10;0dx39c57E1n3iv8AbJ47u3kicDa/7n5Qu72pYtQvDeMLXf8AIckwnaV/75qw+o3K3DzmKRJPMxMn&#10;m7R2w3sDn8D6ZAq1uTuWbaOyurZsSC4U/c5+ZG2/3TUVjDcK/kQXCy2q7mdWTd/31nmmxQuyeWJI&#10;3RnZY1lQbs/e++OaniaPPkCP70Y/1r70/wC++3/AqnYrcv3On295HPvOyVMMWidnRv6ist7F2Z8u&#10;s9u25x5QG7/gNaMWmm3dEic/ONy/a/lVe/yP0rM1C3e3m8wJJBj5TtIZM/L91hS30Hexl3d5LZsi&#10;OGaD7/lSncy8fwt1qtHcRIuLiBwo4TeAyf8AAMdulbj2b3Qdz5UqYZflxvf/AHa53y23E2wktMfK&#10;0RkbjHSjlHdo62HVEVMY+WnR3G6VJD03Vg2821MNUq3hWNkB+aviFTif07GhG9kdHcaxJJdKiH5F&#10;rqNG1aC1jRDjcxry+0vizsTW3pOobZ/Nkf5E6V52Lw8J02mr6E4rBRlTt2PTtS8q6RABuZqq3bLp&#10;Own/AFjDj/ZHr9T+nXuDXKaf4uEl+r4zkkIp9v4j7dh7g+mDevL+TUJmkLb8cknvXysMBOlanP1Z&#10;4VOhWoSUam1iee4EyMXNZH2w25xH/FVhlduoNWbSO33fOBXsU4KmtFoetTqezjqrmZ9jkun8xwan&#10;TR33qQflrpVjgmh8vIT/AGqp3MaWq4SYNXfRqS2R0UcS5O2xLYqNNlieI/OK9Q0XWBffZR/FlcrX&#10;k0cwVMg7nrb8GatJD4gs/MP7ppBmvWpzlTpybPJzbBfWoc/WKZ9HW18kdg25NrIP++qwX8eRx38C&#10;EbUJ2n/ZqfxHqVuulIYZ/n/uqa42aGG+h3g/OvzV+X5xj/rte9K8Uul9LnweU5XTVJyxCu230sdX&#10;qGuJa67BcI/yMm01c8O64+qXl4SfkR/k/wB2vPnb7RDtOfMWrGj6pJpMMuw/M9fPpyUrnsVcshKj&#10;yx+K1vxPQdbkjaaIkblYf6yq8KnDtId6Vl+Fbp9ct2gnzuh6N61pLH5bPAD8x6LX7phsa8Vk7eEl&#10;+8jH8Uj8dxOXfUs5VPFL3JP8xrwjTbqJ8/u5T96vmH9ufw+Ljwlo2rIPns73aW/uq/FfUupyD+y0&#10;d03Mhryf9pPwzH44+E+rW0SHzfI85P8AZdK8ir/wpUcJmNTRq6frb/M9fBKOCxGIwVPZ2kvQ+F/D&#10;9wPJxvO5j/D/ABV19jaxqfMA/wBb8yf7JrzTwzqHmeVIMq6/Lt/2v4q9C03VIo08yVAyuNvy/wAN&#10;erhmnG5rXTvY2bKGO8tnSQiOXJ2MtdFokJ1KzWy+T7RD831rnLNgvlFP9bnc8bdq64xloXvbeP50&#10;HMX3dy17VN2PMkjotPxZoiTxmff8u2L5sVvQLJIqRJIPIY/Jt7VzGj3kUdst3bkwW7/f/iZWrrNG&#10;mgkCwY3bx8jV0va5mPMdw120EcQZHHzqv3R/tVswWP2VlLuBt6LWdbTTq/lhw08J+f8AulauTXX2&#10;6HZGnzj+JjSeuhSNR4ZZniK/KhO47adewyyQ+VAnlN321nabeSwp9nnTcyf3T92tddkMXmO+zf0k&#10;Y/LU7MdrnHakskeyAx750O4VzV5JqtrK8f2f5Zvm+WvR9YWObynj6t8vm1hw6fLMZAZDu/g3fe21&#10;1Qnpcxa1scXdaPujd55I4GZt0kbf+hVlpqAZnt03XD/8s2X7uK6q+8NpJcMbsF9vzdflZals9NtN&#10;PhTy9rLj5JfT/ZrVSRnY5zS7i4js52it0tU37Syr980xIZE3G5j/AHsn+rDfxezV1b7PO8yCFYII&#10;/vRP3PrWNq1mbi8glfLQSn+J/uVad9gtYxrkLaGOT7JFHsGCobGzr/8ArH9cGj7Z9nWACMpETufj&#10;5v8AdVutWr2MXV1Jaed58qDAdjw4/umsC5jSykSYecvmKRuHRD3z7j+RB4zVJ33H5o3TqVu0LR28&#10;8yO5+dY0+XB/Q/8AAqS3sTbxqIpIk+dXMSBWx8v9w/7X91v4qzoI4ld3gLyOicSfc/4F9avveSW6&#10;ZOfK+8Gb+Mf7VJoPUadN+z3kssEaqzbZd1tP8+7+L5DzVa5jmmmKK1rKU5LPjPPrkjmrDXialL5l&#10;0N3G5JI0+6fT2q1ZRNhk8qK4CYAaWLefr8y5Hp+FG24HMfZxD85Py1UmY5+Q10k2mjGD8y1m3Nmi&#10;7sf9818JTmpH9PUaqe71MH7QY3xSprTSNsHyRbgoXpvbr+Q7455A4zkWp9NLMZnBESgFscFj2Ue5&#10;/kCecYrldZjurm8MiDAQYVE6KPQUTXVbnVQdV1Gpar8jtYUitc3D3G+d/vcY/D2+ldrokwuLVCPT&#10;+KvHtJjlZg8sjt/vV6DpGrfZ4QnpXDio80VZak46k5RVtWdzEqKvNSNaiZs/drCstYE3BNbtpdRt&#10;xvrzlFrc8HknB67j3sTHDkP81Y0scizfOa2prr+BKZDp/nbiR83+1XqUHyu7OyhUcNZlOFdoxmpx&#10;mH50+Vl+YVKLN9+NlJfRm3TNenzKx288ZO1z1bwTnxBoqySSDeny/NUtxYmGVvLfa1ec6Dq13pfl&#10;SJK6RO211U16Iim4RJd53N81flua4R0K7qL4ZM+dr0pUarfN7r2DTdNuLiZyE21FeafLazbJPlRq&#10;6zwkwkScHDMKb4osQ1m5x0r5uU7S8jzvrLVf2bMjw9dGHUoI7c7cn5/9qupubWS1uU3v8zfMNtcf&#10;4ftftUyJbj96v8X92vRF0/zpd8r7tqba/S+FMwjh3OlUklF/e29LH5/xjhFiPZyp/Ev+HuzLurp7&#10;iFhJ91aqXtmL7RnikTcuNn+8DT5GRkYn+F9tacNuI7No3+ZMbkavruJKVP8As2cErdV018j4XJMR&#10;U+vqrJt9Gflf410OTwT8SvEejv8AIttdu8a/d+R+VrR0i8HzEk/OP+Aiu8/bR8LjT/Gem+LLcbYr&#10;n/Qrr6j7jV4xpt4n2dj55bncNteBlOIdWhCT6rX1Wh9/jKDhUlBrz+89d0y+8zb5rxrgfIqd1roL&#10;C4+wt5YkM/ndd392vLbG+McSSJId7H5K7TSprj5EnJSLH/j1fZ0ndHztRWZ6DpTR6WkscCebay/f&#10;Vu1dHptutqiXEYKxOOFz/FXH6Jqj3lv9mCNAqDj/AG63LTVhHIlmAVRvlLN2rrVzmsbwuo41wN/n&#10;ufnatK2ZI4/NDlVUcxyfezWNbSRWZ/eY83HElSxXUjHfI52H+FvvVQtjedZby2W4iTy3Qf8AfdWL&#10;bXImVbeSLeg+b5h92s+GZFVZEldU/wBmr/lmSKKSArs7sw+/Sdhlt4wqtLPGZ1b7ir90VXMcfkeb&#10;E4+Y8tU9vqUjXCW7lGXG3pUD2/mbhFhkz8y+tJPoxGc94jB5GjZkX5RxWNc6TJ5yzSyHYf8Alkv3&#10;a6K5sZV2yH/Vd4v4hVa5hN9bIluPK2dGbvW6dtjOxzdyyQytt3lYfn+996lgmt5LH5yX84/IzD+L&#10;+7Ut3am33RmT5vvltlUrnYyJKgRpSNv+/W3Qkzrmxkt9TSeUFIouj42qxqxcRjWpGkCIrq+ZrYvt&#10;V1/vD0Pv/QkVItxPdB7Od98K+/zKaoeZcabdeUB+/wDuwtGfvf71aWv6kp2M6/hltbg9RbeWM8YV&#10;w3uv5H3BrRjmkawUzQLdIH4/c/J/wFh1qLIgnZZoisVwGLyqcNEw7j/Dv+RFiG7tjutrqSMrGwWN&#10;x/rCPvBlYdj71Ddty0QvH5zxYkNu7vuMahdmaQG4kGSzsw4LRyMQfzp2sQ28lu5ji2bP3oedFbOc&#10;/wAaUOAESU2jwCUbwkeZB+Yp3FYdHqFvJI0YkDMtRnyGkZmG0KCzNjoB/nA9yK8p0jWJ49R8ySQ8&#10;mvRFnNzZoCBtJycfxH1P+f5mvzeadFqTZ++87jO7ZVv75Lp2f7kMf3Fz09z6n3/oAKyLSz+2LK4F&#10;S3NrI2+ND8pq7pcJ0+3YH7ze1bvERa0ep9LTxEPZ+5uVbXTUw28VoxW/k7RmnwMjLSO21qzbc3Y6&#10;XJyepLEpjbKGtW3uJV281lwSeYygn+Ktm1UZ5FXGNtyXFdTTtbo9Wauhs7xGix/FXNIprT01f3u4&#10;/dq+VHn1qcbXOmhjGzJFV5beO4uUjI3VFLqCRjZRZ3iR3SOfm3U7Sex53LPdGpc6OmxUQ7fRa1NE&#10;vrnyWt5z8yfLWTrczxyxXAfZVWx1b/ioLdN/EleVjcHOth5Rkulwp0qk4e9rpc9N8N6l/Zb+a3zI&#10;1aniDxNbXEPlxfeaufmwoSNKzrlt0zAV+ZSpK+p5X1eFWoqj3NvSWlhuVnthudeqr3r0a1mM1uju&#10;hViPu15t4UvJdPvEdxugc7K9MlbbB5iDturqoczknTep8vnSvUjFr5/oUJ9JjZ9/3UbqtT+Wkdt5&#10;a/wjismw8TJqj3UWwo8XVWqrLrAaW1d3Kqm5Xr7zG/2hisN7KrK6Sv8Ah+Z8/QyRYao5wjaX9M+c&#10;/wBozwn/AMJV4J8QWDxZlQPLH/eVhXwF4Z1Z7dvKnO51/wDHa/VLxzDZa5eYgH+u+R/7rV+Y3xZ8&#10;JyfD/wCKuuaI8WxGn86Bv9h658iVWMJwlHRP8T6HNOWUaNW1pNWafY6rTb6Zirph93y+V6V39hcC&#10;4t0Mk4RQNrxseteT+GtSEac/69P4VP3q72wuvkScxh2P8Ldq/QqE9D4yvHU9AtroW8EUnn7GTbsb&#10;/ZrrbS6tNWT93nzwNz+9eaQySyQtIZBFE/zD+Kuk0q6ubpluLfCNF8kit3FelF6Hmy3O5sJo5Csd&#10;3HJvT5o5W+7TZNSlhu55J3Ro/uiL+JqqyakLiwTYdqofyaiFkvt0xk33Sf3h8uKtLqyXodRZ3SMi&#10;SouyBvvx1qWU0mpTIJdyoPuKtYNncCzRZEQun8a1rW+pJIiGLjefvf3al76DRubY1hZAjrKnzbv7&#10;1JpeoW/2jyweo+81U7m8Rh5Uk52d/wC9WXrG+SIT2wCKnX+9UpXBuxva1D86Tid13f8AfIqqzNhH&#10;gkOz6VBYeJhqmnQQPGPl+V+KkWSS1uIkeUbD8o2jpWqutGTo9guLdLpozs83+It6Vx19o728zSxZ&#10;ZvM3FW/i/wB2u0WzhZpSlxJ5ueV/hrDv9l8vlYfzx8vmVrFsh67nP/aBDI9yieYrll3Y+7VNI/tX&#10;7xfnf+VbN3/xL/3X2ffK42lVPy7ayobeWOFpwPu7mH+zW8WZ2JbGb7Yk8BuJYp1GNv3dy1A8cd1O&#10;La5iRmRcQXDtscE/dUtHxt/3hx19QZXU28cT3EoV2+ZG/hFPsJi07t9pKofmT5Nyt/wGpkuqKi+j&#10;HXGmg2WRlVZwMFckH+LlP/ZqjtpxBDGktt8gQeXtcP8AL/31xWub0SRqF2RlRgyp8pYr0GO2Kyrx&#10;S0vmR+WiuM4mjDt/9aszQ9Um/wCCeQe5eWPx95Sschf7Gzj8ftFb+m/sQSWNuIn8cecB/wBQnH/t&#10;evqaivjpUoTVpI+yeb4171PwX+R8vP8AsSB2z/wmWP8AuF//AG6mN+xCzY/4rbGP+oV/9ur6koqI&#10;4alF3S/MuGdY+m7xqfhH/I+XR+xIVHHjTH/cK/8At1Kv7ExB58aZ/wC4V/8Abq+oaK1VOK6HR/rF&#10;mn/P3/yWP+R8xx/sViMD/isc4/6hf/26rlt+x55AwfF2/wD7huP/AGtX0hRVtKSsxf6wZn/z9/CP&#10;+R88f8MkcY/4Sv8A8p3/ANtqWL9k9ouniv8A8p3/ANtr6CoqPZx7Cef5k96v/ksf8j551f8AZtsd&#10;C0q81PVPGlvp2m2ML3N1e3dosUMESKWeR3aUBVVQSWJAABJrjfFXw9+HnhHS9D1TXPjV4X8P6drM&#10;P2rSb3Uri2ghv4tqN5kDvcASrtkjO5SRh1PcV3H7d/w30v4k/ssfEFNXuNQS00TRdQ11LSyu2giu&#10;57exuGgW4C4MkSTGOcJkAyQRE5AKn5L8USaT4F+Gnwj+JM/xiuPA3jDQPgNFJ4Q0C70q3a2uL5LS&#10;Nnktrq9iltzPLuggkggVblo9nzhGwbSsrIUc/wAyjtV/8lj/AJHvfivQ/hnoMGlx6/8AHjwho51G&#10;xj1GxbUL61g+12smfLuIt9yN8TbW2uuVODg8Vat/hN4Mg+IieD/+FwaA3jZDkeHN8H9o/wCq87/j&#10;3+0eZ/qv3n3fu/N05r56+JXxD8RfDnVfEvxitfH1xZ/tFa14f8HfZPhPf+HBESs7W63OnWou0e5u&#10;YJJjcu8VhJG0cqsJS0igr6Vr/iz4WfHT9o7TfA+l6z4P+H3hvwH8QI9f1Am6tbDWPFXi6JjGIbe1&#10;JV2iV32zXLozzuFji4Uy1V3axceIszirKrp/hj/kfQUHw70WPxQvhh/GthJ4nWy/tH+yP3YvDa7/&#10;AC/tHk+Zv8rf8m/G3dxnNZXjfRvAvwuks38a/Erw/wCFft+/7INduoLL7Rs27/L82Zd+3emcZxuX&#10;PUV8z/Bi58V6B/wUX1rXvEXw68QW3jPxB8MrvVNW01bvTHcv/aQ+zrG6XnktFHDb2lgj5jeR4lml&#10;iiDySDK/bP8AFd5b/GDxNr9/bf8ACq7vW/gZrmlP/wAJwbedNTxetjTLP7PciJb4hhIGWe4+SeIG&#10;AEHd4ssnwM3d0/xf+Zyf2vjf+fn4L/I+wbw+AvAviGw8Ja/8QfD+neItTMZsNH1C9gtry58xzHH5&#10;ULy75NzqUXaDlgQMkV1Xi+00Tw/Y2Fvq/ifT/D7apdx6ZYPqEiRfabqTPlwRB3XfK207UXLHBwOK&#10;+Cv2kp/AWmfsl2HgzRLO48PfFA+H/By6h8M9U05IdS8Wr5tlHaWlzL9lhur9oFiljJsZImRlkVgh&#10;+Ref+IvjLXPE/wAZdHtfFviXxBP4k079pmwsrfw9dh/sdro0YT+zZfKKbLbcjymJlMZuleeRhcGH&#10;fE6eUYKk+aFOz9X/AJnFPF1qk+ecrv5H6GR/CCSKaKZNaxMo2u/2X749Pv8AFZPjjwTonhPwre6p&#10;4i8Y6f4a0e3Km41TVClvbw7mCLvkeRVXLMqjJ5LAdTXw9+zF8X/HHiH4y/sxWviHx94wvfEmt3vj&#10;T/hOPD2oXM6WcV/ALjyoZIioSKVEWE/YwQsCrBIsMRnLze//APBRXwzZ6/8A8M7faptQi8z4s6HY&#10;H7FqVxaYjm83ew8qRcSjy12TD95HltjLvbPrcq2Oj+08XdS59V5L/I9ftPg7pvifQ9L1HSfEsN7Z&#10;XEMdza6haRrNDcRMoZJEZZMMrKQQwJBBBFeP/F79hXQvj/qln4g0zx3b2dzaPNZzXVrYLdq8kUjR&#10;SxkrOoVkkR0YclWVlOCDXhmrfEbxlrXxhvdGuPGviiP4g3fx5fw1J4XtNdu7aZfBbWhBkTTY5FWO&#10;DyD5ovkiDqcTCYMA9cp+zrrreBPhH+y/4W8ReK9Y8E+BJvEHi6z+IBfxDdaOunapAkxsbK6uVlje&#10;xYj94LUPEsjEyMjMS1ZUqFOi5umrc2/mc9fFVsRy+1lflvbbrue2WX/BLU2U4kT4nZwc4/sDH/tz&#10;W7B/wTeeFj/xcclTj5f7E/8AuivmHVvjN8TrL4A/CHxb42+IusO7+BtVnuPC17r9/wCEdT1JVvnj&#10;t9SsNTRBBfXa25tHFvceazRr5ixTNdb66r4ufFv4nan8UPHVrH481jwJq8WmeDLjwOPGWr3+lalu&#10;nRHuAuhadaSRatPLcGWC4QwssTZQDYmxOhNx2OVvm3Po3Tf2AJLFCsnj/wC0DtnRsY/8mK0Y/wBh&#10;iSNVA8dYx6aRj/2vXgPxN+PfiSz/AGrNBTQ/GGoeHJrX4s6Z4QvPDeta3ctqmq2c/mfaLn+y/OWz&#10;g03ypraK3kS2aWTCztMspO/K+H3jPxZbfsJ/A7xtfeOPGB/4Sz4gafYeO/Ed74mv38jRk1S9hZjc&#10;PMf7Pi+W3jeaFoS2VVmO7B2VepHZmLpQe6Po7/hlfQfDGv6Tot98SdPtta1kzHTtNurVI7i+8pQ8&#10;3kxmfdJsUhm2g7QcnAren/Y5LTmWDxf9nPHTTM/+1q+ffEFn4Y8fftJ/swad4O+JHjDxT4Wm1rx1&#10;BDr13fSvcJGtnEZ7Sz1CSISz2wIkhW6WSWQBnEdyGjRo8DTP2uvFWtf8E0HtNP8AGesX/wAdE8JT&#10;a21xbWssl8ujxa62ny3ZnWMqGSBHDS7vNXa0xIIMlX9Zq9/yJ9jT7H1kP2UGG3/iq+2G/wCJd97/&#10;AMi0Wv7KD23m58Wbw5yP+Jdjb/5FrwL4w/EPQND8K2Q+F3xf8Ya94Bn+JvhvT/GWqHXru807RdNl&#10;TNylvrr5ljici1MxS8bymkVcxecyP5/8MPHPjjx/8dvhZ4Tb4ieMB8PdT+IHxB07Sr2y1udv7X0K&#10;1tbd7ZReMzPdRBzcxpcl3ljy3lSxvGjIvrNXv+Q/ZQ7H1+n7KTHd5visy85H/Evxj/yLT4v2WJEY&#10;7/FZkXsDp/T/AMi18kfsdfEzx6+q/sgX2p/EHxR4hPj+Hxla65b63qT3cM0NkzvaoEfIDJIhfzjm&#10;bDmMyeUqRJ+mlH1mr3/IXsafY8HX9lxYrjzYfEgjz1H9n5z/AORasr+zSQGB8RqUIxj+z/8A7bXt&#10;9FH1mq+v5D9jT7Hicf7N7xqyjxGPmGP+PDp/5EqlN+y55kgZPE3l8YI+wZz/AORa95oprE1V1/IX&#10;sKfY8An/AGUUnQqfE2M9/wCz+f8A0bUUf7JUcbA/8JPkYww/s/73/kWvoSin9brfzfghewp9j54u&#10;v2Ro7kMv/CTIsbdV/s3P/tWoE/Y+KOjDxeQyNuBGm4x/5Fr6Oop/XK/834IPYU+x87n9kZZJd83i&#10;dJx8x+fTOct3yJacP2RkVmx4rlVT0VbLGP8AyLX0NRS+tVv5vyK9jT7BRRRXIbBRRRQAUUUUAFFF&#10;FABRRRQAUUUUAFFFFABRRRQAUUUUAeaeG/2cvh94T8Zab4p0/RbhtX0qGe20kXuqXd3baRFMFEkd&#10;hbTSvDZqURYwsCRhYx5Ywny16XRRQAUUUUAFFFFABRRRQAUUUUAFFFFABRRRQAUUUUAFFFFABRRR&#10;QAUUUUAFFFFAH//ZUEsDBAoAAAAAAAAAIQBtEbNg0XIAANFyAAAVAAAAZHJzL21lZGlhL2ltYWdl&#10;Mi5qcGVn/9j/4AAQSkZJRgABAQEAYABgAAD/2wBDAAMCAgMCAgMDAwMEAwMEBQgFBQQEBQoHBwYI&#10;DAoMDAsKCwsNDhIQDQ4RDgsLEBYQERMUFRUVDA8XGBYUGBIUFRT/2wBDAQMEBAUEBQkFBQkUDQsN&#10;FBQUFBQUFBQUFBQUFBQUFBQUFBQUFBQUFBQUFBQUFBQUFBQUFBQUFBQUFBQUFBQUFBT/wAARCAFh&#10;AfQ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Q6KKSgBaKKKACmPT6KAKslUrvtWi9Z132rWJBSkqN6neoHqQGUJ9+n0sf3zQBZSn0JUtaJ3A&#10;iooopgMop9MpN2AKhkqaoZKzAjoqWigAqKpaioGFFFFBQUUUUAFFFFTcAoooouAUUUUXAZT6KKYB&#10;RRRTFcKKKKCQoqWigCKjzEjqWqnl73oAfJPTPnkp+yiq5QIPs9SbKPPSmfakpJ2AfRUD3aUz7ckl&#10;WncZaoekj+4aV/v1MhBRT6Y9EQM66gSR6q7K0XSoNiVSdwKuyjZU8k6VHJPTAip29I6Z5byfwU9L&#10;R6dgKt3dPs+Rd9T6cjum902VaisM/Sp0jCdOlFwI/LoqSikSd3vWiqv2GL+B6PsL/wAEr1jZdzS5&#10;ZqaqHkSp/wAtaP8ASI6LBctUVV8+WP8Agpkl8/8AcoswuTvWdd9qfJff7FVZ7rzK1SsSMem0nmUt&#10;ZjIqWP75pKkjoAspUtRJUtVERFRRRVN2AKZT6ZWYBUMlTVFQAUUUUAFRVLUVBSCiiipuMKKKKACi&#10;iikAUUUUAFFS1FQAUUUUAFFFS07gFFFFUQFFFFAET/cqHfsTfUz/AHKq3UnkWzvTSuBSe+mkfYiV&#10;BPdulQ2OqxTpU29JKErlEPnyyUn72RKto6b/ALlXY46GrBcxEsbh/vvV6DTnjrU2U/ZVpWE2xiR7&#10;Eo/jp9Rp0krNsRJVW7uvIq1VK6g8/wC/WpSt1IPP8yo6kjtEgqTZQDt0II46mSNKk2UUEjNlSAdz&#10;0pm9F69fSopLtUPNA0m9i0TmkqtHP5lWk+5QAyinUUE2NL+1XT+OrUF88ib0eseREkSpLS7SN/ke&#10;uBV09W9BG19tmqT+0vL+/WXJqVEe+f8Ajp/WIXstR3Rof2ylL/aMUgrOkj8hKgjk/fVKxEXPk6hd&#10;mvJIj1nzp89Tvz9agkrrKFpJKWigbIqkjqOpI6AZZSihKloJIqKKKACmUUUAFRVLUVAwooooKCoq&#10;lqKpYgooopDCiiigAooooAKKlooAKiepaKAIqKKhvr63062e4u7hLWCH53eZ9iJQBNXI+PPi34S+&#10;GyQf8JHrdvpz3H+ph++7/wDAEr59+MX7c+meHLx9M8HwpqLo+x9Qnhd0/wCAJXxF478Vah4qvJ9T&#10;vdTlnuprt7rz3+d331m6kUtGaqnJuzP0F8eftu+B/CumvLZJcapdbN6Q7PJSvmLxr/wUK8d6j+9s&#10;pbTw1au/7mDT7dJrl/8Agc1fOyWtxrkKRXG932fx1z2q2ss837pPufJD/t1m6rexqqKR9M+B/wBv&#10;j4gaPqSS6nqF3q9q7/PBqdvC6f8Ajmx0r7F+EH7Xvgf4qJBaS3aaDq7/APLre/Ij/wC49flDHpqW&#10;j73uJfP/ALkPyf8Aj9PsdiP8moX1q/39/wA71CqyWpbpRkux+5LvWJ4tuvsmmyV8C/s7/tieIPh7&#10;Na6V4wf+3vCn3E1C1fe9on+5X3bHd6f470qyvdMvYr3TrtN8N1C/yOldlKamro45wdN2ZzXhzfI+&#10;/ZXU5m/uVr2OjW9iiIiVZ8hP7tbNXJvoZkEEslXY4/LSnybEpjz0WuTcnR/LqBNSR5vKSqt3dJGl&#10;QaGjyTPK6ffq2tLmfM2zb/gqOP7hqR/uVHH9w1h1NBXfy031nQTyz73etF08xNlR+R5dNK4Fao3f&#10;y6u/Z6YLBZPv1oBSe6ycU3z2PTk+vpWolnEAQFpfIT+7QBi7LiT+Cnx6bK9bfl7KKCrmR/ZLv996&#10;0NmxNlSUUEkfl0VJRWQFWTdIlQRpLGnzpvp8F0kiVejnTZXzsJqcVBGbVzLSTY/zvWhY32ybZWRq&#10;s6RvvSs5LqWB99atqD0Ivys6+7k8ynwIiPWRaalvSrVrdeZcolOjBympFpp7GvNUfWpJqir3DZBR&#10;S5pMYoBhSR0tOg+/QSTVLUSVLQBFRRRQAyiiigAqKpaioKQUUUUDCoqlqKpYBRRRSAKKKKAJaioq&#10;WgAooooAKSSlpJKAKt3dxWNs9xK6JBCm93f+CvzW/az/AGvdV8ca3P4a8Py/2doMT7Pk+/cv/fr6&#10;3/bL8f8A/CFfBy9RJdj6jMlr8j/O6fx7K/Mbwd4D134m+PPskX3Hf99sT5Ermq1FHR7HXRpuWq3G&#10;QXWoXczo7vvRN/z/AD1vWPhWXUUSJE+SV977/wCCvpzSv2YrLSrNFTfO7p8++tvwj8CHjvP9ITYm&#10;/wC/XmfWLuyR68aFtWzwD/hAHgtkeLfv/v7K56++Ht7BDv8AKfen3Pk+ev0E034X6VBCiPFv2VV1&#10;n4a6Y8OyKJIE/wBhKnnqxWw+WlLZn5mX3hy4025eWWK4+/vffWX5nnzf8toHf/YR6+1viH8MvsM0&#10;kv2Xz7X++iV4PrmgaZHeTpcRS2r/AMFOGIbdmiJ4ZRV0ec6bpV3J+9f5E2f65K+iP2VPjpqvwZ8W&#10;waPqss114Q1GbY+//l0d/wCNK8LgvrLQ790it7je/wDBv3+dXX6d4gstVRHll/0X7nyfJ5L10KpK&#10;DujmlTjNWZ+taTpPCkqOjo6b0dKg8/568e/Zi8Yy+I/h7a6fLL58+nfuUf8Avw/wV61/Zssj/fr2&#10;oSU4qSPHacW0yST5/wCOo32VPHpX996nSxSOtLozKMcCP9+r0CIn3Ep/kJH/AAU+kUMn+7RRJ99K&#10;f/HWIDKKfS+WByavmAYB+VBP5U8rmk2CjmAKKlqKSREo5gCjYKhfUreP78qVl3fi7T7T79wlSM19&#10;lHy1yF38SdPg+5veuevvivL/AMu9v/33U3XQdj02ivGZfifq5fhUA9KKLknVQarLJDvhrQtHu503&#10;vXjHhX4mpdQ+VKjo6V6hofiqK+tkr52lRpQOGM1Lc1JJHeb560YIIpP46jgtPP8An/v1o2unfPVN&#10;tO6RrZlKeRLSptGnR7+tifR4p4dlUdO8PpY3m9Heu6hVSkk0VyO5vPUVSvUVeodKCin0ygGFOgpu&#10;cU6Dnp+VBJajpaSOpK1AZUVS1FWQDKKKKAG0yn0ygpBRRRQMKiqWoqlgFFFFIAooooAKlqKpaACi&#10;iigAqJ/uVLUU/wC8SgD4Z/4KHa476l4N0+KKZ3/fTQ/88Uf++/8AuVe/Zs+FaeDvDcF7dp/pV3++&#10;+etD9sTTk1HxV4U3xb/slz+++T76V6hpUf7mD+BESvIxHvTse1hrRhoakcafc2fJWjAiR1VSNKup&#10;8lZpamkndFqP92lUpqZrHibSvD9s9xqeoW+nQJ/HO+yvMr79prwVPefZNKlu9euv+eGmW7vW0k2Q&#10;tzrNfsftVm6bN/yfx18vfFvwPLaJPdpFvgT++nzpXvH/AAuLR7qHZqen6toLv9x9UsXRP++0qrqu&#10;jWni6wdPN3wXCfI6PXmVbwkmj0aVmrSW5+bXifWXtL/fFLM+x/uO9dD4Y1lNVtp9+zz9m/f/AH/9&#10;/wD2/wDbrr/2jP2fr3wVf/2tZRefpzvXkvhi7+y3iRb9nyP/AAfc/wDi69GEo1YXR584ypTsz7S/&#10;Yt+I3/COePP7K1C4dLWaF0+f/Y+evv2x8R2V9CksTv5Ev3J3hfY//A6/ID4beMYvDnifTriWV4Ps&#10;8yP5DvvR0/jSvv3Q/HGoeH7CyvtHtP8AhIfC8yfJa/a9l5bJ/cT+B9ldVGryRs9jgrUnOV47n0n9&#10;/wCemeXXnngf4leF/Fu/+wr3yLpPnm0+6R4XT/gD13n9q2/ko/mpsevQjUUldHC4uLsyfy6PLrLn&#10;8T2kH35UrHuvH9pH9z56RJ1H/LapPkjrzq4+IcjsBBDkms258a6i/ER2nuw/pSA9Ukuoov4uaoz6&#10;5awffmSvJX1HVbr78r1B/Zt3P993ouB6bd+O9Pg/5a76xLv4mxJ/qoneuUj0B3++9Wo/D6UAWrv4&#10;jXr/AOqTZWXP4q1W6/5av/wCtSPRok/gqePTUj/gosBy8n9oXX33d/8AgdEejXD/AH6677D/ALFS&#10;R2lFl0A5OPw5/fqdPDkVdR9kp/2X6VQHN/8ACPxf3KK6Hy1/vpRWoHDWvwusoIfNS32PRpto+lXm&#10;xH+RK7b7W723yPWRHskm+dE/26+RjU5UonBZLY6G11jyIUrX0rVfPeuQnRNmxa1NKkdJk+eh4lc1&#10;jRSaZ3MbvspkF273m2n2Lp5Pz0eWn2/5K7KLTnG+50l16bTnpte6aIKKKKAYynQffptOgoJLyUUJ&#10;T61AZUclSUyokBFTKfTKkAqKpabQUhlFFFSxhUVS1FSAKKKKACiiigAqWoqKAJaioooAlqJ6N4ql&#10;fX32X7ib3/ub6TaSuxpNuyPG/wBqHwrFqXw61vUPKf7VY273ULp/sV4P4q+KnjXVUgt/A9vYwadb&#10;wp9o1O9+5M+z50T/AHK+lvib411DSvCWr+b4am1SB7d0eCD596Onz18OeP5NQ8Y/DfwNb6IlxZWV&#10;9DCkyWqbJoX+4/8AuPXm1pLmXLuz2cNQly3mtPI7zwx8W/HcF+j6hLb6pBv+f7K6PX0hpWstqVmk&#10;v99K+X/2evgfoXiDStbu/wDS9EutMm2Q3W93S4/77f5//HHr6F+GUFxY+Hp7e7R98Luib/7lKpTn&#10;Skk3uVGrTrQvBao8H+NnhiLxHrd1qHiO7uJ7KH5IdPtX+/WD8K9V8a33/Eq8D+H9D0jZvdLV3/fT&#10;J/7O9fQWseAE8VWGqJ5vkXUyfuZ/7n9+ua+Hnwri8FeNn13zbj+B/sqO+x3Tfs/9DelQUZX9qzSv&#10;OUYr2KV1uSeEfH+p32pXWheJtKey1G3RPO3p/wCyV6LpWm28n+qiRE/2KntNHTVdYfUL23SeTZsT&#10;en3K6L7JFaw7YokRP9iuedNavoNVG0u55X8XvCNv4g8H6jaTJvR4a/L/AMT6Pe6B4nntEd3nhd0r&#10;9aNc2TwvE9fFvif4ZRar4/1G4uLf/j0fe77P4K5o1FRm+zO32Ht4JdT5ztLvUI3/AHtl56f369e8&#10;B/E3zLNLK4u5YPsnzo7zb9iV2WlfA9PEEN1E9vNpeqXH763m3vs/74rxSCO4g1iey1O0+y63p38f&#10;8bpW7mqqasYzw8qDTT0Pqr4QeNH06/n1i0u4bV4vkhe6f79fRngrx+niq/utPd4UeH5/9Fm3pX58&#10;J4qltEgiiead0fZv3/IldXpXjzWJL9/+Jq6X13CkLv8AcfyUrGlUnRfl2Mq1GFZa7n3nHfaffX89&#10;pb6hbz3UP34UmTelXF0YtnkADqSa+I/CfhLU/Fnj7TYPCwurq1tX8y51SZvLWeTzOi/3E9T0H1wD&#10;922Gy3tILdpBI0KbGYdG/Ovdw9V1o8zVjw69FUWop3Ky6cgUqqYX6cn/AD6VPHpqf3KY/iPT0ufs&#10;/mpv/uVHdeJrS1d0eutJt2RyNpK7LyWP+xT0tawdc8appWm/a4onn2J/BUfgPxi/jSz+0InkJvqu&#10;SSjzPYlzSfL1OljtKk8hE/jrO1WSW1mnVH+RKyNVupX/ALLeKX77pvqSzpHnt4PvvTP7VtN6Jv8A&#10;nf7lcvrkf+gajLv+dErI0Z0kfSHd/nd6qKurg9DuL7XLfTYXlmT7lcpB8W7LUfPS0id3h+/Wv4nR&#10;J0dH+46Vz0mjWWneHr37PEiPs+/VRimS73Ov0fWJdc0dL1Pk3/wVxum+Lr2+8SPZSy/Ik2yuk+Hq&#10;f8UlBXlOnXz/APC3bqLY6Ik1DiuZpBGS5Ly6nsd9o8k9wzxnah6Cit2IZQUUyjgfD+sPs2S1Jqsc&#10;sj+bbvRaeH5kTf8AwJXO65rn9jTeUyV8NZ8vLfU8q7S940YNSvY3+eu20a6R4UevP9K1VL6HfseO&#10;tSxnuH/1VVKkoPme44yV9D02DVfkq7o0jz3m93rntNjf7Nvq74YvvM1V4t+/ZXo4aMvbRle6OyLb&#10;audq9Npz02voTqQUUUUAxlOgptOgoJLyU+mJT61AZUctT0x6AK9FTVDWbVgGU2nU2kUhlFPplSMK&#10;iqWoqQBRRRQAUUUUAFFFFABTKKqz3SQJvd9lGnUB892kCVy+pb7t32y7J/4N9T6rrPyb4onf/YRK&#10;8K+NPxb1vwXpX9p6Z4X1G6e0fzneaF0hdP4031w1qsWrHo4ahKTueqf25qFpqSWV7aOiOj7L1H/c&#10;/wC5XlesaPZeINV16JE8ueG43o6fwb0rtvCvjV/HHhv7Re6Pd6XvhR0S9RPn+T+B0+/Xzn4c+Oi3&#10;37QPijwfL9/ToYXSf/nt/nfXHU1tc9fDw+JbPRfM9X0Pw5caanyyyu7vvd67vQ4PL0qf/besv+2I&#10;fsDy/wBxKZo3j/R0sP3twnyJsdN/8dKMlfVmcoStojUsZEgmrejtIpPn2V43H8ZtK1HVb23t9P1G&#10;R0fyd6Wj7Hf/AH66iDVdV0NIJbr57V0/fJ/zxqYzUdC5Yed9dGd/8kCVl313v+SsWTxH56fI9H27&#10;z6uc01YqNJx1YTx+Yjo9cTqWhvfXOo29laRT3V8iQvvdE+T+Ouvnk2VwGo/Fvw14A8Tzp4gu005E&#10;tEmSef7n3331wSSbR0Um03Y3vEFjZeHNK/tjUL2K1tdMtH/fv8iQp/f/ANuvzM1zx2/iPxb4h8UP&#10;FsguJneGB/8Anj9yFP8A0CvTv2v/ANrXSvizp0fhnw5dTp4eWb7Tdzwn57t0+4iJ/cr5WtNXuNbn&#10;S2treRIXnCrCoyST0ZhXo06Ts5M4K+I2gnsejx+I9du0ea0RIPJ/2K9R8NXdrafZrnUcyXV3HGEh&#10;mOHRuoZu+D2AwSOcjjPCeDzHpaeVB5N7c/f3xnKw/Q929xkDqCSQVfB9osrm5muAZprqQyMzHJnX&#10;1P8At1hOKlowg2kff3wb163jNtFFJFFEX+eT7m70A9BXt+mon9vXqJ9zya/Or4XT2V3f2T6qjvBK&#10;/wAk+90dEr6n0Dxre/Dm8tU+1/2ppFx8kN082/f/ALG/+CujC4hwXJLbuceKw6k+eL17GjJdvB8R&#10;bpa66fUotVudiffT5Hrm4Ht9S8ZwXcX3LiHelamnbINVuotnz7696nrNI8GelN+p0mqvFa6U6S/c&#10;dKq/A/5NK/7bP/6HUPjT/kA7/wDYq18Evn0pP9+uhx/dGb/iJHXeKneN73/rjXN6NO8mg6W7vv8A&#10;nSuh8Y/fvv8Ari9cvocDf8Ixpez++lcZu9zU1l99hqKf7Fc9pX7uHSP9+t7Vf+PO9/3KxLFESHSH&#10;3/fmqoar5jm9vQ6XXI3kT/visvXH8jw3eo/9yuh1lEkRE37KxNctUvvD19bxPvd02VadrML3bN7w&#10;Gn/FNwbPuV5f5aJ8RbpPk3+bXqnhGP8AsrQYIpv4Pkrzm6055PiFPepF8m9Pnp3Tm2iPsns9qn7h&#10;aKLT/ULRSNDlLHWUktvnrkPFVjb3T+bcJ/wNKn027/0b5/uVBfaa938iSvsevjI03BX6nktuSsQ6&#10;Hd28aeUn7yun0d7eN6ztN0q3sbP+CsWTWPsOpOiNsqpzXKrjT5Uj1p5E+zfJTPA8HmaxPL/HWX4Y&#10;1mLXHgt9/wA9dxpVjFBeb0TZXvYWCsmdcbtpo3nptOem13HYgooooBjKdBTadB9+gkvJT6YlPrUA&#10;plPplADKj61JUVJq4DKbU3WoayKQyiiipGFRVLUVABRRRQAUUUUAFMoooAY9c7PP57yS/frbvpNl&#10;s9c9fQJJZujpvSuerdqyOiklfU4Pxx8W9P8AA6O+p/uLX/nv/wDF1V8OeI9K+MXgz7RE6Pa3G9HR&#10;P++K+efjb4VuPEfjP7PFLfSadF/BNNvTf/sVvfBaCXwP4h1GxSWVLJLTzng/g3/368uFVylZ7H0k&#10;sNCNNOHxbk+q+Nbj4XQz6rrt3LdWWn79Ivtif6mH/ljNs/8AZ/8Abr4g8efFjSv+Gn38YeF336XM&#10;8MMyIn3/AJNj7P8Axyvs7zP+Fm3niu0u4v8AQtThe1RHr4d+EnwW1jxj8ftR0e0sn36M7vcO/wBy&#10;H+BHeuuLU43erFVbo2jtrv20v/mffvhXxUmuaIjpLv8ANSob7wjp89t9ouJYrX5Pnn+5WJo3g7/h&#10;B4UispXuobf5Ljf/AB/7dcH8ftZ1XQ7C11OK3lvdOR03wwTbN6f79efOlKFRRmjtpVaeIXPTen4n&#10;tvhXxV4U8Ivsu9dhnrubHx/4a8TW0iWWp290mz7m+vjXwn+2H4Ht9MKaD8MLq71CW08iU39xD5Z/&#10;9D315rrnif4geMfFsGtxXCaJdJCiJBpEPkw7E/2P466/ZWVkckpUasm4qXrp+R+gFrB5dy8UT70/&#10;grYgg/v1xvwgn1O68DaDe6wif2jLb75tldlJOjv8lcLTWjNJNvQg1J/LSvmL9qHRk1Xwfrdw6fPF&#10;b19Gaq77K8k+J2j/ANueBte3kx20q7BJjP4D1Pt/Ic1yzlaSZpGN7o/MfTdMlvbKQRBZCBuZncIp&#10;HqWYgDkgcnqQO9aei2zWUAS1EYdgVabZ80meCFJGVXGR2LAnd1Crm3iXlpcXmlwWy2sNnO8TxqxY&#10;uQ+Azk9Tj0wBk4Ayc9J4OgSe8gRvnTf9yvoqk7Ruj5yEXzWZ6F4S0q30ZI977HRN7v8AwfPT7vfq&#10;qIlon7hE2Q7P9+qV1vnv/sT/AOoi2P8A76fwUy+nvdNv57e3+RP9/wC5XmrV+Z6LstOiOo/tJ9KS&#10;10+0l2XSOm969X0O7TxBbf2JqutzaRB52902b0d/4E/77rxfw5psu9N++6vXfZ8n9+vW/hP4RuL7&#10;4hf8TOyidLexdE0+6uEh/fP/AH9/+/WNm56PUty9xtn0z4ce4n1XS3ltPsT/AGRN8H/PH5PuV2qW&#10;O+/nuP40rtfAHhzT9G8MaXb6m9vqOtxQ7HeHY7vXbWljpUCfchr6SlPlal1PmKkVNOPmeQ+KrG4n&#10;8NuiRO7uj/cSp/gtpV7pWiIlxaTI+/8AjSvYJL7TI/7lM/tzT4PuIldDr3hymXs/eUrnI+I7G9ne&#10;f7PaPP50OysGDwr4jg0HTre3t0R4nTfvevSX8VWn9yoH8Yp/AlYuasi+XW5zaeC9TurCeKXYjulF&#10;j8LrhEsvNuP+Pd9/3K3n8Yv/AHKgk8W3ElSpqI2lJ3J77wP9uTZLK6fJsqDR/hlp+lWb2/2iV0d9&#10;773qB/Ed3J/HUMmsXb/8tXo521Yair3OoTw/p8EPlfwVHHpWjwO77It71ykl9cP/ABvUG+V6XOVY&#10;7r7Xp8Xy70orhfLf0oqeZi5TivsL2tnv+/WXfa59hR0+/XQpqUV9pv8At7K8s8R30sd+8To+z+Cv&#10;l8PNVHyp3PEZdj8VXd9Nsi3olaNppUuuffrO8JQJdfO1egabaJavsruWHS1JjqyjpVre+H7xHi/g&#10;r17wHrlxrk2+4/grjEg89N9dF8ObpP7Vnirrw8nGaizsp3Ukuh6bJ98VDUr1FXqnoIKR6Wo5KAYt&#10;OgqCp4KCS8lPpiU+tQCmU+mUAMop9MoAieoqlqKsGUhlPpmaMUhhUVS1FQAUUUUAFMp9MoAKKKZQ&#10;BnazPsRE/vvWRdSJ5NXdZkSSb7/3KyL6dI4X3vXHN7ndRjojyjxBoaXXiR5dn36xPGPge7gv/tun&#10;v5Dumx9n9yu8nu4vt6SvsovtVt/sbu/8FeXCKd7s9tznFxa6Hz7rmuJ8JLm61C7tLvUbV997MkHz&#10;zJ8nz/J/cr0r4LeAHsdH1HxHLoiadr3iTZe6j5P8fyfuU/74euW1KxtfGOvv4f1XT2vf+EpRLLTP&#10;JlRHt9j/AL65f5/ubPOr61jntLGFIre32QJ8iJ/cSvVoRXKmeTjK0pS5PvPEdK8B6w95dO9p8j1y&#10;fjH4eXGjQ/Z9TsknsrtHRN/zp/uV9JvriR/cirB8VbPE2jz6fcRfI/3H/uP/AH60xEVWjZbrY58J&#10;XlhqnMtnufnjo/wIt/B3jm6ltE87Qbt/9H3/APLs/wDzxevWvCvgrT5Hnu3hT7Kj/vn/ANj+5/wO&#10;uo8QWOq+HNSn+zpF5m/ZNDOnyP8A7dHhy11PWL+B7tEgtYX3paw/crz1Xjy67n3EYUuRVI6Lc9T0&#10;20SPTUXYifJ9z+5WfOnlzfJW1G+y2+euQ8QeJLbQ0urmd4x5P3kf+H6/4fn6VwzstWeXTTm2kjL8&#10;Ya39gijt8lZJvkjiiHLf4D3/AEPNYPjmyWHw7BYTAKzbAVHQD0FO8DW8/irWpPEmoAsx/wCPGKQ5&#10;Kp/ff/brW8VWj3dzBv8A79edUk2jvjBQkoH5z/tE+A38OfEWe7tIv3d8m/5P76Vxvg67+yalBF86&#10;Jv8An319g/tNfDyXXNKea0i/0q3felfGOm6q/wDbG+4iSB0m2TI/8D16+Gq+0pW7Hi4qkqdXm6M9&#10;TeSKCznuJfuQ3EMG/wD2Kf4qgspNYurv99vmfenkf7lcvqXiZ9KvLq0vbTz7W7+ebY/z/wCx/wAD&#10;rXj02LxPDZXelXqTvb/JNDM/kvRytWb2Byu2luXrHWE053liR0S4mh3/AD/O9faXwdn0z4laI+q3&#10;tx5+vW+xIbr5POtvk+T/AH6+N/A+mppXiSP+07Tz9EmR4bjzvn+T/wCLr2T9kbTr3Svjfr2maZqf&#10;/Eksbe5ea6nTzkREf5HergouVjGo3yu59v8Ah/XEn+1WUuy1vbH5LhETYn+w6f7D1twJK8KVg+Ef&#10;Ctxda3P4g1OV3ea3SG0hdNmyFPn3un999/8AwCu58mvTp3tqeNNq+hkfZXp32V61fJp/kVsZGR9k&#10;o+yVr+RR5FAGX9l+lP8AslaPkU/7PQBn/ZfrR9l+tafkUeRQBn/ZKf8AZfpWj5NHk0wM77L9KK0f&#10;Jop2A8l8D6U720f2jfsrvJPCOn3cP/HvC/8AwCuU8P6zbx2CfOibErodN8TW8j+S8qb6+ITjSShT&#10;d2zzIJbM5fXPDlpo6O8S7Ky9K1+Le+9/uVo/FfVUtNBnlil+dE+5XzF/wnl386RO/wA9dmA9vTk/&#10;a7GFRNStE+ibr4jWkE32ffveuu+C19/aXiG9l37/AJEr4qTXLh9Y82WV9lfVv7LWpf2leX3+wiV7&#10;UFUeJTe2v5FUubnXMfTL1C9TPUL16p6otRyVJUclBTI6kt6jqS3oJLsdT1BHUlagPplFFABTKfTK&#10;AIqhepnqF6yaKQ2jpRT6gY2oalqPr9aAEooooAKZRRQAyoJ5/IR3qes7VZPkRP771Mnyq5UVzOxl&#10;v+8ffWDrm9ErodgrlPE18kD7K4J7Hp03ZnnPirXLfw/bT3F2+xIapWPhXU9ShTUPEtx/ZenS/vv7&#10;Lg/4+XT/AG3/AIP/AEOqtpB/wk/xLSW4RH0vQU+1Oj/ce5f/AFKf+z/8ArodZnuNVe6dEuJ9iP8A&#10;6hPnR64tFr1Z6M5Sj7qdu7MF9SdPiXpHiiKyigsrSGZLSFIfuI8KJvf/AG/7n+xXef8AC4nT/W28&#10;OyvMtDg0/wDse1TTEfyERN87u/75/wCN/wDP9yqviO+0/Q7Pzb24RN/3E/jenGpiKlRU6Ku30REc&#10;JTa95HsNj8X9Euvvo8b0zUvjn4C0f5NQ8R2llP8A88X+/wD98JXxh448Y3d9bf6PcJpGnP8AI8+9&#10;0d/8/wCxXliWmoeLryfT/B+mTXuz/XTzfIm//bf79fYQy54el7XMKih5dfvMJYCD1jex9keMf2mv&#10;hZrniGysrTU5Z7rf5M032R0hRP8AbevQNES1jEckYSeF0+SZPuV+ZV78C/i7f68ltLoc/wBljffm&#10;DP2fHqf85PbNeueKvilr3wc8F6Lof2C6t5ookhMz3Iw6J9Ojd8c/U4FePWwlPF1EsD7030ulfS91&#10;c1pVY0IuFS6iup9f/Eb4k6Z4SsHke7jh/us75x9P8fy9/ArHVdQ+LetpF5r2ukI+/Z/HM/8At155&#10;4c1jRPFTpd63rEyTzfwagj70r1f4c+KvCnhm8e3fWLfZ/fRHf/2SvnamExc2/wB1L/wF/wCR79Kr&#10;h6UbRkvvPeND06302wS3iX7lMnsUnuU+SuT1z40+HNO0S+uNMmuNXvYoXeG1srSZ97/7+z5K5v4T&#10;/Gbxb8StBeW08KWkF0kux726meG2T/gH33eumGU4mpQlXmlGMWk+Z2evZPVnlyxcVNRV232T/Pb8&#10;TtfGvhW3u7Cd7jYkCJ87v8iV8C/Fv4T6fdeIbrU9Biu9UtU/1z6Xbu6f9919+z+Dop0/tDxnqD+I&#10;Xh+dLV4fJ0+F/wDYh/j/AOB76898eeP7GffZafbokCfJ8iV7GT5dKVdTw0PaW3vdQX6v8PNMt0p4&#10;qDhP3Y9+vy/4Fz4S0e6stVhTRfFeiagl0n+p1C1h/fJ/vp/HWjaeAL3wxM8uj6ml1av/AH02bP8A&#10;fr37X00qxtnu9b3pA/8AywRHeZ/+AJXpXwy/Zv8A7cRNV8UaemnWr/Pb6RB9/Z/02f8Av/7Fejme&#10;V0Muh+8re8/spafdvb1M5U4QfK5XffZniPwn+E/iX4sb0t7JLKyR9j6u/wBzf/c2f8tq+zvhX8Ft&#10;H+Guj3VpaRefPff8fd06fPN/9hXeaHoFvptnBb29ukEEKbERE+RK2PI8uvj0pXutDnnJPSw9JJdn&#10;+teno8v8cr0z/V0zzPnrVzkupjGEexdjndP43p/9peX/AB76y3nqHZNO/wAlNVpx2Yexg90jd/tm&#10;L+7TP7ZT+CKs+DTX/jq7HaeXXSsRVau2c7oUk9EP/tGX+BEo+13En9z/AL4qeO0qdIKOeo+oKEF0&#10;IEkuP79Wknf+PZT446k8utoymt2ZShHsRpP/AH0qePY/3Khn+5WdJdvaPvT+CuhVGnZmToqS0N7y&#10;KKlspVvbZJk+61FdBys+arGfzNH+R02JXjHxC8R63o2sJcWV66bPuV1HhHXL2+0r7QlvMiOnzo6V&#10;yHjT7Xdv/wAeUz7P9ivk8DgJ0qnPUR4XMrWM/wD4W/rfi2H+z7tE/wBt6ztVtP7Os9++qWleH9Vj&#10;ufNTTLhEf/pi9XdV0fW9STZFp9x/35evdUHGVlEbab0OAvvEEsk21HevrT9hXWZdS1LV0f8AgRK+&#10;Zf8AhXmsO/z6Zcf9+Xr6q/Yb8HXehza9cXdu8CSuiJvSu6CfNex0U1FyVj7BeoXqeeq1aHoD6rvU&#10;tRPQUxlSQVHUkFBJcSrCVUSraVqJhRRRQMKZT6ZQAklVX+/Vuqj/AH6zmUhtFFFZjCq9TyfcqCgB&#10;evX86SiigAooplAA9YmpSeZc/wC4la7ybErnvM893f8Av1jUexvSWtx7/cryz4har9kd337ESvTb&#10;t/LhevFPHEf9s+LdL0r+CabfN/uJ871x1Nj0sOlzNsn8OaU+laCm/wD4/b5/ttx/vv8AcT/gCbKq&#10;646adpTyy2/2qB/k2b9iO/8Al66HVZ3RH8rY8/8AB/v1wHxD19J/sSafLFPqKW6ed8mxLZ0+f50/&#10;g3/+z1lTw867ShvdJf15G0aq9ooyV76/169DL8QeI30ZP7PtNj3UKb5p3+5bV5rJa634x1j7PpVo&#10;888yb/tt0m+Z0/voj/Iif7b/APAK6jTYIr7UrVHlSexi/fTI/wDy9zf7f+xXpXhzxjY6H9qR9PT/&#10;AEibzpp0++71906Espo8mDheo95Pc+io4WpKl7aMOZ9Ff8eh5fY/srpfTfa/EeqzXU7/AH0hf/2t&#10;/wDEbK9Y8H/DfRvCdmlrp1tDZxR/wRpk/lWlJ4u0q7T5Lh0/30plr4jtI3/4+0r4fFQxtapzVoyk&#10;znnTxM178WvKxoXWgRTIAEwg6D/PeuR1z4T6frP/AB92kV0m/fsmTfXcx+JtMf8A5e4v++6m/wCE&#10;j0r+PUIq5Hha0tov7mc8Y1oO/I/uZ5nH8IPMdEiiSCur8MfCuLQ03o+yR/v7Erbn8caJYo7vd/c/&#10;2K5fVfj9olp8lkj3s/8AcSujD5Hiq0rQpN/gvvZtOWJata3rodwnhiKNPneub8TeMdC8FW3zypPP&#10;/AiV5X4j+L/iPxAjpE/9nQf3E+/XBz/vJvOuHuHd/vu773r7XAcKJNSxb07L/MzjTa1m7m34x8f6&#10;n4um+fzoLX+BErmrVP8ASfnRERPno8iL+CX/AIA9T/6j533/APfe+v0OnQpYemqVFWS6I2bbMv8A&#10;Zo8By/F74o3vjDW4vP0jRnR7RHTfC7/8sXhf+5s+d02fwJX3BBY15/8As2eBNM8D/CjTrTT0t0+1&#10;zTXtx9lTYnnO/wD7J8if8Ar1NIK/CsfUqVMROVTe54ULxu5avqQxx+WlUZ5/n2VevpEgR6x7HRtT&#10;8R6l5Onxb4/45n+4lcF5SfLFamsVFe9J6F7z/MSo/LeR9iV3Om/DW0gT/S7iad/9j5KZqPhVNN+e&#10;3+dK6fq1S12cyxFNuyOUg03zPv1djtUjSruynxx1appbjc2QpBU0cdGwVLWqilsQRbBUnl1JUclU&#10;ZN3I94o3ioXdI6zrvUvISndI05XJmjJJWJrO/Z8lZ0/idIP4657xH44t4IdnmpvrKVWKR0wpSuep&#10;+C7tP7AhWR/mRmX9aK8w8I67PdaQJIt+wyN/Siu2FROKPNqUG5vU+gU8I6IibE0+3RP9yl/4Q7Qv&#10;+gfaf98V5j/blx/z2f8A77pX1m4/56v/AN910c7OJUk90ek/8Ijov/QPt/8Avij/AIRHRE/5crf/&#10;AL4rzn+0rj7/ANof/vuj+2Jdn+teq9oxezR6NJ4V0f8A58rf/viiDRtP0r/j3t4YP9yvOf7Vl/vv&#10;TJNVuH/5a0e0ZSpo9JknTf8AfqDcn9+vNpNVl/gd6fBrMv8AG9RzlezZ6V5i/wB+oHeuDTUnk/je&#10;j+1X/vvRzg4M7mnw1wcmsS/c3vTE1i4/56vS9og9mz0xKnjrzKPxBLH9+V/++6h/t+43/wDHw/8A&#10;33WjqonkZ6vRXlf9uS/8/D/991A+uSyf8tX/AO+6XtkNQbPV/MX+/R5i/wB+vJf7Sm3/AOuf/vun&#10;yalL/wA9Xo9r5D9mz1Tcn9+qsjpv+/XnEF7OzbULyn0FSefe/wB2X8qlzv0HyM9D8yjelefTXFwg&#10;ywlA9cU1ry6YcLKR7Cp5h8nmehu6f36g8xP79efTXVygyyso9S1Rxvd/3G/KjmDl8z0LzE/v0/zE&#10;rz37Tc/3X/Kmy3V4UACsM+oo5hcnY9B30b689+3Xv9yX8qgvNYuYBtkyg96OYORncazPsttn8b/J&#10;WXB92svR0uZ7VJJMl3rYhtpf7hrnlLmeh1xjyRM7WJ9kL143BfJ/wm2qXr/ftLfyU/33f/7CvWPE&#10;yypbsPLbLHA968Ei+2WcuuX0lrMVFxkDb/rNibKwmpSfLBavY78PFNMt+I/FX2XTdRllvvsV19oR&#10;LSFPneZE++9eU6l4ge7md0T7/wDH/wDZ1Hq8WsajcTXlzZzqhGWOw8CsWKfdjHOfSv1nK8spYSlG&#10;6TnbVndQw8abcr3b7/kWnj899/3H/vpU0F9qdr/qtQl2f3H+eiXS760txPNDJHCcfvGXj86Z8tfQ&#10;csZqz1O+E3HWLNGPxBqv/PxC/wDvw1N/wkesJ/z6f9+aig0i+uYllis5ZI26Mq5oOk6kASbCfA/2&#10;DXO6GH25UbfW6q+2/vHf25qrv/x+pH/uW6U/7dez/wCt1O7/AOAPsrOM3kuUdSjjqCORV2zsbu+T&#10;fb2ski/7K1fsacVdRS+SIlWqNWlJ/exslpbu++XfP/13ffT/AD4kTYiIkdS/2FqX/PjP/wB8GoTo&#10;9++8LZTkocMAhyD9Kdo9WY3XcWSf/cqrJd1S+1ckdwcEe9O1C1u7O2+0TWsscHH7wr8vPA5ocYoG&#10;0hZ5IZPv7Kzp43g/1T7P9h/uVo+GfDGq+NdVTT9HtHup3+//AHE/23evf/Cv7JunwQpL4g1C4vZ/&#10;44LX5If++/v15+MzTC5euWtLXstX/XqzCdWEPiZy/wCzL8Q/sl5deFL2VPn/AH1p/wCzpX0Zvd/u&#10;Jvqr4Y+F3hzwin/Es0q0tX/v7N7/APfddXBaInyolfk2aV6eNxUq9GPKn379X/XU8ypUi5XRg2nh&#10;x9RmRJf4/wCCu102CLw/CluifJ/sVo6dp0VjDvf79R30kUn36yo0FSV+p5daq6jt0JEnT76fcok2&#10;SffqqkibPk+5RJP5iV1nMYOq2PkO8q/crLedK6iTZJ8n399eWeMdZ/4RW/8AKuH8tH+dK46yUFzH&#10;fhr1HyLc6j7V9Kj+3fJ9+vKZ/ihaQf8ALVP++6zoPix/bmpJpmlRTapqL/8ALC1+fZ/v/wByuNVo&#10;t2R6H1eSV3oewvrMUCfO9Zd34tsoE+a4SsfTfAGq6wnm67e/ZY/+fWyf/wBDeuv0rwrpujJstLJE&#10;f++/zv8A991tGnUn5HNOdKGi1f4fecv/AG5qGo/8emmXD/7ezZVW70bxRfI/lWkKf781ek7Ejpnm&#10;J61r9XT3Zh9ZkvhR4VrHw58cXf8Aqvsn/f6sXw/8BPFGq6xv1u6t7Ky/jdH3v/wCvo93SOqU+qxQ&#10;fx1KwtNO5TxtZprQl8NeFtN8NaPBYWNsssMfV5vvFu9FVv7Zi/v0V2XXY4Gru7Zy/wByj59n36ZH&#10;Hvqf5P7jpUmxGkj/ACfPR5nmfx0xI/nen7Ej+/QBIkn36JN3/A6qxv8A8AqaSdN+zfvegCRJP7lP&#10;2eZvpkceyn+Z8nyUACJ/t0eYlMkk/wC+6g8x0f8Av0AT0/8A1f8AwOqvz/cen+Z5bp9/56AJPv79&#10;lDybEqCedKZJOkb7P9igB8cnyUPI+yjfvh+SmfPI9S1cYiffpd/z79lR+Y6P8lHzyffT5KURmvpE&#10;zG8H+6a1Ln7YJyYp4kiwMK0ZJz9c/wBK52x1GOzkeWUkIoOfKUsfyHJrJ1Rotb1x7jbM1uIkVN4e&#10;L5stu4OPaqbsS0dPpt1Jqd3cNLOlyltKY0McZVc4GTyTnHIz9azJ/Ed/dXlylobeCCGQxbpVLsxH&#10;U4BGBRp95/ZJ/dRjygMeWvHFSP4i0l3DSw3CyE/MPsshyfqoINTe4WsWdG1G/uLh4bzyZI8cNEpX&#10;8wSah1C91C3137LbzQi2EaSYeMlsEsCAcj+7+tRHxXp9tFttLa6mkPRFt3TP4sAB+dZ1rNLJdyah&#10;dYE0pGVQ5CKOij8zz6mkM3PEWoXOnxWgtTGsk0vllpFLADaT0BHpU9pdSppxu7hllkRCx8tcDAGT&#10;gZNc5r2sxas1jHbLL5sUxdy0LoANjDqQAeSOlTWWvNpsZikWSaP0Tkj8O9FxW0I/+Ek1q9iSeM2V&#10;rHIA6IUZyAemTkc/hWtoM82uK1veiOXDbZDGCFP4HpWVJ4j0MBB+/T/ZFrLgfktaemeIohbM2nW8&#10;00so/dtLE0Uar6ksAT9ADSbtqVFXeh1OlX8FxHLBDMonhZomVuoYe3f1rTXzkjG6cE9yFFcvpw06&#10;ysltr5JLuViZJW+yvIrMSSTwpHXPFSySeHUwy6aVYHII02QY/wDHKUXoXLcyfF1rcrexXl1cLPCg&#10;2xIibQhPUnk5JHGf8a8P8S6lqFxbwxWFzbwrLLLJL50ZfPzDGMEe9erfELxdD/ZrrDHMltEC008s&#10;bIFUc4UEZJ/Cvl3VvGvhTWriz+2XUkhjiOwCKZerDPReegr0Muip4uF/X8Dvop2WhoeO5tSg0B1v&#10;NStljkYKIYYWVpj/AHc7jx3P0qj4D0M39wLuZf8AR4zwD3NZ2sat4TNmBZxtcXLMEVpElCxgnlzk&#10;dvQda6CPx3ounaZHa6fcsZOEDm3kAQd3OV5x6fSv02EpQp2itX5Hcm1GyR1ja3Z6neXejbleRIx5&#10;seOMHt9Rx9MivL9X0S+0fWvsRYyKx3QO38a5/mOhrqNO8ReDdLlEsM8onzuaVoZizN3JO3nNS6/4&#10;38M6rbxg3jrdQsJInNtLwe4+70PSqpSlSlonbqEG4PQmhn8XW8KxxW1msajCjYT/AOzVcsrrxX9p&#10;jE9taCEn5sIRx9d1YHiX4r2psrddFvT9o8z95ut2GE2n++uOuKqaB8XntZSurSfaIWP+sSMBk/Ad&#10;R+tCpymnJQX4hytq9jrPFmnWl3rGib0UXEk5QgdWTaSc/QhfzpfF/it/CwtbWzt4zLKrMGkztRRg&#10;dB1PNcF4q8XaPd6mmrabqkkl4mB5MsUmMD+6SuB9Ola6fETQtetY01iBopU5B8tnGe+0qCRRGm3G&#10;LabSBRdk3sMf4m6vjH+iD/tk3/xVdB8Pb159KnmlkaWWWYu7seWJrnJNe8Egf6xj7eRN/wDE1R8O&#10;/EfRNNW7jlY2EbS5hhEbudmOpIB5qpqLg1Tg0OVuX3UbJ+Hzb3Y3oJZ2fhfUk12EPgy78b6fFokM&#10;uyNpLdZrkL/q181BmvnW31DUNZ1sWlnNd3F1dTiKCCOVw7sWOOM+lffXw78KQ+E/CFhpQWW51ZpI&#10;Gu5RC5VmV1ZhvIxtQA968fNsZLBUorm957Lt5s5605QitTqfAngfSvAmlQWWmW6QIn33/jd/771t&#10;XV95b1JJ+4hrndc1FLSHzXfZX5hVqSlJzm7tnCrzepqSaikf33re0ODeiXcv3P4Erh/AFp/wmN/d&#10;XEqPPp1u+z/Yd69W8t4E2JEiIn8FXh4uS55bdDHENQfIt+oyS7TZ9yqX7qR/uVNJJLv+5Ukf+2ld&#10;xwEbyJB/B8lQz+U6bPuVM7vH99Kz55Led/n/APHKAHyRon3K8o/aM8HS+Lfhve/ZJXtdRsf9KhmT&#10;/wAf/wDHK9Gng+T91d/991z3iDVbjSrCdruLz7LZ++f76bKzmlOLizSnJwmpLdHwR4L+Guq/FvxV&#10;/ZWmarfQaRb/APH9qbv9z/YT/br7g+Hnw50T4a6CmmaJZJawp99/vvM/993/AI6xPhR4V0nw5o7p&#10;o8SJayzPNv8A7++vQ46yhTjDZG9WrKo9XoTIlPplEj+WlbHOE1Zd9qMVonzvTNV1hLRPk+/WD5/m&#10;Pvl+eSpGlctT3dxdfx7EqDy4o/n+/UMk/wA9QTz7P4KDQ0fMX+4lFUo7tNtFAEce/wC+lT1Gnyfx&#10;0SIn3EoAk8v/AL7qOSN/uO9SR/fffR8n33oAq+Q/36Pub3eoNR8R29i/2LdsemR6l5ifJ+//ANx6&#10;09nK17FuErXsXY3/ANvelPjnfyfkrPjuopPkffB/v1aTykT79Z2a3Js0PST+N6fJ9/8Ag+SmfJs+&#10;59+h5E/gfZQIgef5/v0R3f3Pnp6b33vS+X5afJQO5Vnd/wC589PgkfZvep32On30p8cCbPk2UBcZ&#10;/sf3PnqCSdN+zY9WvLeN/n/jokRPn+SgCB38tH2URyeZDv8AnTZ8lTzx+WiVV8zzJv4HoEP+RP8A&#10;gdQyTo7/ANz/AG6fv899+zZ8lVZ403/x/wDfdA0T+f8AP+6d6je7eN3+fYlECPsf79M8zzN/8FRy&#10;lD5JHdP9v/cpkkn8DvQknlzfPRJI+z/2SjlAZJ5Wz50T/ff56pf6v/VfI9TSRv8AfTZVL7j0mrAT&#10;Sb5H2Oib/wCBK6yxjRIURPuJXJ2MDyakjvs+T5/+B11lpJXPOXvWOmmrq5vWn3Kju3+SiB/kpl0/&#10;yVUdh9WeX/FiT/inr3/ri9fE2uQPY/2RL/BLDX2l8Uf3miXSf8s9lfKXjXRnfwHoN6ifOjpXbgK3&#10;sMXSn0vb79D0aWkUc9Hd+XRPrKWib3euXu9ft47x4on37PkrQtfD+p6wm/7E6J/fn+Sv2mMk9Edn&#10;Mhl34xf+CqUnie4nrq7Hwlp9im+4uLTz/wDbffV2Ox8PwPvlvberSfca5jh49Y1Cf7iPV2C11W6f&#10;/VPXZf254asf+XuKSqt38TfDVj9yXfVe6t2O3dmda6He/fdK249GuNnz1iXfxl0pPkt031g6l8VH&#10;vv8AVb9lLnj3E5xXU3tZu0tX2K/z1gvff7fz1kf2y9187/JW94H8K6h8QvFtloWn/wCvuH+d/wDn&#10;in8b1NWtCnBzk7JbmUqi3Poz9jv4e/2rqt14wvYd6W7/AGWx3/3/AON//ZK+1bFEjSuK+HPg6y8I&#10;+HtO0rT4tlrYw+Sn+3/feu5jdIId9fi+PxksfiZV5bbL0W39dzx60+eRBqMnlpXz1+0Z8Qv+EO8P&#10;T3u/fs+Tyf79eweKvEdvpVnPLcSoiIlY+kfs7aR8Rkg1XxvatqEe9J7TT/NdET/bf+//ALleO4PE&#10;TUOml/Q6aMo4aHtany9Tvfhz4gi1XwTolxpUX+hS2kLw7E2fwV0Mkl2/9z/vutH7JFawpFEiRoib&#10;ESqs6JJ/sV6ySWx4Td2MSO4qf55E/wBuoI45Y/4/MSn7Hk+dHSmSQTzywffSqs89vJ8jxbKuv9oR&#10;/uVSuriL5/NSgDPu7W3n/wBVK6V438afGOt+CrCCKLT3vYNTmSySeH59jv8A30r1rUbVHhd7eXyH&#10;r551HX/EGufGy18H6hpjwadYw/2h9t374bn+5s/4HWb2saR0PaPCWmppWiWVonyeTCiV0P8Aq6q2&#10;MflwpVpKYg3+WlZ2pailpDv/AI6vXcnlpXDarffarl/+eaVMnYpK4+d9773f53qF3qj9q3vUnn1i&#10;aWJnkemTz+ZUDvVJ53oKJ5J33ffoqmXfNFAHRpT49+/7n3Hoj3x/7lSPJ8n/AMXWxA9I/k+fZQn3&#10;/uUSP5aUyN3/AL9AHB/ErTXS5g1CL+BNj1zWna5LH/HXqfiOD7do86fx7N6V5FPpvz+bF/3xXbRn&#10;eNux6+EqKdPkl0OvsfEbyJsf560ILq3d96fI/wDsVwdpvjrUgneOtHFSVjWpRiz0BLv9ynzo9TR3&#10;flp8/wAn+/XFQak6Vt2uq+Z9+snRT2OGeHa2OkSP+OmSf67Zs/8AH6qwX0T/AOx/uU9JH37/AJHr&#10;B05J2ORwkmWvkTYmzfUkfyP93/x+o0n+T56kT/gHl1lZomzQPJ5n3Ho/1afI9Pj2bJNlDo8aUCKs&#10;8fyPvqrInl7Pn31ank8yqrybP7lAD0k/2Pv1DJH8joj0PG7oj7KjkjTZ8iUDCR3REpkkiRvs/c0/&#10;+D7n+/TJNkn+/QUE/lfcR0/uVB8kjxoib6neRET7n/jlQJEjx7k2BE43HgUAMnfZ/BWdPs2fwfJ/&#10;t1pz3MESctmX+83T8B/j+VYd4m4yF8c87wMVEgRoaB9+f599dRaSVy/hlPkff/frpYI64ZfGz0Yq&#10;0UbUEnyVDfT/ACVH5mys++n+R63W1iErs4b4hvv02dH/ALlfPXj+CX/hS2lpbojzzfIn/fde1fFj&#10;VU07w3e3G/7kL14P481yWD+y/DVpp76j/Z1jD9oTZ8iO6V3ZbhpYrGQjHo7v0R6dJe6keU6Bd+Gv&#10;AabH36jqkvzzXT/3/wDY/uJV2f4leHLv5LjR3f8A4A9an2G9gfzk8FW+/wDv7ErUjsftSf6Ro6Wr&#10;/wCxX7LSg0rJ/gbJWVl+Rwbx/D/WX/e2l3au/wDzxu5k/wDZ6enwv8Fal89vqGoJ/wBve+uyu/B1&#10;ldp+9sk/74rnrv4axb99pM8Faew7pMXIusSqnwW8OBPkvZX/AN96n/4Uzo8f3HR/+B1Vn8B6xB/q&#10;tWemJ4c8R2SMGv4p42+8kq5z6YIww/AjPeny22h+X+ZPKv5SzP8AC/T4E/dJ/wB8PWLJ4EeB/wB1&#10;VqXSNcgO+11Ul1/5drlgPyfgHueQvYDNZc3j/VNMuGg1PTmWRepeMgj8DUc9NfHG3yIfJ1RN/wAI&#10;xep8mz/vivuD9l74Jf8ACufD39p6nF/xUOpojzf9O8P8EP8A8XXhX7JP2T4leNrq7uLT9xo0KTIj&#10;/ceZ3+T/ANnevubRoJftM/8AsfJXwHEeZRm/qVDbeT/Jfqc9WSS906Wxg8hE+SsTxd4qtPD+mz3d&#10;xcJBawpvd3f7lXdY1JLGz+d9lfBP7Sfxm1P4k+JH8BaEks8ENx5M3kffu5v7lfBzlZckdzGjR9o+&#10;eWyI/E/xw8QfGn4zeF9C8KWj3ulpqkL/AGX7n2tEfe7v/cSv0ptI73yUeaVEk/2K8h/ZJ+Bv/Co/&#10;hvYpqemWtl4hu/318/yPN/sJv/8AZK9yn3x/7ddtGkqUbdTzsXXVaemy0RneZcJ/Hvqfz0k+SWKj&#10;5JH/AOeb1P5fmf7ddBxEEcD/AMD/ACUz7J/cl2VdjjSOmSbJH+dPnoAg/wBIjf8Av1nX18n3JUrR&#10;+dPnR96ViT6ikkzo/wDB/fpAYPiCNJIXa0u/sU/+386V4x8JJNY8QeNvFGp67FCk9pc/2fb+Q+9H&#10;RP461/2hbvWND+Hutat4VeKfVLeHfDBM+xHpn7OGj3tj8MdIuNQffqN3D9quH/23+eo3djXZHr0H&#10;3KnqOOieTYlMkx/Eeo/ZLZ64rzHkrU8R6kklzs3/AHK57z3d9++sJPU3itC1JUcG+mfa32bKZHPs&#10;pDHyTunyU+CPelEkibPkpiTvv2UAEkD7qKfJJ81FAG8m7+OpHTzE2VV/j37qm8z/AG9nz1sQMkj8&#10;t9n/AACp/ubPnqOf76Jv/wBuhH+ePZQAf6z7/wByvNtVtf7K1u6tH+5v3pXozv5dcv4803zEtb1P&#10;+WL7H2VrSk4yOnDz5Z2ezOeRIpHqbyVpkEeyrSV2XPXIPsv1q1BG8dPqwlFwJoJ3StGO+rOSpaLv&#10;qZOKZpJfVaS6i/3P9ysHzKPPdKhqJjKhGSsjpd/9x0f/AGHoe+TYiOmyueju6uwX3+3WbpJ7HPLD&#10;22NSfY6O7pv/AOB1S+5N8ibN9R/a0k+/8n+5TJIH2bIrj/vusXTaVzmdOSLU/wA/7qmP8iP8/wAl&#10;QSb9++XelKEWaMSZZIjyM9T9B/ke9Z2aJSaHf8sf4KhVGlOCQiH+Juh+nr+FK88WzfDF5h/56u+f&#10;0/8A11BMxt5SZZCxPcnNAEk84g3oibpNnyM/+H+OapPdyou1i5PQb+3sKb9rdJt+/Zs+RKY6PHQM&#10;jff5KSv/AAVn3cjPvdHT/cd6uyTvH8nlb/k/74rIu5HgT54vk/jfZUSGjpPCMfl6b8/z73eultZE&#10;rlNGukg0q1VK6Gxn8xK4/ttnqRg+RNl27nSOue1XVUj3/PRrmq+Qj7/v15Z4t8Y+R8m/7/yVqk5N&#10;JK7ZcKTk9TB+LHiCK7eC3f8A49YX+1XH+2ifwf8AA3rzKf8AtrX5p7uX5HmffXS3cdvfXP2i7fz3&#10;T50/uUSP/cev0vIsungoSqVV78vwX/BPRSUVZHITx6rafPsd/wDceoP+Ejlg+S4i/wC+66WeR/8A&#10;lqn/AHxVWe0iu0/gn/36+wVizOg1myvvuS7Hq15Dx/c2OlYupeGLd3/dO9q9Zfma3of/AE9QVqlY&#10;nXqdd8tQzx/JsrBtfGlvdPsuE8h610nSdN9vLvSlzBp0KWpQJs+dE2PXNXdgwVkURXkC9LeaMkL3&#10;+UjleeTgjPfNdLd/vPufvKo6Vodx4n1vTtKtEf7VfTJCmz/bpy5VFylsiZJNan07+xb8N49F8J6t&#10;4kltDZHVLj9wjNuV1T+MHqBv38HP1NfSltEttaPLIMVhxx2XgrwxpelW6bIIkS1TZ/cSuc+OPxJm&#10;+Gfw11DW7eza/EMXyxL0Lv8Acr8JxuJ+tYide1rv8On4WPIUZVJadTwj9pr9pD/hGf7R0LRJfP1v&#10;f5KbP+WL1zH7IX7HHi268f6d448V2+o6Jp1o/wDaFv5z/vruZ/8AY/gSuW+BXgn/AIXV+0VpMjSi&#10;CbSH/te+kmUTJK6vvkx0K4f/AHs+vHP6nQRpHD996woUuX35asvHV/ZJUae3UpeR5CfI71V8yVH/&#10;AL6VoT/vKq+R/crsPABJ0kqRI/7lQfJI/wA6fvKnj+T+OgB77v4Kqzz/AMD0+R/7j1VknT/lqlAD&#10;Lt/Lh/dPv/2K5rVb6KC2dL1ETf8A361LvzZ3d4pfkT+CuN8XeKotNtp/7QREgRPneb7lSUt7Hz7+&#10;0nfahdJomj+H9YRE1O+htbiynTe/kv8Af2PX0T4Y01NO0e1t0T5IkREr5O8Oabo/xD/aig1XR7h3&#10;stJtHeaFH3wpM/3Hr7CgTy4Y6iJct7F1Kzr6Ty0d6veZXO+KtR+w2b027K4krnB6rPvvJ3eoY4/k&#10;30+fY/8AHTPuJXN1udJMn3N9M+R3+ehJNiUzz0/u0CsWk2bPkeiB0/4HUEH36f5flvvqhE/nUUYU&#10;80UAakH303Va++n3P/H6zo5HkdH/AL/3KnST5P7nz1sQTyeb/cpN/l/fpkj7Nnz0Tz/wp/HQBPJ8&#10;6bNj1VvoPt1g9u6/fShJH+RHl376PPf+P+/QNaO555JO8fyf3KnguvMo8R2v2TUn/uS/OlUrGT56&#10;6VO6PoqaU4KRtI9TpJWdHJU8clPmBxsaKU6q0E9T76OYkN9RySUSSVDJJRzBYf8AaKPtdVmYswAB&#10;JPAApskYT/WyBD/dA3N/h+BIo5mW4rqX/t1WPP2f62Xy/wDZxlvy7fjisX7Xs/1K+X/tZy359vwx&#10;VaSd6fOyXTudZa6yYXQBd6f3m5P/ANb/ADzW7qUNhqekSTE7J1X/AFlebR6k6Vr2uueZDsp3jLc5&#10;qmGvqi1aTxSIj/8AjlP8yV5tmz+D5KwbF0g1J03v/fStRLvzEf53rkaUZM82pHkk0Tzzunz/ACbE&#10;p4/57O9Zcknn/wDLX95/t0T30VjD5txcIiJ/G9CTk0luZpNuyC7keSZ3Tf8A7FZd8j7Pk37Kpar4&#10;x0/f+6d5/wC5s+SsHUvGP/EtupUt3nnT54UR9++vRWV4ySUvZux0rD1LXsGq+NH8MQvLK7pa/wB9&#10;6PDnx60ySHZ9oTfXB/8ACY2XiNJ7e7R4J3/10Lp/7JXKR/B3w5Pfvdo7p8+/yYLh4Yf++K65cO4l&#10;VEla3c9qknBeznG67nrXiD4oWl8j+VcI/wDwOvOb59Y8R63+6heC1RPnnf7lb2j+GLfSk2WkVva/&#10;7afO9PvoE2fPcO717uXZGsNWjWqTu10t/mdDt0RzV9oeoQJ+6u0/4G9Yk+o6npz/AL6Len9+ulnj&#10;l3/L89Utkuz7n7uvtopJWHYyIPEz/cerseo28+z+B/76VBd6NFPv8pNlYt1pt7Y/PEnmVryroI6S&#10;S78hP9ITz0/vpUPlxT/8e8vyf3HrnbTxO9r8lwjp/v1oySWmo/Pby/ZZ6aTQ7lXVfD9vdp+9t/If&#10;++lc1Pp2p6O++0l89P8AYrpZ9S1DSv8Aj4h3wf8APdPnqeC+tL5N6fJ/uU2kybLocva+Lkn/ANHv&#10;U2T/AN+u1+EGq3Fj8V/DSRXcPnzTP5M03+4/yVzWs+H4r6H54kdP76ffSuNvrG70p0dLiby4X3wz&#10;o+x4X/v1wYunKpRnTT+JNferGMm1oz9JrvWX8T6Dp166PA9pL++Tf/33WX8fo/7Y+C2txWVpNqk7&#10;26eTBapvd3314V+zt8fv7VR9K1uVJL1E+f8A6eE/v/7/APfr6g+DMGq3esTukSajoKf6m63/AHH/&#10;APZ6/EKuGqUKzo1Vr1OeVqUfaL7O3n5HG/sOfASXwJ4bvfFviXR7iy8UanM6Il19+G2/g+T/AG6+&#10;p59kf3Hp6Xflp89QSSI9daSSsj52rUlVm5y3ZD5gT2qTCvUf+r/3Kgf+/D9+mZD/ADPn2PQ86R1E&#10;90xT50xsqA3MU4z1HqKAHT/OnyVSvp/LTypfnp88csab4n8z/Yqk935aOkv7t6AM6+eWBP8ARH3/&#10;AOw9eX/FDxpo+laDdW/iPZBBKmx0uk+R69D1GB0h32j/APAHr4+/a2+LdxY6a/g/U9EuHn1n/Rbf&#10;ennQzO/+3WUtrGsEm9TpP2NPAGj6HYeIfEGiReRp2rai72/z7/kT/wBkr6nT7leefBbwdF4H+Hui&#10;aPbpsS0tESvQ0qiSeP7lcN40n3zJFXazyeXDXl+sz+fqU77/AJEqJ7GkN7mY/wB+k8zY9MeT59iP&#10;U6J8lYGwffqOTfv2JUMm/f8AJT443373emhMtRo/8dWvL8z771Ds8xPnqo++mI0fMT+/RWd5H+3R&#10;V8wGw7p/A9Pg2SJvf7lUkn+f79TI/wD6BsqxF75Nif8AjlGzy/43/wByqskjwfwURzvJDsdPnoFY&#10;mjd3T7+ypI43jT+PfvqCOd3T7myn/anj+d9lAzF8XWLz2CS7H/dVycD/AD16BO/nwvE/8deeSRva&#10;XLp/cenc9nAz5ouD6Goj0+s+OerqPV3PQafUtRyVa8yqEAeU4RGc9cKM1bwkX+sfcf7kZH8+n5Z/&#10;CqMmrjiWkYKqlmPYDJprqsfMjj/dQhifx6D/ADxTZp2ZSqgIh6qvQ/X1/GoJKLjFa7wCsYEang46&#10;n6n/ACPaot4pj1B5lMtKxPUElHmUPJTHaxC6VNabt9Mjkq1BP5dNK4dCDUt9jcwXFWp53ktnl3un&#10;/s9Vdc33elT7Pvp9yvNk8f3ex3tJbfUUt/8Aj70yfZv2fx/cf50/3PnropYWWJfuu1jzKtBzlo7H&#10;fx+KtPjfetwjvD/c+euD+I2j6f41SOW71PU7VIfuPp9xsRP9vZsrB8Vaw8+lf2ro8SbP49PtXhR4&#10;f9uF0+d/9x99Z8Gq6np2m2t3qz26faE89ET/AI+UT+/ND/BXv0MNDCrnhvtfqfVZfhsDCapyX7zs&#10;9X99kvuOQ1Xwj4o8P3//ABJNd/t5Nm/+z9Q2Q3Tp/sP9x6n0bx557/ZL1JrK9T/XWt0mx0rU1jUb&#10;ee22XCfatOf502P88L/34X/grmtV1m7gtk/tvTE8X6Cn/HtqcHyXNv8A7D7PuPXqUcfOi7T1ie1W&#10;yqFX+C7P+vuO18yLUkT7QiXSfwUz+ypY/ntLt0/2J/nrntDurLUYfN8Oan9qRP8AmH3XyTJ/8XV2&#10;18VafPc/Z7iV7W9T78MybHr6GliKVZXhI+cxGDr4Z/vY2Lv269tf+PiL5P76Vaj1Xz03799M899n&#10;399QPYpO/momz/crr06nGWkn/wBij+GqX3Pkf/xymee/96nYotSSIn8dQTyJ/fqCSffVWT599Wlc&#10;CG7tYrpNjxI9Y8/hxN++3l2f7FXruN43+SV0qrPfXcCb9nn1oTp1I4P7TsX+556UyfSor596I9ld&#10;f7CfI9H/AAl1vA+y4ieGtGDxBbzw77fZPUcwaPY52R9Q0qbZcS/I/wBx6nnji1GP5/v/AN+oNV8T&#10;eW7pe2/7h/46yJ99on2jTH+1Wv8AHBv+dKycknYzckjL1XSrvRrxLvT96Twvvhe1+/vr9Tf2W9K1&#10;3TfhLpaa68T3t2n2rekLwzfP/fR/uPXyr+w58Pbjxr4zn8V3doj6RpKbIXmT5HuX/wDiK+/oE2ff&#10;XY9fn2fV6c6qpRSut3+h4OMq+97OOxdd32bH+eoPLR/9h6XzHT/bSn/JJXyp5hGJHj+R6hkgR33o&#10;+yppN6JvpkG133olAEEiPH/qX31nzSRNJtlV4JK159kn+w9Z91Jsh2XCb0ekwK2ZFfeG3p6ioLi4&#10;WdNs8QlHtSTo8Cb7R/M/2HqB9SSP5ZV8ueldIDE8QWvmQz/Yrv7LJ/t/OlfG/jXSvEfjj9pPwp4f&#10;1iyt5NIsd+p/arV96Ps/9Ar7C8UiOWwfypNj/wB4Pz/9f/PNfPX7Pula54n+IvjPxDrSKptrr+zb&#10;FCCGVE++xBHXp0yPc0upotmfR+nJ5EKJWgnyVDBH5aVMlAjL1y+8izd682dPnd9+/fXa+NZ0+zeV&#10;v+/XGuiR/JWM3dm8Nil5f76npHLvqSRE30fanj+5WZZH5Hz7Kk+5UaXaSfff56ZPJ5lO66Cs+pP5&#10;1Rzyb6ZA/wAlPndJE30xEMjvuNFVfMooA0J5/wDV7PJT+/U8F3F9x9n/AACs6COV9iJU/wDq/wCN&#10;NlbAWvtXmeXsi/8AH6nkT9z/AB/PWX5iSbPnT79aaSP9z5KlO4DI597vEiVP58Wx/lffTPLeNPkT&#10;ZR5aO/8AHVATJG+ze6VzHie18u5SX+/W59nlPn+VI+E6knAb6muX8d+OdK8PW/2JUl1fVW/5dYcg&#10;p/v91/StKdKdaXLTV2dWGlKNVcquUo1dpcIpYgZPsPU+gq8kkUP3j5r/AN1fuj6nv+H515pp3xn8&#10;Pa1e/YE1u1e7TlraN8LG/wDcAHFdja30U/zI6PUNcraZ9NbmV0b0l80g28Kg5CKMD/Pv1oSes5J6&#10;k30zLlNDzqfvFZ++npPVpk2LVGyoPMo8ytEriB46Y9P8yo60KId/z1agf56h8vfT9nyUkrAa8CJO&#10;mx/46+bfHd3rGgeNp7fSrex06eH99Deza5eQzP8A9sYfkevoK1vvLf5681+L/hWXxPf7LTU5tLe4&#10;TY+yHfv/APiH/wBtK7cLWjTndmPJHmtPY4fSr638Qefqeny2l1q6fvrvT9Phv5n3/wDPykLuibP/&#10;AECsfxPaXvnXuq6Zd/YtbdN83nOjzTIn8cyJvRP+BvV6DwX4l8AeRqFkmreIYN/z2Vld/J/uTfxu&#10;j/3Nn/A60NR/07R7rWNKit30iGbZd6ekP7nS5v7kMKJ/pP8Avv8Acr6FWlaa1TOijVVOfspytb4Z&#10;dUcHo08V3oP2vUNQfTtXvpXhtNP2JNDc7Pvu/wDc/wCAfPXMaj4n1j4c6k939n/0V/8AXQed50My&#10;Vd8R6a9jN9rif55vv2qbH3/+yb/79R6jo134OeB9be3un1C38630zzfOmTenyb/7iVq6HtHzp6dl&#10;uetDHVMPH2VZ+83pLp/w50VjB4K+Jum/2rp8v9nXSf654H2Pbv8A7f8A8XVHXPBWtxw+VcXCa3ap&#10;/qXf53T/AHHrh57HR9AuYNY8KX32LXvuOn8E399Jk/uV6N4R8W/2/ZwPb7/D2qTO6fYrpN9tdun3&#10;/J/+wrjUer089j6WjjVNexrWb8ndP/g+W/qchB4g1rwi+yVJbq1/2/vpXX6N8Q7LVfkiuEgnT/li&#10;9aGq30SJ5Wu2P9nb/wDl6+/bf99/wf8AA65fXPhlaXyJcWj+Q7/Ojo/yP/wOvVo42vQ92fvL8Tir&#10;5XRxF5YeVn2/rY7L+0orv777Ho2On3Hryx7vW/Cv7rUInvrX++n30rqNA8a2mpJs83f/AOyV79DF&#10;UsQvcevbqfM18NVw8uWpG35HUPvT/fo89E/goSdJE+T94lM8hJPufJXdzHKEk6SVVkSKT7j7Ke8f&#10;kJ86f98VVkRH/jqwI7vTUnR0eJJ0/wBiubn8MPazebp928D/ANx617qOWD7m+Os+TxG8D7L2HelR&#10;Jq2pDSe5nSXT3SfZ9Ti8iT++n3Hrl7u01Xw/qUCWSPdJcTIkOz+N3+4ld/afZ9feO3tH+1TzPsSF&#10;Pnd3r7j/AGU/2c4vA/hufU/EuhJ/wkNxM+z7bsm8mH+DZ/crxcxxVPCUedu76dzhxNVUocyep6N+&#10;zn8PNQ+F/wALtL0fU/s76im+a48lPuO/zun+3Xqcc6T/ACVDHB5f3KfsR/8AYevy2pUlVm6kt27n&#10;zsm5Nye7J9mz7nz1G8aP/wBM3o+dKk3pJ89Zkkfzp/t1J88ab9lR7P8AbonkeOgCGSRHqrJI6O+/&#10;7lPeRJPnT79VZJ3jT56AKrwb5t8TbKy9SnSRHS4i/wBytSTZsd4vkeue1LUktU2XabP7m/8AjpMa&#10;PG/jp4nu/DPgzVL3Sr2KOe3hd0hvU+R/+B1qfs7aBd6N8N9IfUP+Qpdp9tu/99/nrw34/eHJfGvx&#10;a8FaFp+u3yWVxd777SP+WLonz19caHYpaWyIibERKyitDaWyRrb9v3hu9+9PfaqfL83t3ptUtVn8&#10;iF6szOJ8T3X2vWPK/uVi3X9xKk+3m5uLqWRvNG/+LqPof8ilnZZP9U2T/cbg/h6/z9q5nqzqM396&#10;n3KSB/n+erasqqQRiUcEGoP4/nSkBM+nJInm0yeN9ibKn+fyfv0Rumz7lVZLYV31IP8AUJTHn2Q0&#10;+6k8z+Cqs+yT7lAiHy/M+bfRUEls7NnfRQOx0mneHJZ/3suy1T/x+thNO0y0/wCWXnun9+rvkI/3&#10;3309I4o/uIlQ5S6aHVGEYu+5Wjnikf8AdW6f98VZ8iWf/lkn/A6tKSRuJCr6t/nmj7ai/dXcfVv8&#10;P/11F+7K9EV10AXIy+yNfVelOHhqyj+9Izt6s3A/D/H8qsNcljkkmq8k701UsT7JvcSTRbFMbl8w&#10;DoHbAH0FZEnhzRIPP8rT7T979/8Acp89aLz1Vn/eUe3klaLNY0uV3PL/AIh+GNHjsJ3i023gf+/B&#10;CiV8JeI/jbr3hjx5qMWn3ssEFvN5KQv9yv0V8QaUl0j/AMdfInxs/ZUi8T391rejy/YtUm+d0/gm&#10;rOGIXP751OnUUE6L1RD4H/a2t7vZDrdvsf8A57QV7j4c8f6J4nhSXT9Qhn/2N9fnVr/hHxB4OvJL&#10;TWNPltXT+PZ8j0ab4j1DQ5kltLiWB0/uPsr0VZq8WZwx84+7Vj925+m0d0klWo5K+HfBf7VGu6Oi&#10;W+obNRg/2/v1734K/aF8NeI4UR737FdP/wAsZ6vXqehTrUqy9yWvbqe0b6fvrBsdciu4Y3R0dH/j&#10;StBL5JP463SsatNbl7fRUH2ijzKqwieh0+Smb6ej0WAjjjffTNcsX+zWtx5ST7H+5U+/y/uVHqs8&#10;t1ps8X+xTW6JmnJaFK706Lf/AMtbKf8A26zrv7ba3Md29pFqjpC8CT/fdEf76b/v1qaHfJPpUD7/&#10;AJ/uP/Gn/fFMntHneR4ne12f8+v/AMQ9dkG4PQ54ytdSV15nlEngTRNK+3XvhlItL153/wBHTWk+&#10;02Vp/wBcU/g/4HvrzPxP8OfED3k+oa7aTapdTb/9NtXR0m/4Gn3Er6Sn2SfupYk1TZ/GifPXLz+H&#10;LK+mf7JcPaz/APPGf5K9OnjJxdz0KUo2s9uz1/Pb7j5cn0qVN8UrwvpyfJ8ib0d/9hK6/VfCtv4q&#10;mtYtWl/sT+zLdINiP51tpyf35v7kz/3Ed3r1DUvCsujal/af2JPtqJsS62b9n+3/AL9Y8EemWjo/&#10;lfZbqF99vM/76G2f+O5dP+W039z+Cu+WJp4hJTQfVYxftKDszm/DknivR7yDStTS38UWNwifZ3tZ&#10;tmoIj/c3wvsd60JPCL2M09x4c1D7E6Psmtfvw7/7jw1Jrmjf2lpvlWkqT2SJ5zwTy/vpn/jubyZP&#10;4/7iJXkOqvqHhG8jvdMvbi116WZ3mTZ+5dP4E2VcYXX7t3XZnXRx2IoNLGrmXSS0kvmt15PT8D02&#10;61l7VPK8QaU9kn/P7Zfvrb/gaffSsHVfh7aaqn9p+H7uL/rvavvSrXhn402Oqolp4ot00u937Pts&#10;Hz20z/8AsldLfeBLSd/7V0S7fS7qb50vdPf5H/30+49LkjJ+77r8/wDM+lhW9vTvpVh8lJeq6/ge&#10;c2nirUPDFz9n1i0dE/5+k+5XcWOsW+qw+bbyo9VdSvr3Tk+z+JdKS9sv+gpp6f8AocNYs/gOLZ/a&#10;vhLU4fIf+BH3wv8A8A/gr1KOPqUrRr6/n/wTyKuXwqpzw0r+T3R1fn1BP5WxHf5N/wDG9UtKfVf7&#10;HS91DSZXdLlIXhh+fen8b/7lWvib40T4hpPp8Xh+30TUfDzwoiWSf662f5N7/wC2j7Pn/wBuu/8A&#10;tClKpGEevX/hz5/GQr4SKk4f56kD7H3o/wAjp/frI1LRortH3un/AH3WpY2kV3YI6Xb+fbzeTN8/&#10;30rX8M/CdPHni1NCiu3S6dEnTyP403ok3/jj76mWYUo3Un9/kdOJwtWjQ+sON4+R6V+xh+zhd6l4&#10;wg+IdxqESadp8zpaWvk7/tE2z7/+xs31+gFpI8CbHrjfhP8ADLw58LvDaaJ4ft5bW13738+Z3d3/&#10;AL/z13PzR/7aV+aY7EvF15VFt09D4irP2k2+hP8AJJR/v1B5f/PGnpP/AH688xF+eP8A6aJSfI9S&#10;P+7+5UDzp/GlAA8ibKqzzv8AwfOlMku1keo/nRN++gCF9j/cfY9UZ754JvKZPkqSd0f5/uPWXd3T&#10;wJsuE+R/4/4KTGXZ5/P+4+yuK8Va/b2ls6XezyH/AL/8dTazPLap/oMqf7cDvXzv8d/jhoWjaJda&#10;Vrv7ieZHRLW6+R3/ANx6lsuMW2Z3wI8D6ZqXxy8V+K9PluJ7W3RLWFJ5nmSF/vvsr60g/dpXhX7K&#10;fgOLwP8AC7S7eKJ4HuN906P87/P89e6p9yjpYG7u5ahrE8W3aWumv/fetjf8lcN44u/PdLffUSeh&#10;UVdnLwQJB8++p55PM+d0qrJJ/coSTzPkesUbk9vdy5B2CRRxhx29M9aln8mR0VG2n+7If69PzxVN&#10;LryE2bKju5Gk+4lK4WNJyI2KhSrDsRg0k8aIm+s+2umUhWAkQdFbkD6en4U26uFlTYp8of3W+6fo&#10;e34/nVMViWOTzPuVR8ibzvkpN9xEMNGQeo9/cetS/bnj/goDYgknfdRUMl65YnbRQI9C+109b4KB&#10;hAW9W5/SuvX4J66rZ+16d/38k/8AiKk/4Uvrn/P3p/8A38f/AOIrBwm+h6HtKP8AMcUtyWJLEk+p&#10;p++uvf4J64zZ+1af/wB/H/8AiKd/wpjX/l/0vTuP+mkn/wARU+zn2K9rSW0jkd9G+uxX4Na8v/L3&#10;p/8A38f/AOIqRfg7rY/5erD/AL+P/wDEUezn2H7al/McPUcld1/wpzXd2ften/8Afx//AIinf8Kc&#10;1r/n6sP+/j//ABFT7KfYr29L+Y8yu43krFvtNSRK9fk+CuuuuBdaf/38k/8AiKryfAzX3Vh9r03n&#10;/prJ/wDEVnKjUa2No4mkvtHzzrnhLTNVR0vbSG6/30r5m+L/AMAdPkme70y38j/YSv0HvP2dPEk+&#10;4pfaUCfWWX/43XNap+yZ4r1BNv8AaGij6zzf/GqwjSrwd4pm7xGGmvfkj8jfEfgfUND3ypbzT2qP&#10;smn2fIj/AO3XNx3zwP8AJN9yv0/8bf8ABOjxr4lt7iG21jw7HFOuHilurgK31xAa8Pn/AOCPPxVW&#10;5mNt4n8HLATujD312CPr/otfQ0PfheekkeNVhR9p7klqfN/g740+I/DmyG31B/IT/lhN86V7j4H/&#10;AGk0nm2awj2u/wD5bp9yt2L/AIJEfGaGTI8TeBmX3v7z/wCRK2rD/glL8YrX7/iTwSf92+vP/kWt&#10;L2NKeLqUdOa6O00Px/p+spvtLqKf/ceulg1lJP465HR/+CaPxb0uRZF8SeE4nH8UV/d5/wDSavSf&#10;Dv7GHxf0sKl7rvhO8iHY3dyT/wCk9aqSPTp46hP43ZmdHd+ZU0c9eiW/7KXjVFXfqWhgj+5PMf8A&#10;2lVtP2W/F466jov4Tzf/ABqjmXc0eJofzo83+0U/z9n+2lenL+zH4tH/ADENG/7/AEv/AMaqeP8A&#10;Zp8UbcPf6QR7TS//ABuk2u5H1mh/OjwLQ9SS01XUbJ0id0feiO/z7P8AYrYnu/PfZv8AI/67/P8A&#10;+P1v+M/2DPEXjHxppWsXGpaUkFqGWRYNQuYXIPpiIj9a9Ch/ZX1zTrSO3tNRsJIVXGy6uJWH/ouu&#10;mNWNtWczxNLm1Z4pdybPvpv/APH/APx+oJ4PP8x7hEnj+4m/5/8Ax+vVrj9lv4hRTyNY3nhqKNui&#10;Pd3A/lBXPaj+yp8ZXdns9Q8Go57yajdj+Vsav2sO50RxVFLWSPPbq0ltX/0SV4IP9v8AfJXNa5Y2&#10;7w+bd2SbP47qyeu11f8AY4/aMunZ7PWPh7Ax/vanf/8AyJXHal+wP+1BfGQJ4w+Hlsjdo729/wDk&#10;OqWIprqV9fw8XucNfaAkm99Pu9/+x/HXGa/aW8jz/wBoSxI/3HeZ0316JqP/AATJ/aa1JW834h+C&#10;lJ/hj1C9UY/8BK5Wb/gjx8ddQnL3vjTwTJubJY6leuf1tBWscao/CS83hHSKZyVj4fi1lJ5bLSpt&#10;R05N6PNZJvR3/ghR6fptprvhWH7XpSanp1qn+ttfs7va7/7mx6+kPC3/AATQ+IvhnwvpWg22ueF7&#10;eG3unubq9hvbrz7j5tyLzb4UA+lWLT/gnX8X9PvDc2vi/wAOQTBspIl9dblH/gPXtRxWHcbTqam9&#10;PNHGKqRcYv8AHzPI7HxpFJbO+qxQwfZ4Ue4mtX3ww7/uI/8At/7FH/CDxazeSXfhrzYNUf5/O0/+&#10;P/fT+OvffEP7D3xq1uWR4/F3hiz+0T/aJ0iurgRlvZfs2K0X/Ye+Kk93Jdt4t0GzurplkvX02aa2&#10;85gu3PywelOOJoR09qmuzvb8jt/txVl78Y83R81mvu3PMPP8R6B4YstP+xajolqib769tbfY9xN/&#10;v/wJ/sVyngDw54S1n4rve3dxcSaXd6c9ld2tl/ff7jv/AMDr6psv2VfippkMVvY+NrK2hUbWeS9n&#10;nP8A3y8OP1rU1n9lvxXf2pgtIfCWn3IhVDqdo80M07Btw8xBCRjPoa5Hi6N3yu1+z/z/AA1Zy4nG&#10;0HT9lPlk3e8k3dN+u58J3V14ctNV1vw4+lf2JdJcfZU1Df8A6l9/36+1v2V/gfqvgD+3vEGt/ZLq&#10;91N0SxdP9clsn9/+5vf568q8R/8ABNbx34l+JU2sSeK9FsdHubxbmdoZ53nAzuIWMwhSd3+0K+49&#10;I8G32l2kMDXEMvlpsLEnLfpXFmOLhWa9m733PAqYyawkcLGXr+hWjjR/ufI9Txu8HyPWqPD0uMlo&#10;93rk/wCFJ/YFztxvix9T/hXgnklH5PvpTH2fx/frQHh65Xo8X5n/AAp50K4f75iP4n/CgDJk3/dR&#10;6q3c/kJs/g/v1tSeHLrYxjeESHqSTj+VVT4Uv9uPNt2Huzf4UAYUmyf50f56qPf+R8kvyV0Mvge6&#10;fmOSCE/7DN/hULeB9Rkj2ySWrj/fb/4mgDnrudJ/4/nrB1HUvsiPv+5XVXHwy1lXH2e5smTuJXf+&#10;i1RvPhPr96uJLjTmHvJJ/wDEVJR474qupYLZ5dPuPn/54zvXx7448Y/8Lb+LWl+ArjTLiCe3u0ur&#10;vz0+TYn9x/46+0PHX7MPxF1Qt/YWq6AFPVL+6nUf+OwtXCfBz9hPx/4S8f3/AIo8U6t4auriQeVb&#10;JYXVxL5cfod8Cc1KTuaNqx634YtEsbCCFE2IibK6VK2bD4VaraRqrXFmSPR3/wDiavL8OdSH/Le0&#10;/wC+2/8Aiaqxnc5i7nSNK8s8R3fn6w+x96JXul98NNUuY2CT2YYrj5nf/wCJrgLj9njxRNLJIL7S&#10;QzNkEzS//G6iSbRrBpdTzKSfy0+eoY596fI9emP+zl4tl2htR0ggf9Npf/jdKf2bfEw5S+0kH3ml&#10;/wDjdY8suxpzR7nmsc7v/HR9rf7lejx/s0+JkYn7dpPPX99L/wDG6Sf9mzxVKy4v9IwPWaX/AON1&#10;XKw5o9zzlJHk+++ymT/vE+R69Lf9m7xUVYDUdJ59Zpf/AI3UQ/Zq8V7cHUNH/wC/0v8A8bo5WHNH&#10;ueZf2jcQN5XDIeqMMj/PuOaS4v8AdHlFKDHIznn29q9Ob9mfxQzZN/pH/f6X/wCN1Cv7MPikKw+3&#10;6Pz/ANNpf/jVHK+wc0e55P8A2q/9yivWf+GY/FX/AD/aN/3/AJf/AI1RS5Zdg5o9z6dooorqOQKK&#10;KKACiiigAooooAKKKKACiiigAooooAKKKKACiiigAooooAK/Or9o/wDa1+J/w1+I/wC0x/YvjvT7&#10;S0+G/wDwiuo6J4WudNtZHvI7k2qXiO5Ala2zc/vNv7wPLb7JoQGSX9Fa8q0v9mjwPZfFjxp8Qr2w&#10;/t7WvFF7pOpSQaxDBc2+n3WnQPBa3Fopj3RShZGO8szAn5SoyKAPlXQP2l/jN4l+MupXNpf+T4b0&#10;/wCM0ngOaz1CbRbPQm0pAImjiM0iahNqRJE6rGzIxyFQgGKvl/wnq194W+C/wE8daLe3GkeNvE/h&#10;L4qXOveJbCVoNS1aWG2upoJLq5UiSdo5Y45EaRmKsisMEA1+un/Cp/A//Cd/8Jt/whvh/wD4TP8A&#10;6GP+y4P7R/1Xk/8AHxs8z/Vfu/vfd+XpxRoHwn8D+FPFWpeJ9E8G+H9G8Sal5n27WNP0uCC8uvMc&#10;SSebMiB33OodtxOWAJ5FAH57fADRfAXg34l+GLTxBoej23w6vf2bNK8V+KtLfTElsb+4t7tJWvrq&#10;2VCLidF3sJGRpOTjk13/AOzr8APAWr/Aa/8AGHjzS/C/gq++L/iC11nRPDd3IltpEKrvbQdNe0tp&#10;7eHUFCHzzCVRp2kIlUyR7h9geG/gh8OvB2la1pmgeAfC+h6brcP2bVLPTdGtreG/i2uvlzoiASrt&#10;kkG1gRh2Hc1q6n8PfCuteDU8Iah4Z0e/8JpDDbLoNzYRSWKxRFTFGIGUoFQohVcYXauMYFAH5waR&#10;deG/Df7MHxS0S78E+H/Gfj6z+LOt+AvBFhqem20unW2rXk0XljTLe5ili0+2UEzfZ5HdGaBg0v70&#10;Bcr49fAvS/hNrEnwu0jTtP8AG1p4N/Z/1i+e08SFobPT52vGafWrEMLki+km8xvK2xBVWMC4wAqf&#10;pTa/CfwPZaFomiW/g3w/b6Lod6upaVp0WlwLb6fdKzOtxBGE2xShpHYOgDAuxzkmjx18J/A/xQ+w&#10;/wDCZeDfD/i37Dv+yf27pcF79n37d/l+ajbd2xM4xnauegoA/Kv4taFr+rfDjx/4v04ah8UvEl94&#10;Z+HD+E/FdveWlz4g8MTkW/yzQG5e8srm8lfzVW2Ewka43GQnew/Sr9q661TT/wBmX4q3+i63qHhz&#10;VbDwzqF9balpbqlxE8Nu8oCOytt3bNpZcOoYlGRwrr2t78PfCuo+MrDxfd+GdHuvFlhCbaz16awi&#10;e+toiHBjjnK70UiWQbQQP3j/AN451dW0mx1/Sr3TNTsrfUdNvYXtrqzu4llhnidSrxujAhlZSQVI&#10;IIJBoA/MvwJ418V/Cj4caD4M8BeIf+EKsNM/Z/k+K9xd6Po2mLcarrDBFVbsvaujxIkaJuVFmcDM&#10;ksjfNXP6V+0j8SfDHh79qL4yW/im4ufE8fhLwJcWdpeQQy2Ni2qW8cxEERTKrbNeXHkoWKnzGacX&#10;Dkuf0q8SfBD4deMdK0XTNf8AAPhfXNN0SH7NpdnqWjW1xDYRbUXy4EdCIl2xxjaoAwijsK1dW+Hv&#10;hXX9VvdT1Pwzo+o6le6Y+iXV5d2EUs0+nuxZ7R3ZSWgZiSYiSpJJIoA+IPHnx2+N3hzxf8Y/ht4V&#10;8Z6fr+q+GPE3hS00m98R3GlaXrOowajaNNcWNpK8CWLXJeIeV5luxCNPxI4jAydM/a68feM9R+Ev&#10;hLwx4l8YazNr3ibxRp2sqvhrSdJ8XWf9nW8c0WnzJeO2nmVBcK8kqpHuREULHKJFf7gsvgh8OtO8&#10;G3/hC08A+F7XwnfzC5vNBh0a2SxuZQUIkkgCbHYGKM7iCf3af3Rgvfgh8OtR8G2HhC78A+F7rwnY&#10;TG5s9Bm0a2extpSXJkjgKbEYmWQ7gAf3j/3jkA+Fdb/ar+MGqfBLw7FaeLbd/ipZ+BtW8Wax/wAI&#10;pNpMmmQ2VlNdw/2hc3bRXsV00rwW0aWlkIsSG5MkkSGMRdB8Kv2o/if45X45+Or/AMTeTaeBfh/o&#10;XivTfCdvYWq6XNdXvh172ZJmMRumiE6hlC3CsOhZhxX2V4k+CHw68Y6Vouma/wCAfC+uabokP2bS&#10;7PUtGtriGwi2ovlwI6ERLtjjG1QBhFHYVq+GPh74V8E3N3ceHfDOj6BcXcNtbXEul2EVs00VvH5V&#10;vG5RQWWKP5EU8IvC4HFAH51/tPeJ/Euu/wDBP/XNQ8UfF+38Xal4n8DeGfEkvhHUrGwg1Kzll1Ky&#10;aS7ga1WE/ZC0nlbZIZCGRcTD5lb6U+Cnx61nTvj98Z/hz8SfGmj3dv4f1Pw/baHf3kUGmtc3ep2L&#10;TPYwJuw6iSJvJjJkm2lg8sxG4ewad+z18LNH0LV9EsPhp4PstF1jyf7S0630G1jt77ymLw+dGIws&#10;mxiWXcDtJyMGtW++E/gfVNdl1u98G+H7vWpr211KTUZ9Lge4e6tlZLW4MhTcZYVZljcncgYhSATQ&#10;B8a/CT9pH4g6n+zRY/HDXPiro513VvD/AIs1W3+HOr6baLbXcti1w8C6cYjDdBYFt180SSXJaORs&#10;lGxIPKvib+2B8aPhn8NriS18f3Gralqvwf8AD3xAi1LUtK0/ztO1C51e1tbiKBYreOMwPFcONsyS&#10;MCqlXHOf0f0D4T+B/CnirUvE+ieDfD+jeJNS8z7drGn6XBBeXXmOJJPNmRA77nUO24nLAE8isrTv&#10;2evhZo+havolh8NPB9louseT/aWnW+g2sdvfeUxeHzoxGFk2MSy7gdpORg0AfEHxi/aO+OHwn1X9&#10;pe7j+I1vqtv8LpvCd5Z2Mvh+1jhupNQaI3FuSBvS0IllAQu9wAsGLkFJTP8Ao/XKax8J/A/iH/hI&#10;f7V8G+H9T/4SL7P/AG19s0uCX+0/s+Ps/wBp3IfO8rA2b87cDGK6ugAooooAKKKKACiiigAooooA&#10;KKKKACiiigAooooAKKKKACiiigAooooAKKKKACiiigAooooAKKKKACiiigAooooAKKKKACiiigAo&#10;oooAKKKKACiiigAooooAKKKKACiiigAooooAKKKKACiiigAooooAKKKKACiiigAooooAKKKKACii&#10;igAooooAKKKKACiiigAooooAKKKKACiiigAooooAKKKKACiiigAooooA/9lQSwECLQAUAAYACAAA&#10;ACEAihU/mAwBAAAVAgAAEwAAAAAAAAAAAAAAAAAAAAAAW0NvbnRlbnRfVHlwZXNdLnhtbFBLAQIt&#10;ABQABgAIAAAAIQA4/SH/1gAAAJQBAAALAAAAAAAAAAAAAAAAAD0BAABfcmVscy8ucmVsc1BLAQIt&#10;ABQABgAIAAAAIQBY3lWLsAMAAH4LAAAOAAAAAAAAAAAAAAAAADwCAABkcnMvZTJvRG9jLnhtbFBL&#10;AQItABQABgAIAAAAIQAZlLvJwwAAAKcBAAAZAAAAAAAAAAAAAAAAABgGAABkcnMvX3JlbHMvZTJv&#10;RG9jLnhtbC5yZWxzUEsBAi0AFAAGAAgAAAAhACY1vJneAAAACAEAAA8AAAAAAAAAAAAAAAAAEgcA&#10;AGRycy9kb3ducmV2LnhtbFBLAQItAAoAAAAAAAAAIQAs+TX7ZNYAAGTWAAAVAAAAAAAAAAAAAAAA&#10;AB0IAABkcnMvbWVkaWEvaW1hZ2UxLmpwZWdQSwECLQAKAAAAAAAAACEAbRGzYNFyAADRcgAAFQAA&#10;AAAAAAAAAAAAAAC03gAAZHJzL21lZGlhL2ltYWdlMi5qcGVnUEsFBgAAAAAHAAcAwAEAALhRAQ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8" o:spid="_x0000_s1027" type="#_x0000_t75" alt="http://comps.fotosearch.com/bigcomps/CRT/CRT426/15524-83dg.jpg" style="position:absolute;left:15240;width:13239;height:18383;flip:x;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D8vzC9AAAA2gAAAA8AAABkcnMvZG93bnJldi54bWxET7sKwjAU3QX/IVzBRTTVoUg1igiCLoIP&#10;cL0016bY3NQmavXrzSA4Hs57vmxtJZ7U+NKxgvEoAUGcO11yoeB82gynIHxA1lg5JgVv8rBcdDtz&#10;zLR78YGex1CIGMI+QwUmhDqT0ueGLPqRq4kjd3WNxRBhU0jd4CuG20pOkiSVFkuODQZrWhvKb8eH&#10;VZCay7Vdl+PP/X7+pKdqNzC7dK9Uv9euZiACteEv/rm3WkHcGq/EGyAXXw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4Py/ML0AAADaAAAADwAAAAAAAAAAAAAAAACfAgAAZHJz&#10;L2Rvd25yZXYueG1sUEsFBgAAAAAEAAQA9wAAAIkDAAAAAA==&#10;">
              <v:imagedata r:id="rId7" o:title="" croptop="8948f" cropbottom="4537f" cropleft="2361f" cropright="4527f"/>
              <v:path arrowok="t"/>
            </v:shape>
            <v:shape id="Resim 7" o:spid="_x0000_s1028" type="#_x0000_t75" alt="http://comps.fotosearch.com/bigcomps/OJO/OJO265/pe0073789.jpg" style="position:absolute;width:14382;height:18383;flip:x;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x/kBHBAAAA2gAAAA8AAABkcnMvZG93bnJldi54bWxEj0GLwjAUhO8L/ofwhL1pqohKNZYqCN4W&#10;XRG8PZpnW21eahO1+uuNsLDHYWa+YeZJaypxp8aVlhUM+hEI4szqknMF+991bwrCeWSNlWVS8CQH&#10;yaLzNcdY2wdv6b7zuQgQdjEqKLyvYyldVpBB17c1cfBOtjHog2xyqRt8BLip5DCKxtJgyWGhwJpW&#10;BWWX3c0ouJp0+ap/TGWP5+0IHZbjg18p9d1t0xkIT63/D/+1N1rBBD5Xwg2Qiz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x/kBHBAAAA2gAAAA8AAAAAAAAAAAAAAAAAnwIA&#10;AGRycy9kb3ducmV2LnhtbFBLBQYAAAAABAAEAPcAAACNAwAAAAA=&#10;">
              <v:imagedata r:id="rId8" o:title="" croptop="5840f" cropbottom="4355f" cropleft="23392f" cropright="11549f"/>
              <v:path arrowok="t"/>
            </v:shape>
          </v:group>
        </w:pict>
      </w:r>
    </w:p>
    <w:p w:rsidR="00B20B8C" w:rsidRPr="0031513B" w:rsidRDefault="00B20B8C" w:rsidP="000F24EE">
      <w:pPr>
        <w:shd w:val="clear" w:color="auto" w:fill="FFFFFF"/>
        <w:spacing w:line="276" w:lineRule="auto"/>
        <w:rPr>
          <w:rFonts w:ascii="Garamond" w:hAnsi="Garamond"/>
          <w:b/>
          <w:szCs w:val="22"/>
        </w:rPr>
      </w:pPr>
      <w:r w:rsidRPr="0031513B">
        <w:rPr>
          <w:rFonts w:ascii="Garamond" w:hAnsi="Garamond"/>
          <w:b/>
          <w:szCs w:val="22"/>
        </w:rPr>
        <w:t xml:space="preserve">3-) </w:t>
      </w:r>
    </w:p>
    <w:p w:rsidR="00B20B8C" w:rsidRPr="00F86A3A" w:rsidRDefault="00B20B8C" w:rsidP="000F24EE">
      <w:pPr>
        <w:shd w:val="clear" w:color="auto" w:fill="FFFFFF"/>
        <w:spacing w:line="276" w:lineRule="auto"/>
        <w:rPr>
          <w:rFonts w:ascii="Garamond" w:hAnsi="Garamond"/>
          <w:sz w:val="22"/>
          <w:szCs w:val="22"/>
        </w:rPr>
      </w:pPr>
    </w:p>
    <w:p w:rsidR="00B20B8C" w:rsidRPr="00F86A3A" w:rsidRDefault="00B20B8C" w:rsidP="000F24EE">
      <w:pPr>
        <w:shd w:val="clear" w:color="auto" w:fill="FFFFFF"/>
        <w:spacing w:line="276" w:lineRule="auto"/>
        <w:rPr>
          <w:rFonts w:ascii="Garamond" w:hAnsi="Garamond"/>
          <w:sz w:val="22"/>
          <w:szCs w:val="22"/>
        </w:rPr>
      </w:pPr>
    </w:p>
    <w:p w:rsidR="00B20B8C" w:rsidRPr="00F86A3A" w:rsidRDefault="00B20B8C" w:rsidP="000F24EE">
      <w:pPr>
        <w:shd w:val="clear" w:color="auto" w:fill="FFFFFF"/>
        <w:spacing w:line="276" w:lineRule="auto"/>
        <w:rPr>
          <w:rFonts w:ascii="Garamond" w:hAnsi="Garamond"/>
          <w:sz w:val="22"/>
          <w:szCs w:val="22"/>
        </w:rPr>
      </w:pPr>
    </w:p>
    <w:p w:rsidR="00B20B8C" w:rsidRPr="00F86A3A" w:rsidRDefault="00B20B8C" w:rsidP="000F24EE">
      <w:pPr>
        <w:shd w:val="clear" w:color="auto" w:fill="FFFFFF"/>
        <w:spacing w:line="276" w:lineRule="auto"/>
        <w:rPr>
          <w:rFonts w:ascii="Garamond" w:hAnsi="Garamond"/>
          <w:sz w:val="22"/>
          <w:szCs w:val="22"/>
        </w:rPr>
      </w:pPr>
    </w:p>
    <w:p w:rsidR="00B20B8C" w:rsidRPr="00F86A3A" w:rsidRDefault="00B20B8C" w:rsidP="000F24EE">
      <w:pPr>
        <w:shd w:val="clear" w:color="auto" w:fill="FFFFFF"/>
        <w:spacing w:line="276" w:lineRule="auto"/>
        <w:rPr>
          <w:rFonts w:ascii="Garamond" w:hAnsi="Garamond"/>
          <w:sz w:val="22"/>
          <w:szCs w:val="22"/>
        </w:rPr>
      </w:pPr>
    </w:p>
    <w:p w:rsidR="00B20B8C" w:rsidRPr="00F86A3A" w:rsidRDefault="00B20B8C" w:rsidP="000F24EE">
      <w:pPr>
        <w:shd w:val="clear" w:color="auto" w:fill="FFFFFF"/>
        <w:spacing w:line="276" w:lineRule="auto"/>
        <w:rPr>
          <w:rFonts w:ascii="Garamond" w:hAnsi="Garamond"/>
          <w:sz w:val="22"/>
          <w:szCs w:val="22"/>
        </w:rPr>
      </w:pPr>
    </w:p>
    <w:p w:rsidR="00B20B8C" w:rsidRPr="00F86A3A" w:rsidRDefault="00B20B8C" w:rsidP="000F24EE">
      <w:pPr>
        <w:shd w:val="clear" w:color="auto" w:fill="FFFFFF"/>
        <w:spacing w:line="276" w:lineRule="auto"/>
        <w:rPr>
          <w:rFonts w:ascii="Garamond" w:hAnsi="Garamond"/>
          <w:sz w:val="22"/>
          <w:szCs w:val="22"/>
        </w:rPr>
      </w:pPr>
    </w:p>
    <w:p w:rsidR="00B20B8C" w:rsidRPr="000050D6" w:rsidRDefault="00B20B8C" w:rsidP="00F86A3A">
      <w:pPr>
        <w:spacing w:line="276" w:lineRule="auto"/>
        <w:ind w:left="227" w:hanging="227"/>
        <w:rPr>
          <w:rFonts w:ascii="Garamond" w:hAnsi="Garamond"/>
          <w:sz w:val="12"/>
          <w:szCs w:val="22"/>
          <w:lang w:eastAsia="en-US"/>
        </w:rPr>
      </w:pPr>
    </w:p>
    <w:p w:rsidR="00B20B8C" w:rsidRPr="00F86A3A" w:rsidRDefault="00B20B8C" w:rsidP="00F86A3A">
      <w:pPr>
        <w:spacing w:line="276" w:lineRule="auto"/>
        <w:ind w:left="227" w:hanging="227"/>
        <w:rPr>
          <w:rFonts w:ascii="Garamond" w:hAnsi="Garamond"/>
          <w:sz w:val="22"/>
          <w:szCs w:val="22"/>
          <w:lang w:eastAsia="en-US"/>
        </w:rPr>
      </w:pPr>
      <w:r w:rsidRPr="00F86A3A">
        <w:rPr>
          <w:rFonts w:ascii="Garamond" w:hAnsi="Garamond"/>
          <w:sz w:val="22"/>
          <w:szCs w:val="22"/>
          <w:lang w:eastAsia="en-US"/>
        </w:rPr>
        <w:t>Gizem Amerika’daki kuzeni Dilara’nın doğum gününü kutlamak için onu arar. Dilara doğum gününün ertesi günü olduğunu söyleyince, Gizem şaşırarak; “</w:t>
      </w:r>
      <w:r w:rsidRPr="00F86A3A">
        <w:rPr>
          <w:rFonts w:ascii="Garamond" w:hAnsi="Garamond"/>
          <w:b/>
          <w:sz w:val="22"/>
          <w:szCs w:val="22"/>
          <w:lang w:eastAsia="en-US"/>
        </w:rPr>
        <w:t>Senin doğum günün 12 Ekim değil mi?</w:t>
      </w:r>
      <w:r w:rsidRPr="00F86A3A">
        <w:rPr>
          <w:rFonts w:ascii="Garamond" w:hAnsi="Garamond"/>
          <w:sz w:val="22"/>
          <w:szCs w:val="22"/>
          <w:lang w:eastAsia="en-US"/>
        </w:rPr>
        <w:t>” der. Dilara da; “</w:t>
      </w:r>
      <w:r w:rsidRPr="00F86A3A">
        <w:rPr>
          <w:rFonts w:ascii="Garamond" w:hAnsi="Garamond"/>
          <w:b/>
          <w:sz w:val="22"/>
          <w:szCs w:val="22"/>
          <w:lang w:eastAsia="en-US"/>
        </w:rPr>
        <w:t>Burada tarih henüz 11 Ekim</w:t>
      </w:r>
      <w:r w:rsidRPr="00F86A3A">
        <w:rPr>
          <w:rFonts w:ascii="Garamond" w:hAnsi="Garamond"/>
          <w:sz w:val="22"/>
          <w:szCs w:val="22"/>
          <w:lang w:eastAsia="en-US"/>
        </w:rPr>
        <w:t>” der.</w:t>
      </w:r>
    </w:p>
    <w:p w:rsidR="00B20B8C" w:rsidRPr="00F86A3A" w:rsidRDefault="00B20B8C" w:rsidP="00F86A3A">
      <w:pPr>
        <w:spacing w:line="276" w:lineRule="auto"/>
        <w:ind w:left="227" w:hanging="227"/>
        <w:rPr>
          <w:rFonts w:ascii="Garamond" w:hAnsi="Garamond"/>
          <w:b/>
          <w:sz w:val="22"/>
          <w:szCs w:val="22"/>
          <w:lang w:eastAsia="en-US"/>
        </w:rPr>
      </w:pPr>
      <w:r w:rsidRPr="00F86A3A">
        <w:rPr>
          <w:rFonts w:ascii="Garamond" w:hAnsi="Garamond"/>
          <w:b/>
          <w:sz w:val="22"/>
          <w:szCs w:val="22"/>
          <w:lang w:eastAsia="en-US"/>
        </w:rPr>
        <w:t>Buna göre Amerika ile ilgili aşağıdakilerden hangisi söylenebilir?</w:t>
      </w:r>
    </w:p>
    <w:p w:rsidR="00B20B8C" w:rsidRPr="00F86A3A" w:rsidRDefault="00B20B8C" w:rsidP="007F73C3">
      <w:pPr>
        <w:numPr>
          <w:ilvl w:val="0"/>
          <w:numId w:val="8"/>
        </w:numPr>
        <w:spacing w:after="200" w:line="276" w:lineRule="auto"/>
        <w:contextualSpacing/>
        <w:jc w:val="left"/>
        <w:rPr>
          <w:rFonts w:ascii="Garamond" w:hAnsi="Garamond"/>
          <w:sz w:val="22"/>
          <w:szCs w:val="22"/>
          <w:lang w:eastAsia="en-US"/>
        </w:rPr>
      </w:pPr>
      <w:r w:rsidRPr="00F86A3A">
        <w:rPr>
          <w:rFonts w:ascii="Garamond" w:hAnsi="Garamond"/>
          <w:sz w:val="22"/>
          <w:szCs w:val="22"/>
          <w:lang w:eastAsia="en-US"/>
        </w:rPr>
        <w:t>Türkiye’nin kuzeyinde kaldığı</w:t>
      </w:r>
    </w:p>
    <w:p w:rsidR="00B20B8C" w:rsidRPr="00F86A3A" w:rsidRDefault="00B20B8C" w:rsidP="007F73C3">
      <w:pPr>
        <w:numPr>
          <w:ilvl w:val="0"/>
          <w:numId w:val="8"/>
        </w:numPr>
        <w:spacing w:after="200" w:line="276" w:lineRule="auto"/>
        <w:contextualSpacing/>
        <w:jc w:val="left"/>
        <w:rPr>
          <w:rFonts w:ascii="Garamond" w:hAnsi="Garamond"/>
          <w:sz w:val="22"/>
          <w:szCs w:val="22"/>
          <w:lang w:eastAsia="en-US"/>
        </w:rPr>
      </w:pPr>
      <w:r w:rsidRPr="00F86A3A">
        <w:rPr>
          <w:rFonts w:ascii="Garamond" w:hAnsi="Garamond"/>
          <w:sz w:val="22"/>
          <w:szCs w:val="22"/>
          <w:lang w:eastAsia="en-US"/>
        </w:rPr>
        <w:t>Ulusal saatinin Türkiye’den geri olduğu</w:t>
      </w:r>
    </w:p>
    <w:p w:rsidR="00B20B8C" w:rsidRPr="00F86A3A" w:rsidRDefault="00B20B8C" w:rsidP="007F73C3">
      <w:pPr>
        <w:numPr>
          <w:ilvl w:val="0"/>
          <w:numId w:val="8"/>
        </w:numPr>
        <w:spacing w:line="276" w:lineRule="auto"/>
        <w:contextualSpacing/>
        <w:jc w:val="left"/>
        <w:rPr>
          <w:rFonts w:ascii="Garamond" w:hAnsi="Garamond"/>
          <w:sz w:val="22"/>
          <w:szCs w:val="22"/>
          <w:lang w:eastAsia="en-US"/>
        </w:rPr>
      </w:pPr>
      <w:r w:rsidRPr="00F86A3A">
        <w:rPr>
          <w:rFonts w:ascii="Garamond" w:hAnsi="Garamond"/>
          <w:sz w:val="22"/>
          <w:szCs w:val="22"/>
          <w:lang w:eastAsia="en-US"/>
        </w:rPr>
        <w:t>Güneşin Türkiye’den daha erken doğduğu</w:t>
      </w:r>
    </w:p>
    <w:p w:rsidR="00B20B8C" w:rsidRPr="00F86A3A" w:rsidRDefault="00B20B8C" w:rsidP="007F73C3">
      <w:pPr>
        <w:numPr>
          <w:ilvl w:val="0"/>
          <w:numId w:val="8"/>
        </w:numPr>
        <w:spacing w:after="200" w:line="276" w:lineRule="auto"/>
        <w:contextualSpacing/>
        <w:jc w:val="left"/>
        <w:rPr>
          <w:rFonts w:ascii="Garamond" w:hAnsi="Garamond"/>
          <w:sz w:val="22"/>
          <w:szCs w:val="22"/>
          <w:lang w:eastAsia="en-US"/>
        </w:rPr>
      </w:pPr>
      <w:r w:rsidRPr="00F86A3A">
        <w:rPr>
          <w:rFonts w:ascii="Garamond" w:hAnsi="Garamond"/>
          <w:sz w:val="22"/>
          <w:szCs w:val="22"/>
          <w:lang w:eastAsia="en-US"/>
        </w:rPr>
        <w:t>Türkiye’ye göre daha doğuda kaldığı</w:t>
      </w:r>
    </w:p>
    <w:p w:rsidR="00B20B8C" w:rsidRPr="000050D6" w:rsidRDefault="00B20B8C" w:rsidP="000050D6">
      <w:pPr>
        <w:shd w:val="clear" w:color="auto" w:fill="FFFFFF"/>
        <w:spacing w:line="276" w:lineRule="auto"/>
        <w:rPr>
          <w:rFonts w:ascii="Garamond" w:hAnsi="Garamond"/>
          <w:b/>
          <w:sz w:val="20"/>
          <w:szCs w:val="16"/>
        </w:rPr>
      </w:pPr>
      <w:r>
        <w:rPr>
          <w:noProof/>
        </w:rPr>
        <w:pict>
          <v:shapetype id="_x0000_t202" coordsize="21600,21600" o:spt="202" path="m,l,21600r21600,l21600,xe">
            <v:stroke joinstyle="miter"/>
            <v:path gradientshapeok="t" o:connecttype="rect"/>
          </v:shapetype>
          <v:shape id="Metin Kutusu 123" o:spid="_x0000_s1029" type="#_x0000_t202" style="position:absolute;left:0;text-align:left;margin-left:-2.85pt;margin-top:9.75pt;width:36.75pt;height:26.2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8taggIAAGkFAAAOAAAAZHJzL2Uyb0RvYy54bWysVF9v0zAQf0fiO1h+Z2m7toNq6VQ2DSHG&#10;NrGhPbuOvUY4PmNfmpRPz9lJ2mrwMkQenPPd7873//yirQzbKh9KsDkfn4w4U1ZCUdrnnH9/vH73&#10;nrOAwhbCgFU536nAL5Zv35w3bqEmsAFTKM/IiA2LxuV8g+gWWRbkRlUinIBTloQafCWQrv45K7xo&#10;yHplssloNM8a8IXzIFUIxL3qhHyZ7GutJN5pHRQyk3PyDdPp07mOZ7Y8F4tnL9ymlL0b4h+8qERp&#10;6dG9qSuBgtW+/MNUVUoPATSeSKgy0LqUKsVA0YxHL6J52AinUiyUnOD2aQr/z6y83d57VhZUu8kp&#10;Z1ZUVKSvCkvLvtRYh5pFPmWpcWFB4AdHcGw/QksaAz8QMwbfal/FP4XFSE753u1zrFpkkpjT+fxs&#10;MuNMkuiUvrNZtJIdlJ0P+ElBxSKRc08lTJkV25uAHXSAxLcsXJfGpDIay5qcz09no6Swl5BxYyNW&#10;pYbozcSAOscThTujIsbYb0pTQpL/kZFaUV0az7aCmkhIqSym0JNdQkeUJideo9jjD169RrmLY3gZ&#10;LO6Vq9KCT9G/cLv4MbisOzzl/CjuSGK7bvtCr6HYUZ09dPMSnLwuqRo3IuC98DQgVFoaeryjQxug&#10;rENPcbYB/+tv/IinviUpZw0NXM7Dz1p4xZn5bKmjP4yn0zih6TKdnU3o4o8l62OJratLoHKMab04&#10;mciIRzOQ2kP1RLthFV8lkbCS3s45DuQldmuAdotUq1UC0Uw6gTf2wcloOlYn9tpj+yS86xsSqZNv&#10;YRhNsXjRlx02alpY1Qi6TE0bE9xltU88zXNq+373xIVxfE+ow4Zc/gYAAP//AwBQSwMEFAAGAAgA&#10;AAAhAPi7LBrfAAAABwEAAA8AAABkcnMvZG93bnJldi54bWxMj8FOwzAQRO9I/IO1SNxap5HSlBCn&#10;qiJVSAgOLb1wc5JtEtVeh9htA1/PcqLH2RnNvM3XkzXigqPvHSlYzCMQSLVremoVHD62sxUIHzQ1&#10;2jhCBd/oYV3c3+U6a9yVdnjZh1ZwCflMK+hCGDIpfd2h1X7uBiT2jm60OrAcW9mM+srl1sg4ipbS&#10;6p54odMDlh3Wp/3ZKngtt+96V8V29WPKl7fjZvg6fCZKPT5Mm2cQAafwH4Y/fEaHgpkqd6bGC6Ng&#10;lqSc5PtTAoL9ZcqfVArSOAJZ5PKWv/gFAAD//wMAUEsBAi0AFAAGAAgAAAAhALaDOJL+AAAA4QEA&#10;ABMAAAAAAAAAAAAAAAAAAAAAAFtDb250ZW50X1R5cGVzXS54bWxQSwECLQAUAAYACAAAACEAOP0h&#10;/9YAAACUAQAACwAAAAAAAAAAAAAAAAAvAQAAX3JlbHMvLnJlbHNQSwECLQAUAAYACAAAACEAL1/L&#10;WoICAABpBQAADgAAAAAAAAAAAAAAAAAuAgAAZHJzL2Uyb0RvYy54bWxQSwECLQAUAAYACAAAACEA&#10;+LssGt8AAAAHAQAADwAAAAAAAAAAAAAAAADcBAAAZHJzL2Rvd25yZXYueG1sUEsFBgAAAAAEAAQA&#10;8wAAAOgFAAAAAA==&#10;" filled="f" stroked="f" strokeweight=".5pt">
            <v:textbox>
              <w:txbxContent>
                <w:p w:rsidR="00B20B8C" w:rsidRPr="0031513B" w:rsidRDefault="00B20B8C">
                  <w:pPr>
                    <w:rPr>
                      <w:rFonts w:ascii="Garamond" w:hAnsi="Garamond"/>
                      <w:b/>
                    </w:rPr>
                  </w:pPr>
                  <w:r w:rsidRPr="0031513B">
                    <w:rPr>
                      <w:rFonts w:ascii="Garamond" w:hAnsi="Garamond"/>
                      <w:b/>
                    </w:rPr>
                    <w:t>4-)</w:t>
                  </w:r>
                </w:p>
              </w:txbxContent>
            </v:textbox>
          </v:shape>
        </w:pict>
      </w:r>
    </w:p>
    <w:tbl>
      <w:tblPr>
        <w:tblpPr w:leftFromText="141" w:rightFromText="141" w:vertAnchor="text" w:horzAnchor="page" w:tblpX="1093" w:tblpY="31"/>
        <w:tblW w:w="0" w:type="auto"/>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ayout w:type="fixed"/>
        <w:tblLook w:val="00A0"/>
      </w:tblPr>
      <w:tblGrid>
        <w:gridCol w:w="250"/>
        <w:gridCol w:w="2268"/>
        <w:gridCol w:w="2126"/>
      </w:tblGrid>
      <w:tr w:rsidR="00B20B8C" w:rsidRPr="00456E02" w:rsidTr="0090071D">
        <w:tc>
          <w:tcPr>
            <w:tcW w:w="250" w:type="dxa"/>
            <w:shd w:val="clear" w:color="auto" w:fill="D2EAF1"/>
          </w:tcPr>
          <w:p w:rsidR="00B20B8C" w:rsidRPr="0090071D" w:rsidRDefault="00B20B8C" w:rsidP="0090071D">
            <w:pPr>
              <w:spacing w:line="240" w:lineRule="auto"/>
              <w:jc w:val="center"/>
              <w:rPr>
                <w:rFonts w:ascii="Garamond" w:hAnsi="Garamond"/>
                <w:b/>
                <w:bCs/>
                <w:sz w:val="22"/>
                <w:szCs w:val="22"/>
                <w:lang w:eastAsia="en-US"/>
              </w:rPr>
            </w:pPr>
          </w:p>
        </w:tc>
        <w:tc>
          <w:tcPr>
            <w:tcW w:w="2268" w:type="dxa"/>
            <w:shd w:val="clear" w:color="auto" w:fill="D2EAF1"/>
          </w:tcPr>
          <w:p w:rsidR="00B20B8C" w:rsidRPr="0090071D" w:rsidRDefault="00B20B8C" w:rsidP="0090071D">
            <w:pPr>
              <w:spacing w:line="240" w:lineRule="auto"/>
              <w:jc w:val="center"/>
              <w:rPr>
                <w:rFonts w:ascii="Garamond" w:hAnsi="Garamond"/>
                <w:b/>
                <w:bCs/>
                <w:sz w:val="20"/>
                <w:szCs w:val="20"/>
                <w:lang w:eastAsia="en-US"/>
              </w:rPr>
            </w:pPr>
            <w:r w:rsidRPr="0090071D">
              <w:rPr>
                <w:rFonts w:ascii="Garamond" w:hAnsi="Garamond"/>
                <w:b/>
                <w:bCs/>
                <w:sz w:val="20"/>
                <w:szCs w:val="20"/>
                <w:lang w:eastAsia="en-US"/>
              </w:rPr>
              <w:t>BÜYÜK ÖLÇEKLİ HARİTA</w:t>
            </w:r>
          </w:p>
        </w:tc>
        <w:tc>
          <w:tcPr>
            <w:tcW w:w="2126" w:type="dxa"/>
            <w:shd w:val="clear" w:color="auto" w:fill="D2EAF1"/>
          </w:tcPr>
          <w:p w:rsidR="00B20B8C" w:rsidRPr="0090071D" w:rsidRDefault="00B20B8C" w:rsidP="0090071D">
            <w:pPr>
              <w:spacing w:line="240" w:lineRule="auto"/>
              <w:jc w:val="center"/>
              <w:rPr>
                <w:rFonts w:ascii="Garamond" w:hAnsi="Garamond"/>
                <w:b/>
                <w:bCs/>
                <w:sz w:val="20"/>
                <w:szCs w:val="20"/>
                <w:lang w:eastAsia="en-US"/>
              </w:rPr>
            </w:pPr>
            <w:r w:rsidRPr="0090071D">
              <w:rPr>
                <w:rFonts w:ascii="Garamond" w:hAnsi="Garamond"/>
                <w:b/>
                <w:bCs/>
                <w:sz w:val="20"/>
                <w:szCs w:val="20"/>
                <w:lang w:eastAsia="en-US"/>
              </w:rPr>
              <w:t>KÜÇÜK ÖLÇEKLİ HARİTA</w:t>
            </w:r>
          </w:p>
        </w:tc>
      </w:tr>
      <w:tr w:rsidR="00B20B8C" w:rsidRPr="00456E02" w:rsidTr="0090071D">
        <w:tc>
          <w:tcPr>
            <w:tcW w:w="250" w:type="dxa"/>
            <w:shd w:val="clear" w:color="auto" w:fill="A5D5E2"/>
          </w:tcPr>
          <w:p w:rsidR="00B20B8C" w:rsidRPr="0090071D" w:rsidRDefault="00B20B8C" w:rsidP="0090071D">
            <w:pPr>
              <w:spacing w:line="240" w:lineRule="auto"/>
              <w:jc w:val="center"/>
              <w:rPr>
                <w:rFonts w:ascii="Garamond" w:hAnsi="Garamond"/>
                <w:b/>
                <w:bCs/>
                <w:sz w:val="22"/>
                <w:szCs w:val="22"/>
                <w:lang w:eastAsia="en-US"/>
              </w:rPr>
            </w:pPr>
            <w:r w:rsidRPr="0090071D">
              <w:rPr>
                <w:rFonts w:ascii="Garamond" w:hAnsi="Garamond"/>
                <w:b/>
                <w:bCs/>
                <w:sz w:val="22"/>
                <w:szCs w:val="22"/>
                <w:lang w:eastAsia="en-US"/>
              </w:rPr>
              <w:t>1</w:t>
            </w:r>
          </w:p>
        </w:tc>
        <w:tc>
          <w:tcPr>
            <w:tcW w:w="2268" w:type="dxa"/>
            <w:shd w:val="clear" w:color="auto" w:fill="A5D5E2"/>
          </w:tcPr>
          <w:p w:rsidR="00B20B8C" w:rsidRPr="0090071D" w:rsidRDefault="00B20B8C" w:rsidP="0090071D">
            <w:pPr>
              <w:spacing w:line="240" w:lineRule="auto"/>
              <w:jc w:val="center"/>
              <w:rPr>
                <w:rFonts w:ascii="Garamond" w:hAnsi="Garamond"/>
                <w:b/>
                <w:sz w:val="20"/>
                <w:szCs w:val="22"/>
                <w:lang w:eastAsia="en-US"/>
              </w:rPr>
            </w:pPr>
            <w:r w:rsidRPr="0090071D">
              <w:rPr>
                <w:rFonts w:ascii="Garamond" w:hAnsi="Garamond"/>
                <w:b/>
                <w:sz w:val="20"/>
                <w:szCs w:val="22"/>
                <w:lang w:eastAsia="en-US"/>
              </w:rPr>
              <w:t>Ölçek paydası küçük</w:t>
            </w:r>
          </w:p>
        </w:tc>
        <w:tc>
          <w:tcPr>
            <w:tcW w:w="2126" w:type="dxa"/>
            <w:shd w:val="clear" w:color="auto" w:fill="A5D5E2"/>
          </w:tcPr>
          <w:p w:rsidR="00B20B8C" w:rsidRPr="0090071D" w:rsidRDefault="00B20B8C" w:rsidP="0090071D">
            <w:pPr>
              <w:spacing w:line="240" w:lineRule="auto"/>
              <w:jc w:val="center"/>
              <w:rPr>
                <w:rFonts w:ascii="Garamond" w:hAnsi="Garamond"/>
                <w:b/>
                <w:sz w:val="20"/>
                <w:szCs w:val="22"/>
                <w:lang w:eastAsia="en-US"/>
              </w:rPr>
            </w:pPr>
            <w:r w:rsidRPr="0090071D">
              <w:rPr>
                <w:rFonts w:ascii="Garamond" w:hAnsi="Garamond"/>
                <w:b/>
                <w:sz w:val="20"/>
                <w:szCs w:val="22"/>
                <w:lang w:eastAsia="en-US"/>
              </w:rPr>
              <w:t>Ölçek paydası büyük</w:t>
            </w:r>
          </w:p>
        </w:tc>
      </w:tr>
      <w:tr w:rsidR="00B20B8C" w:rsidRPr="00456E02" w:rsidTr="0090071D">
        <w:tc>
          <w:tcPr>
            <w:tcW w:w="250" w:type="dxa"/>
            <w:shd w:val="clear" w:color="auto" w:fill="D2EAF1"/>
          </w:tcPr>
          <w:p w:rsidR="00B20B8C" w:rsidRPr="0090071D" w:rsidRDefault="00B20B8C" w:rsidP="0090071D">
            <w:pPr>
              <w:spacing w:line="240" w:lineRule="auto"/>
              <w:jc w:val="center"/>
              <w:rPr>
                <w:rFonts w:ascii="Garamond" w:hAnsi="Garamond"/>
                <w:b/>
                <w:bCs/>
                <w:sz w:val="22"/>
                <w:szCs w:val="22"/>
                <w:lang w:eastAsia="en-US"/>
              </w:rPr>
            </w:pPr>
            <w:r w:rsidRPr="0090071D">
              <w:rPr>
                <w:rFonts w:ascii="Garamond" w:hAnsi="Garamond"/>
                <w:b/>
                <w:bCs/>
                <w:sz w:val="22"/>
                <w:szCs w:val="22"/>
                <w:lang w:eastAsia="en-US"/>
              </w:rPr>
              <w:t>2</w:t>
            </w:r>
          </w:p>
        </w:tc>
        <w:tc>
          <w:tcPr>
            <w:tcW w:w="2268" w:type="dxa"/>
            <w:shd w:val="clear" w:color="auto" w:fill="D2EAF1"/>
          </w:tcPr>
          <w:p w:rsidR="00B20B8C" w:rsidRPr="0090071D" w:rsidRDefault="00B20B8C" w:rsidP="0090071D">
            <w:pPr>
              <w:spacing w:line="240" w:lineRule="auto"/>
              <w:jc w:val="center"/>
              <w:rPr>
                <w:rFonts w:ascii="Garamond" w:hAnsi="Garamond"/>
                <w:b/>
                <w:sz w:val="20"/>
                <w:szCs w:val="22"/>
                <w:lang w:eastAsia="en-US"/>
              </w:rPr>
            </w:pPr>
            <w:r w:rsidRPr="0090071D">
              <w:rPr>
                <w:rFonts w:ascii="Garamond" w:hAnsi="Garamond"/>
                <w:b/>
                <w:sz w:val="20"/>
                <w:szCs w:val="22"/>
                <w:lang w:eastAsia="en-US"/>
              </w:rPr>
              <w:t>Gösterilen alan dar</w:t>
            </w:r>
          </w:p>
        </w:tc>
        <w:tc>
          <w:tcPr>
            <w:tcW w:w="2126" w:type="dxa"/>
            <w:shd w:val="clear" w:color="auto" w:fill="D2EAF1"/>
          </w:tcPr>
          <w:p w:rsidR="00B20B8C" w:rsidRPr="0090071D" w:rsidRDefault="00B20B8C" w:rsidP="0090071D">
            <w:pPr>
              <w:spacing w:line="240" w:lineRule="auto"/>
              <w:jc w:val="center"/>
              <w:rPr>
                <w:rFonts w:ascii="Garamond" w:hAnsi="Garamond"/>
                <w:b/>
                <w:sz w:val="20"/>
                <w:szCs w:val="22"/>
                <w:lang w:eastAsia="en-US"/>
              </w:rPr>
            </w:pPr>
            <w:r w:rsidRPr="0090071D">
              <w:rPr>
                <w:rFonts w:ascii="Garamond" w:hAnsi="Garamond"/>
                <w:b/>
                <w:sz w:val="20"/>
                <w:szCs w:val="22"/>
                <w:lang w:eastAsia="en-US"/>
              </w:rPr>
              <w:t>Gösterilen alan geniş</w:t>
            </w:r>
          </w:p>
        </w:tc>
      </w:tr>
      <w:tr w:rsidR="00B20B8C" w:rsidRPr="00456E02" w:rsidTr="0090071D">
        <w:tc>
          <w:tcPr>
            <w:tcW w:w="250" w:type="dxa"/>
            <w:shd w:val="clear" w:color="auto" w:fill="A5D5E2"/>
          </w:tcPr>
          <w:p w:rsidR="00B20B8C" w:rsidRPr="0090071D" w:rsidRDefault="00B20B8C" w:rsidP="0090071D">
            <w:pPr>
              <w:spacing w:line="240" w:lineRule="auto"/>
              <w:jc w:val="center"/>
              <w:rPr>
                <w:rFonts w:ascii="Garamond" w:hAnsi="Garamond"/>
                <w:b/>
                <w:bCs/>
                <w:sz w:val="22"/>
                <w:szCs w:val="22"/>
                <w:lang w:eastAsia="en-US"/>
              </w:rPr>
            </w:pPr>
            <w:r w:rsidRPr="0090071D">
              <w:rPr>
                <w:rFonts w:ascii="Garamond" w:hAnsi="Garamond"/>
                <w:b/>
                <w:bCs/>
                <w:sz w:val="22"/>
                <w:szCs w:val="22"/>
                <w:lang w:eastAsia="en-US"/>
              </w:rPr>
              <w:t>3</w:t>
            </w:r>
          </w:p>
        </w:tc>
        <w:tc>
          <w:tcPr>
            <w:tcW w:w="2268" w:type="dxa"/>
            <w:shd w:val="clear" w:color="auto" w:fill="A5D5E2"/>
          </w:tcPr>
          <w:p w:rsidR="00B20B8C" w:rsidRPr="0090071D" w:rsidRDefault="00B20B8C" w:rsidP="0090071D">
            <w:pPr>
              <w:spacing w:line="240" w:lineRule="auto"/>
              <w:jc w:val="center"/>
              <w:rPr>
                <w:rFonts w:ascii="Garamond" w:hAnsi="Garamond"/>
                <w:b/>
                <w:sz w:val="20"/>
                <w:szCs w:val="22"/>
                <w:lang w:eastAsia="en-US"/>
              </w:rPr>
            </w:pPr>
            <w:r w:rsidRPr="0090071D">
              <w:rPr>
                <w:rFonts w:ascii="Garamond" w:hAnsi="Garamond"/>
                <w:b/>
                <w:sz w:val="20"/>
                <w:szCs w:val="22"/>
                <w:lang w:eastAsia="en-US"/>
              </w:rPr>
              <w:t>Ayrıntı az</w:t>
            </w:r>
          </w:p>
        </w:tc>
        <w:tc>
          <w:tcPr>
            <w:tcW w:w="2126" w:type="dxa"/>
            <w:shd w:val="clear" w:color="auto" w:fill="A5D5E2"/>
          </w:tcPr>
          <w:p w:rsidR="00B20B8C" w:rsidRPr="0090071D" w:rsidRDefault="00B20B8C" w:rsidP="0090071D">
            <w:pPr>
              <w:spacing w:line="240" w:lineRule="auto"/>
              <w:jc w:val="center"/>
              <w:rPr>
                <w:rFonts w:ascii="Garamond" w:hAnsi="Garamond"/>
                <w:b/>
                <w:sz w:val="20"/>
                <w:szCs w:val="22"/>
                <w:lang w:eastAsia="en-US"/>
              </w:rPr>
            </w:pPr>
            <w:r w:rsidRPr="0090071D">
              <w:rPr>
                <w:rFonts w:ascii="Garamond" w:hAnsi="Garamond"/>
                <w:b/>
                <w:sz w:val="20"/>
                <w:szCs w:val="22"/>
                <w:lang w:eastAsia="en-US"/>
              </w:rPr>
              <w:t>Ayrıntı fazla</w:t>
            </w:r>
          </w:p>
        </w:tc>
      </w:tr>
      <w:tr w:rsidR="00B20B8C" w:rsidRPr="00456E02" w:rsidTr="0090071D">
        <w:tc>
          <w:tcPr>
            <w:tcW w:w="250" w:type="dxa"/>
            <w:shd w:val="clear" w:color="auto" w:fill="D2EAF1"/>
          </w:tcPr>
          <w:p w:rsidR="00B20B8C" w:rsidRPr="0090071D" w:rsidRDefault="00B20B8C" w:rsidP="0090071D">
            <w:pPr>
              <w:spacing w:line="240" w:lineRule="auto"/>
              <w:jc w:val="center"/>
              <w:rPr>
                <w:rFonts w:ascii="Garamond" w:hAnsi="Garamond"/>
                <w:b/>
                <w:bCs/>
                <w:sz w:val="22"/>
                <w:szCs w:val="22"/>
                <w:lang w:eastAsia="en-US"/>
              </w:rPr>
            </w:pPr>
            <w:r w:rsidRPr="0090071D">
              <w:rPr>
                <w:rFonts w:ascii="Garamond" w:hAnsi="Garamond"/>
                <w:b/>
                <w:bCs/>
                <w:sz w:val="22"/>
                <w:szCs w:val="22"/>
                <w:lang w:eastAsia="en-US"/>
              </w:rPr>
              <w:t>4</w:t>
            </w:r>
          </w:p>
        </w:tc>
        <w:tc>
          <w:tcPr>
            <w:tcW w:w="2268" w:type="dxa"/>
            <w:shd w:val="clear" w:color="auto" w:fill="D2EAF1"/>
          </w:tcPr>
          <w:p w:rsidR="00B20B8C" w:rsidRPr="0090071D" w:rsidRDefault="00B20B8C" w:rsidP="0090071D">
            <w:pPr>
              <w:spacing w:line="240" w:lineRule="auto"/>
              <w:jc w:val="center"/>
              <w:rPr>
                <w:rFonts w:ascii="Garamond" w:hAnsi="Garamond"/>
                <w:b/>
                <w:sz w:val="20"/>
                <w:szCs w:val="22"/>
                <w:lang w:eastAsia="en-US"/>
              </w:rPr>
            </w:pPr>
            <w:r w:rsidRPr="0090071D">
              <w:rPr>
                <w:rFonts w:ascii="Garamond" w:hAnsi="Garamond"/>
                <w:b/>
                <w:sz w:val="20"/>
                <w:szCs w:val="22"/>
                <w:lang w:eastAsia="en-US"/>
              </w:rPr>
              <w:t>Hata oranı az</w:t>
            </w:r>
          </w:p>
        </w:tc>
        <w:tc>
          <w:tcPr>
            <w:tcW w:w="2126" w:type="dxa"/>
            <w:shd w:val="clear" w:color="auto" w:fill="D2EAF1"/>
          </w:tcPr>
          <w:p w:rsidR="00B20B8C" w:rsidRPr="0090071D" w:rsidRDefault="00B20B8C" w:rsidP="0090071D">
            <w:pPr>
              <w:spacing w:line="240" w:lineRule="auto"/>
              <w:jc w:val="center"/>
              <w:rPr>
                <w:rFonts w:ascii="Garamond" w:hAnsi="Garamond"/>
                <w:b/>
                <w:sz w:val="20"/>
                <w:szCs w:val="22"/>
                <w:lang w:eastAsia="en-US"/>
              </w:rPr>
            </w:pPr>
            <w:r w:rsidRPr="0090071D">
              <w:rPr>
                <w:rFonts w:ascii="Garamond" w:hAnsi="Garamond"/>
                <w:b/>
                <w:sz w:val="20"/>
                <w:szCs w:val="22"/>
                <w:lang w:eastAsia="en-US"/>
              </w:rPr>
              <w:t>Hata oranı fazla</w:t>
            </w:r>
          </w:p>
        </w:tc>
      </w:tr>
    </w:tbl>
    <w:p w:rsidR="00B20B8C" w:rsidRPr="00456E02" w:rsidRDefault="00B20B8C" w:rsidP="000050D6">
      <w:pPr>
        <w:spacing w:line="276" w:lineRule="auto"/>
        <w:ind w:left="227" w:hanging="227"/>
        <w:rPr>
          <w:rFonts w:ascii="Garamond" w:hAnsi="Garamond"/>
          <w:b/>
          <w:sz w:val="22"/>
          <w:szCs w:val="22"/>
          <w:lang w:eastAsia="en-US"/>
        </w:rPr>
      </w:pPr>
      <w:r w:rsidRPr="00456E02">
        <w:rPr>
          <w:rFonts w:ascii="Garamond" w:hAnsi="Garamond"/>
          <w:b/>
          <w:sz w:val="22"/>
          <w:szCs w:val="22"/>
          <w:lang w:eastAsia="en-US"/>
        </w:rPr>
        <w:t>Tabloda verilen bilgilerden kaç numaralı bilgi karşılıklı olarak yer değiştirmelidir?</w:t>
      </w:r>
    </w:p>
    <w:p w:rsidR="00B20B8C" w:rsidRDefault="00B20B8C" w:rsidP="000050D6">
      <w:pPr>
        <w:spacing w:line="276" w:lineRule="auto"/>
        <w:ind w:left="227" w:hanging="227"/>
        <w:rPr>
          <w:rFonts w:ascii="Garamond" w:hAnsi="Garamond"/>
          <w:sz w:val="22"/>
          <w:szCs w:val="22"/>
          <w:lang w:eastAsia="en-US"/>
        </w:rPr>
      </w:pPr>
      <w:r>
        <w:rPr>
          <w:rFonts w:ascii="Garamond" w:hAnsi="Garamond"/>
          <w:b/>
          <w:sz w:val="22"/>
          <w:szCs w:val="22"/>
          <w:lang w:eastAsia="en-US"/>
        </w:rPr>
        <w:tab/>
      </w:r>
      <w:r w:rsidRPr="00456E02">
        <w:rPr>
          <w:rFonts w:ascii="Garamond" w:hAnsi="Garamond"/>
          <w:b/>
          <w:sz w:val="22"/>
          <w:szCs w:val="22"/>
          <w:lang w:eastAsia="en-US"/>
        </w:rPr>
        <w:t xml:space="preserve">A) </w:t>
      </w:r>
      <w:r w:rsidRPr="00456E02">
        <w:rPr>
          <w:rFonts w:ascii="Garamond" w:hAnsi="Garamond"/>
          <w:sz w:val="22"/>
          <w:szCs w:val="22"/>
          <w:lang w:eastAsia="en-US"/>
        </w:rPr>
        <w:t>1</w:t>
      </w:r>
      <w:r w:rsidRPr="00456E02">
        <w:rPr>
          <w:rFonts w:ascii="Garamond" w:hAnsi="Garamond"/>
          <w:b/>
          <w:sz w:val="22"/>
          <w:szCs w:val="22"/>
          <w:lang w:eastAsia="en-US"/>
        </w:rPr>
        <w:tab/>
      </w:r>
      <w:r w:rsidRPr="00456E02">
        <w:rPr>
          <w:rFonts w:ascii="Garamond" w:hAnsi="Garamond"/>
          <w:b/>
          <w:sz w:val="22"/>
          <w:szCs w:val="22"/>
          <w:lang w:eastAsia="en-US"/>
        </w:rPr>
        <w:tab/>
        <w:t xml:space="preserve">B) </w:t>
      </w:r>
      <w:r w:rsidRPr="00456E02">
        <w:rPr>
          <w:rFonts w:ascii="Garamond" w:hAnsi="Garamond"/>
          <w:sz w:val="22"/>
          <w:szCs w:val="22"/>
          <w:lang w:eastAsia="en-US"/>
        </w:rPr>
        <w:t>2</w:t>
      </w:r>
      <w:r w:rsidRPr="00456E02">
        <w:rPr>
          <w:rFonts w:ascii="Garamond" w:hAnsi="Garamond"/>
          <w:b/>
          <w:sz w:val="22"/>
          <w:szCs w:val="22"/>
          <w:lang w:eastAsia="en-US"/>
        </w:rPr>
        <w:tab/>
      </w:r>
      <w:r w:rsidRPr="00456E02">
        <w:rPr>
          <w:rFonts w:ascii="Garamond" w:hAnsi="Garamond"/>
          <w:b/>
          <w:sz w:val="22"/>
          <w:szCs w:val="22"/>
          <w:lang w:eastAsia="en-US"/>
        </w:rPr>
        <w:tab/>
        <w:t xml:space="preserve">C) </w:t>
      </w:r>
      <w:r w:rsidRPr="00456E02">
        <w:rPr>
          <w:rFonts w:ascii="Garamond" w:hAnsi="Garamond"/>
          <w:sz w:val="22"/>
          <w:szCs w:val="22"/>
          <w:lang w:eastAsia="en-US"/>
        </w:rPr>
        <w:t>3</w:t>
      </w:r>
      <w:r w:rsidRPr="00456E02">
        <w:rPr>
          <w:rFonts w:ascii="Garamond" w:hAnsi="Garamond"/>
          <w:b/>
          <w:sz w:val="22"/>
          <w:szCs w:val="22"/>
          <w:lang w:eastAsia="en-US"/>
        </w:rPr>
        <w:tab/>
      </w:r>
      <w:r w:rsidRPr="00456E02">
        <w:rPr>
          <w:rFonts w:ascii="Garamond" w:hAnsi="Garamond"/>
          <w:b/>
          <w:sz w:val="22"/>
          <w:szCs w:val="22"/>
          <w:lang w:eastAsia="en-US"/>
        </w:rPr>
        <w:tab/>
        <w:t xml:space="preserve">D) </w:t>
      </w:r>
      <w:r w:rsidRPr="00456E02">
        <w:rPr>
          <w:rFonts w:ascii="Garamond" w:hAnsi="Garamond"/>
          <w:sz w:val="22"/>
          <w:szCs w:val="22"/>
          <w:lang w:eastAsia="en-US"/>
        </w:rPr>
        <w:t>4</w:t>
      </w:r>
    </w:p>
    <w:p w:rsidR="00B20B8C" w:rsidRPr="00456E02" w:rsidRDefault="00B20B8C" w:rsidP="000050D6">
      <w:pPr>
        <w:spacing w:line="276" w:lineRule="auto"/>
        <w:ind w:left="227" w:hanging="227"/>
        <w:rPr>
          <w:rFonts w:ascii="Garamond" w:hAnsi="Garamond"/>
          <w:b/>
          <w:sz w:val="22"/>
          <w:szCs w:val="22"/>
          <w:lang w:eastAsia="en-US"/>
        </w:rPr>
      </w:pPr>
    </w:p>
    <w:p w:rsidR="00B20B8C" w:rsidRDefault="00B20B8C" w:rsidP="000F24EE">
      <w:pPr>
        <w:shd w:val="clear" w:color="auto" w:fill="FFFFFF"/>
        <w:spacing w:line="276" w:lineRule="auto"/>
        <w:rPr>
          <w:rFonts w:ascii="Garamond" w:hAnsi="Garamond"/>
          <w:szCs w:val="16"/>
        </w:rPr>
      </w:pPr>
      <w:r>
        <w:rPr>
          <w:noProof/>
        </w:rPr>
        <w:pict>
          <v:shape id="Metin Kutusu 124" o:spid="_x0000_s1030" type="#_x0000_t202" style="position:absolute;left:0;text-align:left;margin-left:-10.9pt;margin-top:2.1pt;width:36.75pt;height:26.2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6uqOwIAAG0EAAAOAAAAZHJzL2Uyb0RvYy54bWysVEuP2jAQvlfqf7B8LwGWRxsRVnRXVFXp&#10;7kpstWfj2GDJ8bi2Q0J/fccOYdG2p6oczLw84/m+mSxu20qTo3BegSnoaDCkRBgOpTL7gv54Xn/4&#10;SIkPzJRMgxEFPQlPb5fv3y0am4sxHECXwhFMYnze2IIeQrB5lnl+EBXzA7DCoFOCq1hA1e2z0rEG&#10;s1c6Gw+Hs6wBV1oHXHiP1vvOSZcpv5SCh0cpvQhEFxTfFtLp0rmLZ7ZcsHzvmD0ofn4G+4dXVEwZ&#10;LHpJdc8CI7VTf6SqFHfgQYYBhyoDKRUXqQfsZjR80832wKxIvSA43l5g8v8vLX84PjmiSuRuPKHE&#10;sApJ+i6CMuRbHWpfk2hHlBrrcwzeWgwP7Wdo8UZv92iMzbfSVfEf2yLoR7xPF4xFGwhH42Q2m4+n&#10;lHB03eBvPo1ZstfL1vnwRUBFolBQhxQmZNlx40MX2ofEWgbWSutEozakKejsZjpMFy4eTK5NjBVp&#10;IM5pYkPdw6MU2l3bwdA3tYPyhL066GbGW75W+KIN8+GJORwSbA8HPzziITVgZThLlBzA/fqbPcYj&#10;d+ilpMGhK6j/WTMnKNFfDbL6aTSZxClNymQ6H6Pirj27a4+pqzvAuR7hilmexBgfdC9KB9UL7scq&#10;VkUXMxxrFzT04l3oVgH3i4vVKgXhXFoWNmZreUwdcYt4P7cvzNkzKQHZfIB+PFn+hpsutmNnVQeQ&#10;KhEXce5QRcKjgjOdqD/vX1yaaz1FvX4llr8BAAD//wMAUEsDBBQABgAIAAAAIQA3p2d33wAAAAcB&#10;AAAPAAAAZHJzL2Rvd25yZXYueG1sTM5NS8NAEAbgu+B/WEbw1m4S7Acxm1ICRRA9tPbibZKdJsHd&#10;2ZjdttFf73rS0zC8wztPsZmsERcafe9YQTpPQBA3TvfcKji+7WZrED4gazSOScEXediUtzcF5tpd&#10;eU+XQ2hFLGGfo4IuhCGX0jcdWfRzNxDH7ORGiyGuYyv1iNdYbo3MkmQpLfYcP3Q4UNVR83E4WwXP&#10;1e4V93Vm19+meno5bYfP4/tCqfu7afsIItAU/o7hlx/pUEZT7c6svTAKZlka6UHBQwYi5ot0BaKO&#10;c7kCWRbyv7/8AQAA//8DAFBLAQItABQABgAIAAAAIQC2gziS/gAAAOEBAAATAAAAAAAAAAAAAAAA&#10;AAAAAABbQ29udGVudF9UeXBlc10ueG1sUEsBAi0AFAAGAAgAAAAhADj9If/WAAAAlAEAAAsAAAAA&#10;AAAAAAAAAAAALwEAAF9yZWxzLy5yZWxzUEsBAi0AFAAGAAgAAAAhAJfLq6o7AgAAbQQAAA4AAAAA&#10;AAAAAAAAAAAALgIAAGRycy9lMm9Eb2MueG1sUEsBAi0AFAAGAAgAAAAhADenZ3ffAAAABwEAAA8A&#10;AAAAAAAAAAAAAAAAlQQAAGRycy9kb3ducmV2LnhtbFBLBQYAAAAABAAEAPMAAAChBQAAAAA=&#10;" filled="f" stroked="f" strokeweight=".5pt">
            <v:textbox>
              <w:txbxContent>
                <w:p w:rsidR="00B20B8C" w:rsidRPr="00B5761A" w:rsidRDefault="00B20B8C" w:rsidP="00B5761A">
                  <w:pPr>
                    <w:rPr>
                      <w:rFonts w:ascii="Garamond" w:hAnsi="Garamond"/>
                      <w:b/>
                      <w:sz w:val="22"/>
                    </w:rPr>
                  </w:pPr>
                  <w:r w:rsidRPr="0031513B">
                    <w:rPr>
                      <w:rFonts w:ascii="Garamond" w:hAnsi="Garamond"/>
                      <w:b/>
                    </w:rPr>
                    <w:t>5-)</w:t>
                  </w:r>
                </w:p>
              </w:txbxContent>
            </v:textbox>
          </v:shape>
        </w:pict>
      </w:r>
      <w:r>
        <w:rPr>
          <w:noProof/>
        </w:rPr>
        <w:pict>
          <v:shape id="Resim 9" o:spid="_x0000_s1031" type="#_x0000_t75" alt="http://img220.imageshack.us/img220/7281/turkiyeaydinharita.png" style="position:absolute;left:0;text-align:left;margin-left:11.6pt;margin-top:6.6pt;width:241pt;height:138.75pt;z-index:251638784;visibility:visible" stroked="t" strokecolor="windowText">
            <v:stroke joinstyle="round"/>
            <v:imagedata r:id="rId9" o:title="" croptop="9552f" cropbottom="22794f"/>
          </v:shape>
        </w:pict>
      </w:r>
    </w:p>
    <w:p w:rsidR="00B20B8C" w:rsidRDefault="00B20B8C" w:rsidP="000F24EE">
      <w:pPr>
        <w:shd w:val="clear" w:color="auto" w:fill="FFFFFF"/>
        <w:spacing w:line="276" w:lineRule="auto"/>
        <w:rPr>
          <w:rFonts w:ascii="Garamond" w:hAnsi="Garamond"/>
          <w:szCs w:val="16"/>
        </w:rPr>
      </w:pPr>
    </w:p>
    <w:p w:rsidR="00B20B8C" w:rsidRDefault="00B20B8C" w:rsidP="000F24EE">
      <w:pPr>
        <w:shd w:val="clear" w:color="auto" w:fill="FFFFFF"/>
        <w:spacing w:line="276" w:lineRule="auto"/>
        <w:rPr>
          <w:rFonts w:ascii="Garamond" w:hAnsi="Garamond"/>
          <w:szCs w:val="16"/>
        </w:rPr>
      </w:pPr>
    </w:p>
    <w:p w:rsidR="00B20B8C" w:rsidRDefault="00B20B8C" w:rsidP="000F24EE">
      <w:pPr>
        <w:shd w:val="clear" w:color="auto" w:fill="FFFFFF"/>
        <w:spacing w:line="276" w:lineRule="auto"/>
        <w:rPr>
          <w:rFonts w:ascii="Garamond" w:hAnsi="Garamond"/>
          <w:szCs w:val="16"/>
        </w:rPr>
      </w:pPr>
    </w:p>
    <w:p w:rsidR="00B20B8C" w:rsidRDefault="00B20B8C" w:rsidP="000F24EE">
      <w:pPr>
        <w:shd w:val="clear" w:color="auto" w:fill="FFFFFF"/>
        <w:spacing w:line="276" w:lineRule="auto"/>
        <w:rPr>
          <w:rFonts w:ascii="Garamond" w:hAnsi="Garamond"/>
          <w:szCs w:val="16"/>
        </w:rPr>
      </w:pPr>
    </w:p>
    <w:p w:rsidR="00B20B8C" w:rsidRDefault="00B20B8C" w:rsidP="000F24EE">
      <w:pPr>
        <w:shd w:val="clear" w:color="auto" w:fill="FFFFFF"/>
        <w:spacing w:line="276" w:lineRule="auto"/>
        <w:rPr>
          <w:rFonts w:ascii="Garamond" w:hAnsi="Garamond"/>
          <w:szCs w:val="16"/>
        </w:rPr>
      </w:pPr>
    </w:p>
    <w:p w:rsidR="00B20B8C" w:rsidRDefault="00B20B8C" w:rsidP="000F24EE">
      <w:pPr>
        <w:shd w:val="clear" w:color="auto" w:fill="FFFFFF"/>
        <w:spacing w:line="276" w:lineRule="auto"/>
        <w:rPr>
          <w:rFonts w:ascii="Garamond" w:hAnsi="Garamond"/>
          <w:szCs w:val="16"/>
        </w:rPr>
      </w:pPr>
    </w:p>
    <w:p w:rsidR="00B20B8C" w:rsidRDefault="00B20B8C" w:rsidP="000F24EE">
      <w:pPr>
        <w:shd w:val="clear" w:color="auto" w:fill="FFFFFF"/>
        <w:spacing w:line="276" w:lineRule="auto"/>
        <w:rPr>
          <w:rFonts w:ascii="Garamond" w:hAnsi="Garamond"/>
          <w:szCs w:val="16"/>
        </w:rPr>
      </w:pPr>
    </w:p>
    <w:p w:rsidR="00B20B8C" w:rsidRPr="00DB77CC" w:rsidRDefault="00B20B8C" w:rsidP="000F24EE">
      <w:pPr>
        <w:shd w:val="clear" w:color="auto" w:fill="FFFFFF"/>
        <w:spacing w:line="276" w:lineRule="auto"/>
        <w:rPr>
          <w:rFonts w:ascii="Garamond" w:hAnsi="Garamond"/>
          <w:szCs w:val="16"/>
        </w:rPr>
      </w:pPr>
      <w:r>
        <w:rPr>
          <w:noProof/>
        </w:rPr>
        <w:pict>
          <v:group id="Grup 21" o:spid="_x0000_s1032" style="position:absolute;left:0;text-align:left;margin-left:115.85pt;margin-top:12.9pt;width:150pt;height:30pt;z-index:251639808" coordsize="19050,3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MrufQQAAJIhAAAOAAAAZHJzL2Uyb0RvYy54bWzsWtlu4zYUfS/QfxD03libFwlxBmlcBwWC&#10;mQCZYp5p7agkqiQdOf2w+YH+WA+pJV40HTuZZgCP8qDwcr+X99yF9OW7TZ5pjyHjKS3munlh6FpY&#10;+DRIi3iu//Fx+ctM17ggRUAyWoRz/Snk+rurn3+6rEovtGhCsyBkGiYpuFeVcz0RovRGI+4nYU74&#10;BS3DAo0RZTkRIFk8ChipMHuejSzDmIwqyoKSUT/kHLWLulG/UvNHUeiLD1HEQ6Flcx17E+rL1Hcl&#10;v6OrS+LFjJRJ6jfbIC/YRU7SAot2Uy2IINqapQdT5anPKKeRuPBpPqJRlPqh4gHcmMYeN7eMrkvF&#10;S+xVcdmJCaLdk9OLp/XfP94zLQ3mumXqWkFynNEtW5caSMimKmMPXW5Z+VDes6YirinJ7iZiufwP&#10;RrSNkupTJ9VwIzQflaZrjA0DwvfRZs9MWVZi9xOczcEwP/ntvweO2mVHcnfdZjqi23XDmImltxgD&#10;eTpj5sR0rbGugQNrPDWn45qDjkXbcSwX7ZJF07Jn6Hscixg4mTrtQMcxHDnwiywCJPxZD/jr9OAh&#10;IWWo1IvLQ27F1enBIv0z+OczE3FYaGajDqpnpwvc41CLYxXBtseO9WVeiVcyLm5DmmuyMNcZ0KtA&#10;RR7vuKjF0naRa3KapcEyzTJFsHh1kzHtkQDpznJm/rpoJLnTLSu0Sp6hoxSSwOJEGRGQf14CA7yI&#10;dY1kMUyZL5hae2c071lELZ6QIKyXlqquNAxn2HRX57kzj+RiQXhSD1FNzWazQs4XKsvVMF2VrZhl&#10;aUWDJ5wUo7Up46W/TDHbHeHinjDYLmg77LH4gE+UUTBLm5KuJZT93Vcv+0OV0KprFWwhBPHXmrBQ&#10;17LfCyiZa0IxYTwV4YynFgi23bLabinW+Q3FIUCPsDtVlP1F1hYjRvNPMNvXclU0kcLH2rXIG+JG&#10;1DYaht8Pr69VNxjMkoi74qH05eRSTlKOHzefCCsblRFA5HvaKjbx9jSn7itHFvR6LWiUKrV6liuO&#10;ShIAmbQib4E2qzVOO2izpDrIDQCXX0eb7YyN8VRZp8a0toYJkLNndmdeTHe2Y15eCbkn3iEOLjmg&#10;FRQGeojKub5Uf28Dwdo0KBi15mBA2ICwOq4xof61+99BmH0SwiZTazaBQTuMbv5fhPX4mx5lH5xa&#10;j7MbnFobLLy9U0OQ1wM5Fdoe7dSQJ7iW+x0wN3i1IW58Tdz4nJbWmajKUPeTUhlCbyWlIFXA962z&#10;bcOZvSzb7gZ+z1TUstxWStu+W1afFB4jIR9D3j3Oe+oabdpuH7J8cnhcUBl/Ym/EO9knb419RfAq&#10;NqtNfZ3TimhIGM8rYcQtU49vVfdNR/vWHw0MXbA/gOG8wDDpBcOktX1H3Z5McKHV3O3u356cr3vo&#10;YvEBEeeFCFwD9riH6UmIkE805g8Hic6FDpA4L0jgCboHEuom/OiIycTznnozOkwiJoY7Ua9JaDqz&#10;JKJzpAMk3goS27cHqoyHf/WA2PxIQf6yYJtWl3vPP6W4+hcAAP//AwBQSwMEFAAGAAgAAAAhAK7R&#10;3ILeAAAACQEAAA8AAABkcnMvZG93bnJldi54bWxMj0FLw0AQhe+C/2EZwZvdpCVaYjalFPVUBFtB&#10;vE2TaRKanQ3ZbZL+e0cv9jbz5vHme9lqsq0aqPeNYwPxLAJFXLiy4crA5/71YQnKB+QSW8dk4EIe&#10;VvntTYZp6Ub+oGEXKiUh7FM0UIfQpVr7oiaLfuY6YrkdXW8xyNpXuuxxlHDb6nkUPWqLDcuHGjva&#10;1FScdmdr4G3Ecb2IX4bt6bi5fO+T969tTMbc303rZ1CBpvBvhl98QYdcmA7uzKVXrYH5In4SqwyJ&#10;VBBD8iccDCxF0HmmrxvkPwAAAP//AwBQSwECLQAUAAYACAAAACEAtoM4kv4AAADhAQAAEwAAAAAA&#10;AAAAAAAAAAAAAAAAW0NvbnRlbnRfVHlwZXNdLnhtbFBLAQItABQABgAIAAAAIQA4/SH/1gAAAJQB&#10;AAALAAAAAAAAAAAAAAAAAC8BAABfcmVscy8ucmVsc1BLAQItABQABgAIAAAAIQAsgMrufQQAAJIh&#10;AAAOAAAAAAAAAAAAAAAAAC4CAABkcnMvZTJvRG9jLnhtbFBLAQItABQABgAIAAAAIQCu0dyC3gAA&#10;AAkBAAAPAAAAAAAAAAAAAAAAANcGAABkcnMvZG93bnJldi54bWxQSwUGAAAAAAQABADzAAAA4gcA&#10;AAAA&#10;">
            <v:group id="Grup 10" o:spid="_x0000_s1033" style="position:absolute;left:1619;top:2571;width:13443;height:1239" coordsize="13446,12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Dikdörtgen 11" o:spid="_x0000_s1034" style="position:absolute;width:3354;height:124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wcZsIA&#10;AADbAAAADwAAAGRycy9kb3ducmV2LnhtbERPTWsCMRC9C/0PYQq9aVYPra6blVKUFkqRbr14Gzfj&#10;ZnEzWZKo23/fFARv83ifU6wG24kL+dA6VjCdZCCIa6dbbhTsfjbjOYgQkTV2jknBLwVYlQ+jAnPt&#10;rvxNlyo2IoVwyFGBibHPpQy1IYth4nrixB2dtxgT9I3UHq8p3HZylmXP0mLLqcFgT2+G6lN1tgpO&#10;+/X2a7vYzTZWvx+yNr4sjP9U6ulxeF2CiDTEu/jm/tBp/hT+f0kHy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zBxmwgAAANsAAAAPAAAAAAAAAAAAAAAAAJgCAABkcnMvZG93&#10;bnJldi54bWxQSwUGAAAAAAQABAD1AAAAhwMAAAAA&#10;" fillcolor="#4f81bd" strokecolor="#385d8a" strokeweight="2pt"/>
              <v:rect id="Dikdörtgen 12" o:spid="_x0000_s1035" style="position:absolute;left:3450;width:3354;height:124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3yBMIA&#10;AADbAAAADwAAAGRycy9kb3ducmV2LnhtbERPS2rDMBDdF3IHMYHsajmGhOJaDqaldcgmTdoDTK3x&#10;h1ojY6mOc/soUOhuHu872W42vZhodJ1lBesoBkFcWd1xo+Dr8+3xCYTzyBp7y6TgSg52+eIhw1Tb&#10;C59oOvtGhBB2KSpovR9SKV3VkkEX2YE4cLUdDfoAx0bqES8h3PQyieOtNNhxaGhxoJeWqp/zr1Gw&#10;KV4/irVrTmi+j5tkeyjfj3Wp1Go5F88gPM3+X/zn3uswP4H7L+EAm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ffIEwgAAANsAAAAPAAAAAAAAAAAAAAAAAJgCAABkcnMvZG93&#10;bnJldi54bWxQSwUGAAAAAAQABAD1AAAAhwMAAAAA&#10;" fillcolor="window" strokecolor="#4f81bd" strokeweight="2pt"/>
              <v:rect id="Dikdörtgen 13" o:spid="_x0000_s1036" style="position:absolute;left:6728;width:3354;height:124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nisEA&#10;AADbAAAADwAAAGRycy9kb3ducmV2LnhtbERPTWsCMRC9F/wPYQRvNVsLta5GEakoFJGqF2/jZrpZ&#10;3EyWJOr23zeC4G0e73Mms9bW4ko+VI4VvPUzEMSF0xWXCg775esniBCRNdaOScEfBZhNOy8TzLW7&#10;8Q9dd7EUKYRDjgpMjE0uZSgMWQx91xAn7td5izFBX0rt8ZbCbS0HWfYhLVacGgw2tDBUnHcXq+B8&#10;/NputqPDYGn16pRVcTgy/lupXredj0FEauNT/HCvdZr/Dvdf0gFy+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SJ4rBAAAA2wAAAA8AAAAAAAAAAAAAAAAAmAIAAGRycy9kb3du&#10;cmV2LnhtbFBLBQYAAAAABAAEAPUAAACGAwAAAAA=&#10;" fillcolor="#4f81bd" strokecolor="#385d8a" strokeweight="2pt"/>
              <v:rect id="Dikdörtgen 14" o:spid="_x0000_s1037" style="position:absolute;left:10092;width:3354;height:124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jP68IA&#10;AADbAAAADwAAAGRycy9kb3ducmV2LnhtbERPzWrCQBC+C32HZQq91Y1BpURXCUq1eNGkPsCYHZNg&#10;djZktzF9+65Q8DYf3+8s14NpRE+dqy0rmIwjEMSF1TWXCs7fn+8fIJxH1thYJgW/5GC9ehktMdH2&#10;zhn1uS9FCGGXoILK+zaR0hUVGXRj2xIH7mo7gz7ArpS6w3sIN42Mo2guDdYcGipsaVNRcct/jIJZ&#10;uj2lE1dmaC7HWTw/7HfH616pt9chXYDwNPin+N/9pcP8KTx+CQ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2M/rwgAAANsAAAAPAAAAAAAAAAAAAAAAAJgCAABkcnMvZG93&#10;bnJldi54bWxQSwUGAAAAAAQABAD1AAAAhwMAAAAA&#10;" fillcolor="window" strokecolor="#4f81bd" strokeweight="2pt"/>
            </v:group>
            <v:group id="Grup 20" o:spid="_x0000_s1038" style="position:absolute;width:19050;height:3048" coordsize="19050,30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rect id="Dikdörtgen 229" o:spid="_x0000_s1039" style="position:absolute;left:3238;width:3791;height:30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xIsQA&#10;AADcAAAADwAAAGRycy9kb3ducmV2LnhtbESPQWvCQBSE74X+h+UVvNVNQ5Ea3YRQatGjpiDentln&#10;Ept9G7JrjP/eFQo9DjPzDbPMRtOKgXrXWFbwNo1AEJdWN1wp+ClWrx8gnEfW2FomBTdykKXPT0tM&#10;tL3yloadr0SAsEtQQe19l0jpypoMuqntiIN3sr1BH2RfSd3jNcBNK+MomkmDDYeFGjv6rKn83V2M&#10;AnccNsWty/fngyuP+Reb4n3zrdTkZcwXIDyN/j/8115rBXE8h8eZcARk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sSLEAAAA3AAAAA8AAAAAAAAAAAAAAAAAmAIAAGRycy9k&#10;b3ducmV2LnhtbFBLBQYAAAAABAAEAPUAAACJAwAAAAA=&#10;" filled="f" stroked="f" strokeweight="2pt">
                <v:textbox>
                  <w:txbxContent>
                    <w:p w:rsidR="00B20B8C" w:rsidRPr="0012730F" w:rsidRDefault="00B20B8C" w:rsidP="0012730F">
                      <w:pPr>
                        <w:jc w:val="center"/>
                        <w:rPr>
                          <w:b/>
                        </w:rPr>
                      </w:pPr>
                      <w:r w:rsidRPr="0012730F">
                        <w:rPr>
                          <w:b/>
                          <w:sz w:val="16"/>
                          <w:szCs w:val="16"/>
                        </w:rPr>
                        <w:t>50</w:t>
                      </w:r>
                    </w:p>
                  </w:txbxContent>
                </v:textbox>
              </v:rect>
              <v:rect id="Dikdörtgen 15" o:spid="_x0000_s1040" style="position:absolute;width:3790;height:30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RMsAA&#10;AADbAAAADwAAAGRycy9kb3ducmV2LnhtbERPTYvCMBC9L/gfwgh7W1PFXaQapYjKetQK4m1sxrba&#10;TEoTa/33G2HB2zze58wWnalES40rLSsYDiIQxJnVJecKDun6awLCeWSNlWVS8CQHi3nvY4axtg/e&#10;Ubv3uQgh7GJUUHhfx1K6rCCDbmBr4sBdbGPQB9jkUjf4COGmkqMo+pEGSw4NBda0LCi77e9GgTu3&#10;2/RZJ8fryWXnZMUmHW83Sn32u2QKwlPn3+J/968O87/h9Us4QM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K+RMsAAAADbAAAADwAAAAAAAAAAAAAAAACYAgAAZHJzL2Rvd25y&#10;ZXYueG1sUEsFBgAAAAAEAAQA9QAAAIUDAAAAAA==&#10;" filled="f" stroked="f" strokeweight="2pt">
                <v:textbox>
                  <w:txbxContent>
                    <w:p w:rsidR="00B20B8C" w:rsidRPr="0012730F" w:rsidRDefault="00B20B8C" w:rsidP="0012730F">
                      <w:pPr>
                        <w:jc w:val="center"/>
                        <w:rPr>
                          <w:b/>
                        </w:rPr>
                      </w:pPr>
                      <w:r w:rsidRPr="0012730F">
                        <w:rPr>
                          <w:b/>
                          <w:sz w:val="16"/>
                          <w:szCs w:val="16"/>
                        </w:rPr>
                        <w:t>0</w:t>
                      </w:r>
                    </w:p>
                  </w:txbxContent>
                </v:textbox>
              </v:rect>
              <v:rect id="Dikdörtgen 16" o:spid="_x0000_s1041" style="position:absolute;left:6572;width:3791;height:30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0PRb8A&#10;AADbAAAADwAAAGRycy9kb3ducmV2LnhtbERPTYvCMBC9C/6HMMLeNFUWkWqUIip6XCuIt7EZ22oz&#10;KU2s9d9vFha8zeN9zmLVmUq01LjSsoLxKAJBnFldcq7glG6HMxDOI2usLJOCNzlYLfu9BcbavviH&#10;2qPPRQhhF6OCwvs6ltJlBRl0I1sTB+5mG4M+wCaXusFXCDeVnETRVBosOTQUWNO6oOxxfBoF7toe&#10;0nednO8Xl12TDZv0+7BT6mvQJXMQnjr/Ef+79zrMn8LfL+EAufw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fQ9FvwAAANsAAAAPAAAAAAAAAAAAAAAAAJgCAABkcnMvZG93bnJl&#10;di54bWxQSwUGAAAAAAQABAD1AAAAhAMAAAAA&#10;" filled="f" stroked="f" strokeweight="2pt">
                <v:textbox>
                  <w:txbxContent>
                    <w:p w:rsidR="00B20B8C" w:rsidRPr="0012730F" w:rsidRDefault="00B20B8C" w:rsidP="0012730F">
                      <w:pPr>
                        <w:jc w:val="center"/>
                        <w:rPr>
                          <w:b/>
                        </w:rPr>
                      </w:pPr>
                      <w:r>
                        <w:rPr>
                          <w:b/>
                          <w:sz w:val="16"/>
                          <w:szCs w:val="16"/>
                        </w:rPr>
                        <w:t>10</w:t>
                      </w:r>
                      <w:r w:rsidRPr="0012730F">
                        <w:rPr>
                          <w:b/>
                          <w:sz w:val="16"/>
                          <w:szCs w:val="16"/>
                        </w:rPr>
                        <w:t>0</w:t>
                      </w:r>
                    </w:p>
                  </w:txbxContent>
                </v:textbox>
              </v:rect>
              <v:rect id="Dikdörtgen 17" o:spid="_x0000_s1042" style="position:absolute;left:10001;width:3791;height:30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q3sAA&#10;AADbAAAADwAAAGRycy9kb3ducmV2LnhtbERPTYvCMBC9L/gfwgh7W1NFdqUapYjKetQK4m1sxrba&#10;TEoTa/33G2HB2zze58wWnalES40rLSsYDiIQxJnVJecKDun6awLCeWSNlWVS8CQHi3nvY4axtg/e&#10;Ubv3uQgh7GJUUHhfx1K6rCCDbmBr4sBdbGPQB9jkUjf4COGmkqMo+pYGSw4NBda0LCi77e9GgTu3&#10;2/RZJ8fryWXnZMUmHW83Sn32u2QKwlPn3+J/968O83/g9Us4QM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zGq3sAAAADbAAAADwAAAAAAAAAAAAAAAACYAgAAZHJzL2Rvd25y&#10;ZXYueG1sUEsFBgAAAAAEAAQA9QAAAIUDAAAAAA==&#10;" filled="f" stroked="f" strokeweight="2pt">
                <v:textbox>
                  <w:txbxContent>
                    <w:p w:rsidR="00B20B8C" w:rsidRPr="0012730F" w:rsidRDefault="00B20B8C" w:rsidP="0012730F">
                      <w:pPr>
                        <w:jc w:val="center"/>
                        <w:rPr>
                          <w:b/>
                        </w:rPr>
                      </w:pPr>
                      <w:r>
                        <w:rPr>
                          <w:b/>
                          <w:sz w:val="16"/>
                          <w:szCs w:val="16"/>
                        </w:rPr>
                        <w:t>1</w:t>
                      </w:r>
                      <w:r w:rsidRPr="0012730F">
                        <w:rPr>
                          <w:b/>
                          <w:sz w:val="16"/>
                          <w:szCs w:val="16"/>
                        </w:rPr>
                        <w:t>50</w:t>
                      </w:r>
                    </w:p>
                  </w:txbxContent>
                </v:textbox>
              </v:rect>
              <v:rect id="Dikdörtgen 18" o:spid="_x0000_s1043" style="position:absolute;left:12954;width:6096;height:30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4+rMMA&#10;AADbAAAADwAAAGRycy9kb3ducmV2LnhtbESPQWvCQBCF7wX/wzJCb3VjKaVEVwmiRY81gngbs2MS&#10;zc6G7Brjv+8cCr3N8N689818ObhG9dSF2rOB6SQBRVx4W3Np4JBv3r5AhYhssfFMBp4UYLkYvcwx&#10;tf7BP9TvY6kkhEOKBqoY21TrUFTkMEx8SyzaxXcOo6xdqW2HDwl3jX5Pkk/tsGZpqLClVUXFbX93&#10;BsK53+XPNjteT6E4Z2t2+cfu25jX8ZDNQEUa4r/573prBV9g5RcZ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4+rMMAAADbAAAADwAAAAAAAAAAAAAAAACYAgAAZHJzL2Rv&#10;d25yZXYueG1sUEsFBgAAAAAEAAQA9QAAAIgDAAAAAA==&#10;" filled="f" stroked="f" strokeweight="2pt">
                <v:textbox>
                  <w:txbxContent>
                    <w:p w:rsidR="00B20B8C" w:rsidRPr="0012730F" w:rsidRDefault="00B20B8C" w:rsidP="0012730F">
                      <w:pPr>
                        <w:jc w:val="center"/>
                      </w:pPr>
                      <w:smartTag w:uri="urn:schemas-microsoft-com:office:smarttags" w:element="metricconverter">
                        <w:smartTagPr>
                          <w:attr w:name="ProductID" w:val="200 km"/>
                        </w:smartTagPr>
                        <w:r>
                          <w:rPr>
                            <w:b/>
                            <w:sz w:val="16"/>
                            <w:szCs w:val="16"/>
                          </w:rPr>
                          <w:t>20</w:t>
                        </w:r>
                        <w:r w:rsidRPr="0012730F">
                          <w:rPr>
                            <w:b/>
                            <w:sz w:val="16"/>
                            <w:szCs w:val="16"/>
                          </w:rPr>
                          <w:t>0</w:t>
                        </w:r>
                        <w:r>
                          <w:rPr>
                            <w:b/>
                            <w:sz w:val="16"/>
                            <w:szCs w:val="16"/>
                          </w:rPr>
                          <w:t xml:space="preserve"> </w:t>
                        </w:r>
                        <w:r w:rsidRPr="0012730F">
                          <w:rPr>
                            <w:sz w:val="16"/>
                            <w:szCs w:val="16"/>
                          </w:rPr>
                          <w:t>km</w:t>
                        </w:r>
                      </w:smartTag>
                    </w:p>
                  </w:txbxContent>
                </v:textbox>
              </v:rect>
            </v:group>
          </v:group>
        </w:pict>
      </w:r>
      <w:r w:rsidRPr="00B82BD9">
        <w:rPr>
          <w:noProof/>
        </w:rPr>
        <w:t xml:space="preserve"> </w:t>
      </w:r>
    </w:p>
    <w:p w:rsidR="00B20B8C" w:rsidRPr="00DB77CC" w:rsidRDefault="00B20B8C" w:rsidP="00DB77CC">
      <w:pPr>
        <w:shd w:val="clear" w:color="auto" w:fill="FFFFFF"/>
        <w:spacing w:line="276" w:lineRule="auto"/>
        <w:ind w:left="568" w:hanging="284"/>
        <w:rPr>
          <w:rFonts w:ascii="Garamond" w:hAnsi="Garamond"/>
          <w:szCs w:val="16"/>
        </w:rPr>
      </w:pPr>
    </w:p>
    <w:p w:rsidR="00B20B8C" w:rsidRPr="00DB77CC" w:rsidRDefault="00B20B8C" w:rsidP="00DB77CC">
      <w:pPr>
        <w:shd w:val="clear" w:color="auto" w:fill="FFFFFF"/>
        <w:spacing w:line="276" w:lineRule="auto"/>
        <w:ind w:left="284" w:hanging="284"/>
        <w:rPr>
          <w:rFonts w:ascii="Garamond" w:hAnsi="Garamond"/>
          <w:szCs w:val="16"/>
        </w:rPr>
      </w:pPr>
    </w:p>
    <w:p w:rsidR="00B20B8C" w:rsidRDefault="00B20B8C" w:rsidP="00C72FB1">
      <w:pPr>
        <w:shd w:val="clear" w:color="auto" w:fill="FFFFFF"/>
        <w:spacing w:line="276" w:lineRule="auto"/>
        <w:ind w:left="284" w:hanging="284"/>
        <w:rPr>
          <w:rFonts w:ascii="Garamond" w:hAnsi="Garamond"/>
          <w:sz w:val="22"/>
          <w:szCs w:val="22"/>
          <w:lang w:eastAsia="en-US"/>
        </w:rPr>
      </w:pPr>
      <w:r w:rsidRPr="00C72FB1">
        <w:rPr>
          <w:rFonts w:ascii="Garamond" w:hAnsi="Garamond"/>
          <w:b/>
          <w:sz w:val="22"/>
          <w:szCs w:val="22"/>
          <w:lang w:eastAsia="en-US"/>
        </w:rPr>
        <w:t xml:space="preserve">Bu haritada </w:t>
      </w:r>
      <w:r>
        <w:rPr>
          <w:rFonts w:ascii="Garamond" w:hAnsi="Garamond"/>
          <w:b/>
          <w:sz w:val="22"/>
          <w:szCs w:val="22"/>
          <w:lang w:eastAsia="en-US"/>
        </w:rPr>
        <w:t xml:space="preserve">İzmir-Uşak arası </w:t>
      </w:r>
      <w:smartTag w:uri="urn:schemas-microsoft-com:office:smarttags" w:element="metricconverter">
        <w:smartTagPr>
          <w:attr w:name="ProductID" w:val="9 cm"/>
        </w:smartTagPr>
        <w:r>
          <w:rPr>
            <w:rFonts w:ascii="Garamond" w:hAnsi="Garamond"/>
            <w:b/>
            <w:sz w:val="22"/>
            <w:szCs w:val="22"/>
            <w:lang w:eastAsia="en-US"/>
          </w:rPr>
          <w:t>9</w:t>
        </w:r>
        <w:r w:rsidRPr="00C72FB1">
          <w:rPr>
            <w:rFonts w:ascii="Garamond" w:hAnsi="Garamond"/>
            <w:b/>
            <w:sz w:val="22"/>
            <w:szCs w:val="22"/>
            <w:lang w:eastAsia="en-US"/>
          </w:rPr>
          <w:t xml:space="preserve"> cm</w:t>
        </w:r>
      </w:smartTag>
      <w:r w:rsidRPr="00C72FB1">
        <w:rPr>
          <w:rFonts w:ascii="Garamond" w:hAnsi="Garamond"/>
          <w:b/>
          <w:sz w:val="22"/>
          <w:szCs w:val="22"/>
          <w:lang w:eastAsia="en-US"/>
        </w:rPr>
        <w:t xml:space="preserve"> </w:t>
      </w:r>
      <w:r>
        <w:rPr>
          <w:rFonts w:ascii="Garamond" w:hAnsi="Garamond"/>
          <w:b/>
          <w:sz w:val="22"/>
          <w:szCs w:val="22"/>
          <w:lang w:eastAsia="en-US"/>
        </w:rPr>
        <w:t>olarak ölçülmüştür. G</w:t>
      </w:r>
      <w:r w:rsidRPr="00C72FB1">
        <w:rPr>
          <w:rFonts w:ascii="Garamond" w:hAnsi="Garamond"/>
          <w:b/>
          <w:sz w:val="22"/>
          <w:szCs w:val="22"/>
          <w:lang w:eastAsia="en-US"/>
        </w:rPr>
        <w:t xml:space="preserve">erçekte </w:t>
      </w:r>
      <w:r>
        <w:rPr>
          <w:rFonts w:ascii="Garamond" w:hAnsi="Garamond"/>
          <w:b/>
          <w:sz w:val="22"/>
          <w:szCs w:val="22"/>
          <w:lang w:eastAsia="en-US"/>
        </w:rPr>
        <w:t xml:space="preserve">İzmir – Uşak arası </w:t>
      </w:r>
      <w:r w:rsidRPr="00C72FB1">
        <w:rPr>
          <w:rFonts w:ascii="Garamond" w:hAnsi="Garamond"/>
          <w:b/>
          <w:sz w:val="22"/>
          <w:szCs w:val="22"/>
          <w:lang w:eastAsia="en-US"/>
        </w:rPr>
        <w:t>kaç km’dir?</w:t>
      </w:r>
      <w:r>
        <w:rPr>
          <w:rFonts w:ascii="Garamond" w:hAnsi="Garamond"/>
          <w:b/>
          <w:sz w:val="22"/>
          <w:szCs w:val="22"/>
          <w:lang w:eastAsia="en-US"/>
        </w:rPr>
        <w:t xml:space="preserve"> </w:t>
      </w:r>
      <w:r w:rsidRPr="00C72FB1">
        <w:rPr>
          <w:rFonts w:ascii="Garamond" w:hAnsi="Garamond"/>
          <w:sz w:val="22"/>
          <w:szCs w:val="22"/>
          <w:lang w:eastAsia="en-US"/>
        </w:rPr>
        <w:t xml:space="preserve">(Yukarıdaki çizik ölçekte her aralık 1 cm’dir.)  </w:t>
      </w:r>
    </w:p>
    <w:p w:rsidR="00B20B8C" w:rsidRPr="00C72FB1" w:rsidRDefault="00B20B8C" w:rsidP="00C72FB1">
      <w:pPr>
        <w:shd w:val="clear" w:color="auto" w:fill="FFFFFF"/>
        <w:spacing w:line="276" w:lineRule="auto"/>
        <w:ind w:left="284" w:hanging="284"/>
        <w:rPr>
          <w:rFonts w:ascii="Garamond" w:hAnsi="Garamond"/>
          <w:sz w:val="10"/>
          <w:szCs w:val="22"/>
          <w:lang w:eastAsia="en-US"/>
        </w:rPr>
      </w:pPr>
    </w:p>
    <w:p w:rsidR="00B20B8C" w:rsidRPr="00C72FB1" w:rsidRDefault="00B20B8C" w:rsidP="00C72FB1">
      <w:pPr>
        <w:spacing w:line="276" w:lineRule="auto"/>
        <w:rPr>
          <w:rFonts w:ascii="Garamond" w:hAnsi="Garamond"/>
          <w:sz w:val="22"/>
          <w:szCs w:val="22"/>
          <w:lang w:eastAsia="en-US"/>
        </w:rPr>
      </w:pPr>
      <w:r w:rsidRPr="00C72FB1">
        <w:rPr>
          <w:rFonts w:ascii="Garamond" w:hAnsi="Garamond"/>
          <w:b/>
          <w:sz w:val="22"/>
          <w:szCs w:val="22"/>
          <w:lang w:eastAsia="en-US"/>
        </w:rPr>
        <w:t xml:space="preserve">A) </w:t>
      </w:r>
      <w:r w:rsidRPr="00C72FB1">
        <w:rPr>
          <w:rFonts w:ascii="Garamond" w:hAnsi="Garamond"/>
          <w:sz w:val="22"/>
          <w:szCs w:val="22"/>
          <w:lang w:eastAsia="en-US"/>
        </w:rPr>
        <w:t>150</w:t>
      </w:r>
      <w:r w:rsidRPr="00C72FB1">
        <w:rPr>
          <w:rFonts w:ascii="Garamond" w:hAnsi="Garamond"/>
          <w:b/>
          <w:sz w:val="22"/>
          <w:szCs w:val="22"/>
          <w:lang w:eastAsia="en-US"/>
        </w:rPr>
        <w:tab/>
      </w:r>
      <w:r w:rsidRPr="00C72FB1">
        <w:rPr>
          <w:rFonts w:ascii="Garamond" w:hAnsi="Garamond"/>
          <w:b/>
          <w:sz w:val="22"/>
          <w:szCs w:val="22"/>
          <w:lang w:eastAsia="en-US"/>
        </w:rPr>
        <w:tab/>
        <w:t xml:space="preserve">B) </w:t>
      </w:r>
      <w:r>
        <w:rPr>
          <w:rFonts w:ascii="Garamond" w:hAnsi="Garamond"/>
          <w:sz w:val="22"/>
          <w:szCs w:val="22"/>
          <w:lang w:eastAsia="en-US"/>
        </w:rPr>
        <w:t>2</w:t>
      </w:r>
      <w:r w:rsidRPr="00C72FB1">
        <w:rPr>
          <w:rFonts w:ascii="Garamond" w:hAnsi="Garamond"/>
          <w:sz w:val="22"/>
          <w:szCs w:val="22"/>
          <w:lang w:eastAsia="en-US"/>
        </w:rPr>
        <w:t>50</w:t>
      </w:r>
      <w:r w:rsidRPr="00C72FB1">
        <w:rPr>
          <w:rFonts w:ascii="Garamond" w:hAnsi="Garamond"/>
          <w:sz w:val="22"/>
          <w:szCs w:val="22"/>
          <w:lang w:eastAsia="en-US"/>
        </w:rPr>
        <w:tab/>
      </w:r>
      <w:r w:rsidRPr="00C72FB1">
        <w:rPr>
          <w:rFonts w:ascii="Garamond" w:hAnsi="Garamond"/>
          <w:b/>
          <w:sz w:val="22"/>
          <w:szCs w:val="22"/>
          <w:lang w:eastAsia="en-US"/>
        </w:rPr>
        <w:tab/>
        <w:t xml:space="preserve">C) </w:t>
      </w:r>
      <w:r>
        <w:rPr>
          <w:rFonts w:ascii="Garamond" w:hAnsi="Garamond"/>
          <w:sz w:val="22"/>
          <w:szCs w:val="22"/>
          <w:lang w:eastAsia="en-US"/>
        </w:rPr>
        <w:t>4</w:t>
      </w:r>
      <w:r w:rsidRPr="00C72FB1">
        <w:rPr>
          <w:rFonts w:ascii="Garamond" w:hAnsi="Garamond"/>
          <w:sz w:val="22"/>
          <w:szCs w:val="22"/>
          <w:lang w:eastAsia="en-US"/>
        </w:rPr>
        <w:t>00</w:t>
      </w:r>
      <w:r w:rsidRPr="00C72FB1">
        <w:rPr>
          <w:rFonts w:ascii="Garamond" w:hAnsi="Garamond"/>
          <w:sz w:val="22"/>
          <w:szCs w:val="22"/>
          <w:lang w:eastAsia="en-US"/>
        </w:rPr>
        <w:tab/>
      </w:r>
      <w:r w:rsidRPr="00C72FB1">
        <w:rPr>
          <w:rFonts w:ascii="Garamond" w:hAnsi="Garamond"/>
          <w:b/>
          <w:sz w:val="22"/>
          <w:szCs w:val="22"/>
          <w:lang w:eastAsia="en-US"/>
        </w:rPr>
        <w:tab/>
        <w:t xml:space="preserve">D) </w:t>
      </w:r>
      <w:r w:rsidRPr="00C72FB1">
        <w:rPr>
          <w:rFonts w:ascii="Garamond" w:hAnsi="Garamond"/>
          <w:sz w:val="22"/>
          <w:szCs w:val="22"/>
          <w:lang w:eastAsia="en-US"/>
        </w:rPr>
        <w:t>450</w:t>
      </w:r>
    </w:p>
    <w:p w:rsidR="00B20B8C" w:rsidRPr="000050D6" w:rsidRDefault="00B20B8C" w:rsidP="00DB77CC">
      <w:pPr>
        <w:shd w:val="clear" w:color="auto" w:fill="FFFFFF"/>
        <w:spacing w:line="276" w:lineRule="auto"/>
        <w:ind w:left="284" w:hanging="284"/>
        <w:rPr>
          <w:rFonts w:ascii="Garamond" w:hAnsi="Garamond"/>
          <w:b/>
          <w:sz w:val="12"/>
          <w:szCs w:val="16"/>
        </w:rPr>
      </w:pPr>
    </w:p>
    <w:p w:rsidR="00B20B8C" w:rsidRDefault="00B20B8C" w:rsidP="00106349">
      <w:pPr>
        <w:shd w:val="clear" w:color="auto" w:fill="FFFFFF"/>
        <w:spacing w:line="276" w:lineRule="auto"/>
        <w:ind w:left="510" w:hanging="340"/>
        <w:rPr>
          <w:rFonts w:ascii="Garamond" w:hAnsi="Garamond"/>
          <w:szCs w:val="16"/>
        </w:rPr>
      </w:pPr>
      <w:r w:rsidRPr="006E7153">
        <w:rPr>
          <w:rFonts w:ascii="Garamond" w:hAnsi="Garamond"/>
          <w:b/>
          <w:szCs w:val="16"/>
        </w:rPr>
        <w:t>6-)</w:t>
      </w:r>
    </w:p>
    <w:p w:rsidR="00B20B8C" w:rsidRDefault="00B20B8C" w:rsidP="00106349">
      <w:pPr>
        <w:shd w:val="clear" w:color="auto" w:fill="FFFFFF"/>
        <w:spacing w:line="276" w:lineRule="auto"/>
        <w:ind w:left="510" w:hanging="340"/>
        <w:rPr>
          <w:rFonts w:ascii="Garamond" w:hAnsi="Garamond"/>
          <w:szCs w:val="16"/>
        </w:rPr>
      </w:pPr>
      <w:r>
        <w:rPr>
          <w:noProof/>
        </w:rPr>
        <w:pict>
          <v:rect id="Dikdörtgen 113" o:spid="_x0000_s1044" style="position:absolute;left:0;text-align:left;margin-left:114.55pt;margin-top:68.2pt;width:24.75pt;height:21.7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gCTXQIAAJ8EAAAOAAAAZHJzL2Uyb0RvYy54bWysVNtOGzEQfa/Uf7D8XjYJSSkRCYqIqCoh&#10;QIKK54nXzlr1rWMnu/TD+gP9sY69G4hon6q+OB7P7FzOOZOLy84atpcYtXcLPj4ZcSad8LV22wX/&#10;+nj94RNnMYGrwXgnF/xZRn65fP/uog1zOfGNN7VERklcnLdhwZuUwryqomikhXjig3TkVB4tJDJx&#10;W9UILWW3ppqMRh+r1mMd0AsZI72ueydflvxKSZHulIoyMbPg1FsqJ5Zzk89qeQHzLUJotBjagH/o&#10;woJ2VPQl1RoSsB3qP1JZLdBHr9KJ8LbySmkhyww0zXj0ZpqHBoIssxA4MbzAFP9fWnG7v0ema+Ju&#10;fMqZA0skrfW3+tdPTFvpWH4mkNoQ5xT7EO5xsCJd88SdQpt/aRbWFWCfX4CVXWKCHk/H09PJjDNB&#10;rsnZbHZegK9ePw4Y02fpLcuXBUfircAJ+5uYqCCFHkJyLeevtTGFO+NYS0ln0xHRK4AkpAwkutpA&#10;Q0W35QzMlrQpEpaUR9/mlGuIDdsDySN6o+s8KxUzLpeRRUBDBxmBfuZ8S92mK7CdHdDZ+PqZoETf&#10;aywGca0p/w3EdA9IoqL+aFHSHR3KeGraDzfOGo8//vae44lr8nLWkkipye87QMmZ+eJIBefj6TSr&#10;uhjT2dmEDDz2bI49bmevPA06ppUMolxzfDKHq0Jvn2ifVrkqucAJqt1DNxhXqV8e2kghV6sSRkoO&#10;kG7cQxA5eUYuI/vYPQGGgdFEUrj1B0HD/A2xfWxP7WqXvNKF9Yx0jyuxkg3agsLPsLF5zY7tEvX6&#10;v7L8DQAA//8DAFBLAwQUAAYACAAAACEAU9eqsd8AAAALAQAADwAAAGRycy9kb3ducmV2LnhtbEyP&#10;wU6DQBCG7ya+w2ZMvNml2FCKLA0xatKjxcR4W9gRUHaWsFtK397xpMeZ/8s/3+T7xQ5ixsn3jhSs&#10;VxEIpMaZnloFb9XzXQrCB01GD45QwQU97Ivrq1xnxp3pFedjaAWXkM+0gi6EMZPSNx1a7VduROLs&#10;001WBx6nVppJn7ncDjKOokRa3RNf6PSIjx0238eTVeDr+VBdxvL968M3dflEttocXpS6vVnKBxAB&#10;l/AHw68+q0PBTrU7kfFiUBDHuzWjHNwnGxBMxNs0AVHzZrtLQRa5/P9D8QMAAP//AwBQSwECLQAU&#10;AAYACAAAACEAtoM4kv4AAADhAQAAEwAAAAAAAAAAAAAAAAAAAAAAW0NvbnRlbnRfVHlwZXNdLnht&#10;bFBLAQItABQABgAIAAAAIQA4/SH/1gAAAJQBAAALAAAAAAAAAAAAAAAAAC8BAABfcmVscy8ucmVs&#10;c1BLAQItABQABgAIAAAAIQBlqgCTXQIAAJ8EAAAOAAAAAAAAAAAAAAAAAC4CAABkcnMvZTJvRG9j&#10;LnhtbFBLAQItABQABgAIAAAAIQBT16qx3wAAAAsBAAAPAAAAAAAAAAAAAAAAALcEAABkcnMvZG93&#10;bnJldi54bWxQSwUGAAAAAAQABADzAAAAwwUAAAAA&#10;" filled="f" stroked="f" strokeweight="2pt">
            <v:textbox>
              <w:txbxContent>
                <w:p w:rsidR="00B20B8C" w:rsidRPr="008C5E12" w:rsidRDefault="00B20B8C" w:rsidP="00106349">
                  <w:pPr>
                    <w:jc w:val="center"/>
                    <w:rPr>
                      <w:b/>
                      <w:sz w:val="18"/>
                    </w:rPr>
                  </w:pPr>
                  <w:r>
                    <w:rPr>
                      <w:b/>
                      <w:sz w:val="18"/>
                    </w:rPr>
                    <w:t>3</w:t>
                  </w:r>
                </w:p>
              </w:txbxContent>
            </v:textbox>
          </v:rect>
        </w:pict>
      </w:r>
      <w:r>
        <w:rPr>
          <w:noProof/>
        </w:rPr>
        <w:pict>
          <v:group id="Grup 71" o:spid="_x0000_s1045" style="position:absolute;left:0;text-align:left;margin-left:-7.15pt;margin-top:.4pt;width:276pt;height:113.2pt;z-index:251640832" coordorigin="285,2476" coordsize="35052,143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ad90gUAAA0fAAAOAAAAZHJzL2Uyb0RvYy54bWzsWd1u2zYUvh+wdyB0&#10;71iS9WMZTQrXTrICaRu0HXo50BJla5VEjaRjZ8Neay+wF9tHUpKdxF2bbiuG1hdxeEiJPOfwnI88&#10;n5483VYluWFCFrw+dbwT1yGsTnlW1MtT58e3F4OxQ6SidUZLXrNT55ZJ5+nZ99892TQT5vMVLzMm&#10;CCap5WTTnDorpZrJcCjTFauoPOENqzGYc1FRBVEsh5mgG8xelUPfdaPhhousETxlUqJ3bgedMzN/&#10;nrNUvcpzyRQpTx3opsyvML8L/Ts8e0InS0GbVZG2atDP0KKiRY1F+6nmVFGyFsWDqaoiFVzyXJ2k&#10;vBryPC9SZmyANZ57z5pLwdeNsWU52Syb3k1w7T0/ffa06cuba0GK7NSJPYfUtMIeXYp1QyDCN5tm&#10;OcEjl6J501yLtmNpJW3uNheV/g9DyNZ49bb3KtsqkqJzFLohtsohKca8YBRHQev3dIXN0e/54zAO&#10;HYJxP4ijsB8+/8gUw06DoVa016sXegNaG/1xfMdILT/eygA6turG4yTprOns9UcxTIysveMkhP02&#10;zHpzo6h7fxBH41HYDXfmfmCGD1jbFOkEf210oPUgOj6eRXhLrQVz2kmqT5qjouL9uhkgkBuqikVR&#10;FurWJCVCVitV31wX6bWwwi7Q/BixYCPtNZNFRUxHxmSKvGzjerPZnKRl0SCzf0YOnxR1zoczdFCh&#10;5E8XgrHhJVvQdcas0A4NZhjnvB7MMfGyHrjjk2WRa/dqfbQKViGqHXbF0/eS1Hy2ovWSTWWDhRCg&#10;+unh3ceNeMeaBVS5KMqSCK7eFWr1ZkUbZI5nMEAPto7cWfQ3iGZRYM7TdcVqZWFNsBI+5bVcFY10&#10;iJiwasGQpeJ5hjxNAakK6zWiqJVZE8F3JZVORR2GBnl+88dT1038Z4NZ6M4GgRufD6ZJEA9i9zwO&#10;3GDszbzZ7/ptL5isJYM/aDlvilZ19Pbb0Sl/EGZaQLYAZoCQ3FADt9qTRqHuv1ERXdpDWlcp0tfw&#10;ugbnOIh8g89hpJEIjkMWoQGU9kbeKLA5IpVgKl11W9Rtg91fCYgii80LnsE1dK248YyGKJJjwR+6&#10;/WnBynNj30twPgF29vOwy+PAdV2kroGt0diDZEKjgxzEkJDqkvGK6Aa2BpaYFekN7LS2d49oY2uu&#10;Iwb9dFLWdzrgEdtzaBfDEfAy8aPBdDqPB0EwHw+ePUNrNjtPgpEXBeF5v4tyRTO+ebWQKZI5++cb&#10;+YEN1Nmhnd0mCkS7AWi0a6L1IHj+byjUn3cdCqHjiEKfikJI1iMK2YPiU1FI53yLPb4bBL7GOY09&#10;Yex1V4Qj9uhbsDlEvmrsQfbcvQGh44g9R+z5sjegyEs8v627cMNB09xOjiD0bYDQ6D4IoeMIQkcQ&#10;+s9AaO8CtKNAQAiF3hF5DKm5V0M/4vqzI7803wUeVXb0A6QHZdjBGl6zqHbxu3yq4TVQ1OppdwxO&#10;hKLZXl/mxfvszz+EWrKaoBdKt0/2dKFsK8Vd2dxdgQ9yft3ZEwVx3HGGfhyGyb9ZfJMNiMYQ9T1q&#10;GArSOQfXgmbVgGCR9dIhtFyCzU6VMPX8XuGu6/k5lSvLcEheFllLCrQFvKGc2/Jfu8KWybqltout&#10;IVp7Ny14dgvGAhSSYU5lk14UmP+KSnVNBWho6AdqXb3CT15yKM3blkNWXPx6qF8/jy3HqEM2oLVh&#10;0C9rqpm98nmNYEi8AHwlUUYIwtiHIPZHFvsj9bqacZAzKFSgnWnq51XZNXPBq3eInaleFUO0TrG2&#10;dV0rzBRkDIHDT9l0atqWMryq3zSgCSxppj37dvuOiqalUxRC4SXvApBO7rEq9llLo0zB9eSFoVy0&#10;p61fQU5oAcnwpbIiOZgVySOzYhy5B7jwbyAvekcd8+Kryosd3b9/WqD3MacF6NdEfxgy34jiyL9f&#10;q4AhHrm6ltEfmb6yA8PrXXXMjC+VGeZOhW+u5stF+31Yf9Tdl80Js/uKffYXAAAA//8DAFBLAwQU&#10;AAYACAAAACEALmzwAMUAAAClAQAAGQAAAGRycy9fcmVscy9lMm9Eb2MueG1sLnJlbHO8kMGKwjAQ&#10;hu8L+w5h7tu0PSyymPYigldxH2BIpmmwmYQkir69gWVBQfDmcWb4v/9j1uPFL+JMKbvACrqmBUGs&#10;g3FsFfwetl8rELkgG1wCk4IrZRiHz4/1nhYsNZRnF7OoFM4K5lLij5RZz+QxNyES18sUksdSx2Rl&#10;RH1ES7Jv22+Z7hkwPDDFzihIO9ODOFxjbX7NDtPkNG2CPnni8qRCOl+7KxCTpaLAk3H4t+ybyBbk&#10;c4fuPQ7dv4N8eO5wAwAA//8DAFBLAwQUAAYACAAAACEAS7qODN8AAAAIAQAADwAAAGRycy9kb3du&#10;cmV2LnhtbEyPT0vDQBTE74LfYXmCt3bzxxqJeSmlqKci2AribZt9TUKzb0N2m6Tf3vWkx2GGmd8U&#10;69l0YqTBtZYR4mUEgriyuuUa4fPwungC4bxirTrLhHAlB+vy9qZQubYTf9C497UIJexyhdB43+dS&#10;uqoho9zS9sTBO9nBKB/kUEs9qCmUm04mUfQojWo5LDSqp21D1Xl/MQhvk5o2afwy7s6n7fX7sHr/&#10;2sWEeH83b55BeJr9Xxh+8QM6lIHpaC+snegQFvFDGqII4UCwV2mWgTgiJEmWgCwL+f9A+QMAAP//&#10;AwBQSwMECgAAAAAAAAAhACJDX4jgHQAA4B0AABQAAABkcnMvbWVkaWEvaW1hZ2UxLnBuZ4lQTkcN&#10;ChoKAAAADUlIRFIAAABxAAAAcQgGAAAA4n5M0AAAAAFzUkdCAK7OHOkAAAAEZ0FNQQAAsY8L/GEF&#10;AAAAIGNIUk0AAHomAACAhAAA+gAAAIDoAAB1MAAA6mAAADqYAAAXcJy6UTwAAAAJcEhZcwAAIdUA&#10;ACHVAQSctJ0AAB1JSURBVHhe7V0HeFRVFs7MvPfmTW+Z9DoJoSSElkhJIBSRJj0QpEoTUFEURAHL&#10;6qrosio2QEBFLAgKKAgoKAiIIM3u6qqgiwUUVsGEnpz9z2QmTJJJMimTZMO87zvfm3JfO/895552&#10;7wsKCmwBDgQ4EOBAgAMBDgQ4EOBAgAMBDgQ4UDMcUOI0KqYhQ4bwnr8Htv8DDmgslqAYpVI5RhCE&#10;1bIsbNVqpa0xMSFbBVFcp1arrwsLC0uz2WwR/wfP0uBvUQRQN+Epn1KoVIu0OnlRqE1aEhZq/Cw2&#10;Rn8sOzsh/+Vn+9N3/7qGfjo0ig59M5xefO5KmnpDm4KR1ySctZrV36hUikVqtaoLzqFu8Nyqpw8o&#10;G/Sq/TdMiqeUZjrq1CmSHp6bRd98cQ2d/P1aunh6CuWfKU4X8iYW/fbT4bG0bEl7atzIcBbPtx9S&#10;276ePmfDvi2jUXrmjZUptHdHG1q6oAndMjWB+vUOpVYtjHR171gaMcxBL7/QhX75YZwTvPO5Eynv&#10;jxtp985r6K5ZLcgRb6HUFInGjNRQ86baNVlZQULD5lj9ezrBqhfW7d7WmvZ/kEYHdl2ij3en0853&#10;W9OLzzalG6fEUccOVsoeEEotW9gpPt5EmR3UtOgJFX25X0UXTynowkkFPfKQfCY4WO5Y/x6zYd+R&#10;VqOR/7Vra2kQPQE98GEafQRJ3bC2FS1fmkJt0w109r8KolwFFfxVSPkAcuVygSxa5cSGzbL693Ta&#10;0FDNvz54L40OfpjuIYltikmlJ6D7dqZR724WOvcHwAOInkB+/bGK4iIlNpQCWy1yQDAZpCcaNzIe&#10;yupopxsmx9C8BxNowT8c9O6GFgCWwS2uZhns7IHBdA6S6JRCAHnmuJLWvy7QfXdJpNUq1tbi/Qcu&#10;5eKAMkipnDYsO4Tm3Z8AYyWShg6yw7AxUFYHI02eEE1PPZZEryxLoW2bWjrHzsyMYNq/S01bN0n0&#10;0H0iJTpEgpuxXakUR8NluT3gbtRB37JY5MzJE2POsapkYqOGJXDP9jYwXpJo6pRQ6tXdSs0a66lD&#10;WyPZg9UUFSFR395qAKymx+fJpNOpFtTBrV92l9RJktRfo9EMxpMPAMWCDCBlRkajFn37xJ1hVckg&#10;FjNqPCzWjwAqGzdXXWmgEz+pnMYMj4lHvpEpxC68etlxtLYfWKVSdYUz/p0zOqNQ7MP+fdAm0Gad&#10;TrdneE54vlsSywKRf2cJvbqXlX78WqB8jIkM4qmjCgoJCQqA6GdQdTj/TtBwkMI1ZnGYjCWxnyiq&#10;FmYPtPsMYtcsM32yRy4CMfc3BUVEKF/38zNc1qdn0O6F9K0vy+DQ6cTmfXrazrDRUtLpLymVrHJ7&#10;YnzctVV0WqcsiezsR0eJP7o6xWXNbH89fFtYjF/g5FFlXYBBHNjPXiGIrG4ZxAF97bRzyyUQGchE&#10;h+ovXGc0rpEI0vvrYS7H89rw0F/D9B9X3sMjlTF83Ogwpzotbzws/K8ltUjW0/GfEKVxSSIbOIP6&#10;iwVIUa0DkJsg9Z/heq/h8xzss0EOkHg5AlDdZxZVCsWKWKNYEGkQPjOrFY/g+1ww+EEYOQNw8gy3&#10;+lMKwq0zb40p1zJ1g8vqth3Cbr/96AEiwJx1m3DRZFJ1xjklUBMQa4DbMASvxf4DfN8Iegg0AZTq&#10;ujar+sBWFgfAuFubWNTnfx4bR8fGxtPHQ6Pp9V7hdHsbK41tasxvE6q5oBNV/5ZUqlWiKP645OnG&#10;zvGwImnkOGtaG70z4O2WRFana1YIBQad4C3kxpUAbFi1A+WgEy3F/nPsP8Z+MWgMqB8oHmQOIHqJ&#10;Ax3DdOKJz6+Job8mJnghB52a6KAv8f/b/SIoO9FIvZMN1KOrjZ74ZxJte7tlmWp168aWFB8n01nE&#10;Tt0g7t6mQlBcPAuJnuIDCAwqj5lxIFbz9wDQJ7Df76J7sedMSAdQCEj24ZwNrkmwSqk4+GzXUADl&#10;DUD+zeFB7jYO2nh1BM1Os1JKtAaht3Ba8VwzgMnRm0vB8Q1rWlByM7XTIj32g4KeeUKEj2g4Gx0d&#10;PRmc5BqcqmysVk0gBzTIdOxfBLArQQfx+SPQk6B0UCSI3SK+ToNVxWo8+NM5jQwFJwEUS5t3SSwN&#10;LgNe2D6ejo+Pp52DouiOdCu1b6ZH/DSCNr3Ryimd76yDYdNCpqOHVdTuCjXJgpJMJlMuokHLdaJy&#10;GFRzK5ekaauCpscxDBJLYiceW/Fcb4PehfG0ERK/Gb+zKh7oAjcN+2BQQ0hIK+fEGKX8Q6PivEha&#10;WVJZ9u+5APbI6Dh66apQ6uYw0PQbo2nXtjYYEy3UpplIf7vC6hxr9w6JorcgxXPbB1+8Mlp3plOE&#10;9lsA+pVWEp8A07uCuWwlsxplYKoqQWzdstHEksjqdgLAZVX8IT7/B/sDoDfweTYoy9W2mv2otg+X&#10;5RijRvj+zd4RdBLS5KsEVthuQqFEnxjvoAWd7ZQaLlOqXYakRhKDXFI1n56USHnXJTjH2+e7hdLo&#10;pqaLyTb5mFkW3gWTN4MWANiekNgWYFEYqLquB0eeWBVbQFyw9TAHNkDP43N1tUGtoqgXlIrXn+kS&#10;UnCJqZWXvIoAzQWYv8LSPTaOO4l7XPV+Hbd65g7w3wkJ9PWIGFrZI4zugfTOSbNdaB8mn7FrVUdE&#10;wakmn7QaZA4U8JjHYFSrcs5gCLLBjfoNHWVoraJQjYspccP3T2lupr8gARUBUZ3/3YZSoQRWj3In&#10;JdCJCfH02bBoerl7KI1raqTMCO2pEI3qhEGj+lRUqR6AuhwJvthdoPossSa9akh2kv58vFFk9Vr/&#10;x0kA2Af+4Nmfr61BFVpNgHwF+JL17KBcdEBWw79A0g/mRNOz3UKoa7SuoIlVOszWtkKh3ALJGgbD&#10;9EoAw8ECHh+9bZJNI7y9b2gUXR2v+0OjCar3Bc6RRlH59eb+EZWyRH1lcl21K7Kqr3PQSYzJBwDI&#10;8ivDoIatBRmRuvwQrXDaICn3Qg2vBnEUCNEnPUtsULCsHHZ9c/OFXBx7a0szQbL7V0PL+f1QG3ro&#10;zsc72V0GRvXUW10BVtnrMsDHoYa/guG04qowmtnaSr1idedgDR+SBOXddp20fz+sZT7vdrhJRll4&#10;FkjUy/kjaqjRx4c3NsJo8N0XrCzD6nd7tpoLrWPefzIshsCPglGNDUW2wUn8nhqi+UOvlziWW782&#10;rVY7OiNCe5HN/vrN6FrUDlCfveJ0tB7+6qUgh4NuamEuMGrUN9QvBBHFCNYKn++AqggAeKmTbOob&#10;QVlRWqeBdIkvDlrfJ4LMsvLO+gSiKCoVax5oH9ygDJnqdsZT8EP7O3S0pldYsY7NavbImDgyyUoO&#10;01XL96ypTqCA33Rj12jt2T8RkbkU66xFlVVLrkdlQd0/JJrSQzXOQITnscyjP2EzZIRrT7vckprC&#10;omrnQaVapxCtmPcxfKjCaEkAPOYBq88pqRaa285Wii+FY6OD7ky3wEoVuUis7jYEAMPUKuU3m/tF&#10;BsAr0Xm/GRFLYTqB3kFetKyszQaMlxpRcX/dIYgAsSColv69rS0wDpYAkMN/s1CpoNHrd41obDxX&#10;loZi9wPBAa4kqJMEM8dFH0D46eLxceUHnC839crj3c8wWuJM6t/1NluTJLP04XejYr0ONRz1QcD9&#10;T4CYVOvSiPR1D7tGcI2DgTHQ03Vg1fnPzBBCPPUxjshYDNoZC7uEFpRVzXBdiumi1arqXssg6oNl&#10;lfLTZYjwn6rJ/GADMIgYwP8gWR1tVP/lqiQIahZltKYEy5/9NKZ0IoDbP4+Aul5UzAeIVU1KVxp/&#10;LGahmn9tM1PBH4gTll0rc3lKJ4NyL2wEWOzLPEHRCML1r3QP88ovzoE6TCJXAfic0qo0ah4HKNC7&#10;JiYhvfQdl1nAkb3cxruKnvfouDhKtMjHUddTbIzTimLrK6PgR3uJJzPwY5oafjTLztlg/t24bMGq&#10;kY7tQSS+MoVOFT14Q/if+cH0ICJWkMKVPBaWQEOONkgf/zDai4GD2OqEZCOh/bX+RTAoKFRQKQ8u&#10;7RIScOi9jN0M4G+IyqQEq89juPFmpCh0ovDaayiSLt5pC8FfidSVRqX4uz9BNCKutnFaS5MzVBSQ&#10;Qm9llQ5agnpaaCueV6nxBoZZK44e0cSU762E5Jdr46iRWfTbmgIKqIe7hiUZ8gPglW0DHIdxkmhR&#10;56skqVdZ0mQ0Gq1Wnfz9n840XfHwJIfomlqkIzjW6A9pNMOQ+eV7OKuXEp2B+GhJlbiqJ9ShrP4E&#10;APDcjrI2hUZSLeageCmBAIiYh5Kr1wc18weIukYW9YG70q35L8Ev5Gh8QCJLSCQME45cYZoeV8CV&#10;uwHEvje3MHvl4fLuYQUIwfFUAb9sYZgnOAIzlZ5uZJa+HegwXFjcOYTeHxhFh2FtcSWY2zq7HAHm&#10;JDiGnK/A+dCKuS81TbVrTp/AdISSVjkXNRtE5Rqco6rzRiq+PFo4J5dwKSIquZ4TBeWWYL0mPy1c&#10;f35ME+P5Ga0stATWK8cJ/1usPMOtfhueGmYjZWiiniRB4DVyfNlErSRs2zowsoTjz4XM8RgXxWOw&#10;isqcOe3LBSrVxmKxxCQnJ+/u3r17J1mWM+EYzUBU/IBOEr9HIvTsqCYmeiwzmNivdDq5UDtcrtcQ&#10;/EJ+BtY6n+TEUIhOPIUkRLSvzJNF5ag70qz5pTMbDpqcYjyL6M4Vvp6rJtpxkSzPKygqlkWGfxav&#10;SWMNCRmY1DHjXNebbqTGHa6gpEgbtYvU0RSMB8uuDKVDiC8WuStOYNl1KRxvedbU/0Ny2RliaxfM&#10;bsWb4IHPITO9Xt8U1W95JTszn+9RLIGm0XidEFsTeHk9hxCkUGzAPzxPwb1NxYdpqb16JWVeOyp3&#10;zsG9NHv/Hpq5YxuNf/UlGvSPuRQaG0tJMeGnE0xibpcoTV5WpIZuTDXTU6hTfbd/JH0E642tYS7r&#10;q89Syx0xRC/lYhJOt0py2BCil/dxfapnZ2UQ30GSWJLELThfrdWj8lwCnu+e4PEQPKFzWvqAAUnt&#10;xozKnXVgD80CiLMPfFRE7XOGnJ1+1+w+HF+ECDdF+zGQ4Ik8f1GpUKzF4L7WKov7WtrlMzNamTHO&#10;AtwBEXQEDrHnZJi6AviUM/7poPsKA90rqmKIoMpt5KOZdqfv7ZlE4GB4crB8PMhg4Cl3tbIJYHxJ&#10;EHn++7T0nJyktKFDcj3B488MaOvswafThw1LruAOga+YqlQKswSV4gWlIugTi6z6d+sQ+fwszEF8&#10;FWGqT5EV5wJldpRr0zrmCjaeZ4mFIzjEdnVVOG21Bhlbh2gO8aRZz87Ilv6QRH2BRiMNqsp5q3JM&#10;KRAhUeNB05p062ZrOaD/IVandwO4OfsLJXHWvt2UMWHcmbajR/PEE183Vi1cvmAG07oJKInnzmNS&#10;q/6TbFOfHwzr8H4UI+3OjiKuMihW38mZlprOtmAMn9veRhpJeLEqUuh+aLMsrtmDey4ZhnsNgQO1&#10;qOKEcq1s3tTpVKiYac2aNZMikpP3jVi8gK57/VWasWNrIYj7d1O70SNJUKtZ7VZ345m5PJ36GoPB&#10;sBDrwJ2M1IvnshP1+Yu72umrkTH0u3O+YoLLWKqZMfYXzPLCrOc87lDVeQBBkmbehvkaJYeFg5jh&#10;rBMUq6vTQSpzX15BZHUKkkIaJe7rMvV6ajtqOMW0bkXxV6RTq0EDKLFjJqddbqzMhXxpC6tveXBw&#10;cA6qmMfiHRlHEpo1IodVJgSdndnz3YOjMee/0MVxlwyehFT5HqCAlGMMuzvdxn7h8uoymW2CtDDd&#10;7yehKdz34B4fk63irzh/rfiLZYHIc9Mle3z8vpm7dzolkNXqjA/ep8mvr6TmfXqRxmiscRBxTSww&#10;FMRTtSW1Xrd35q4ddMvbb9HAhx6glv37UnB0FMVF2HhuIC3ICnHO5/9uJGLCLhfHF0OJZxWHwi90&#10;TQn3pW+V10alVQsvresTTn+ya8V+tMu9uivdcsYsOuc6+n3zBuIoXHVDbGysHBwevm/69kI16iY2&#10;bLpPn0Yanc6vIKKX77112xaXCseYzK4OLOURzzxNGLP/DWJ1tR3z9Y/0dxjyF2LOP5fV506CpLqs&#10;z9KgcgGUnVQq8REcWyMugFYMahOhl/KaWtSnrghVn8LqIhdno9RxUrLptEUMSvE7griAwHnGILXa&#10;08VI5ZUiYrOyZHts7P5p720uBWKXqTcwI2scRESNbsOsLJZENrjW3bx5Y7Frc0ca99IL7BYscYEg&#10;QAXbIVW8tPQ7WCTpD8xeyl+EuPCuwVF01GOGs7sAqpFF/lUvSewW1ciG1yEZcO0P0el4ihtHfTiV&#10;dTN6CIfxfA4gVOdmNHD2t+MERSCCISMlSX7OEh2dbIuLO37HR7tKgcjjopcx0aqXhYxQjXCFQRDa&#10;mdRBjp49expHjhwZz1Lty00CkPkuEDmA/OrUTetLgTh28UIsJ+1VC7BWSYCxMliS1MvB2GMOs/o8&#10;Cn+dE0Z/QPABBVAFsizdjXY1VpVmtNsTDEYjr8daI5LtC59KtuGB92dPEBG9SAQjVoGZe7R6/dmM&#10;Idn5/e+9p+DmzZuckZu7Pj1ASZ07nbc5HJ6WnaiXhJXNrOrTI5IM53IS9eenpJhO3Nk+5PCgVnEn&#10;QgzSznhdxRkC9OolZrPdOSaC9t6ybg3NdqrRS+q83/33+qIFmKGLAOT1AlaRQpn7W2a16nedJBy0&#10;a51Lo9TYBl5lQxDYSKqzjddi4VWDPdWp82YSExONGoOhbUzr1K42W8jkkOjoXbGpzY93mjLpXGhS&#10;Up41LMyZ/MQb2EwGWXzqznTrhRmtLc4MSGEcFYSxKQ9j1A6kvFJs0u4WpvIXyUPmfJleb+EVGqFN&#10;FYsim6cgsDCIes6cTmOeX0o3b9lEg+c9TJBYNrwq2njx9x6uRix5vEhCjQLoOjfX1dTpQvPeDBuv&#10;zMH7DaWm7dvHOjLaZtpiY3kWEM/JUxl0mgduamlxLhW2FkVED6NarGTwm83uN/uEF7S2y4twTHlq&#10;hwPRN/MNqHW6B4c9NZ+yH51HmePHUlrOEILfSpaoSDJbLF9nZWWVu3gtL0wEKXGDWBHgVf4f15kL&#10;ic+p8glq4EA2IHiRdHa6K7upQg2ae5GuusiBbpa8n2Addo/V0g/Yl5zLx8COTzaeTA1V87KVZW3T&#10;8MctIEHW6TdN3/5eqfF46OOPEC+FiTXfeGGhsjYUSAsv1AKI/HpBDnaX90yV5Wul2zOIbOmVtW5L&#10;WSdU6fXaO3vEGS/+iqB2IWAO2nB1OFk0wuFRjY25nHssWV3OGfQYs/rRe8qWRrZ4GUQJ97X3lq3F&#10;LWOndfriMh4TOd5b3oa8rOJTNPC3JLL1yTOFfc5FVhohHw4QYNa/hXbhPrQtaqLRawY3tmnOfTuS&#10;sxKFEZQ3sSiBVSMe08tyRrROmYMg97mSkRR2yicmm3JT7eqymFsEIi629yY4+sV91N00cdUrhGhO&#10;RSDyvXLn9DeI4ehsn1eWf5XhtS9tLbgJ7rGlDJuyDg6B6xBnEo9ysNqtMnldtQi9uNfjRZWiXSeu&#10;34EShuJq1UE/IofXOkz7RbgcFOPlGrww7S0ct4W07Z365upSLsbkNatINhp9AdHTsPGFF1Vpw3xz&#10;+6xVOb5GjuGc15e+gghnLxbVXPt56Up3/PLZbhyxV+6ylVgiyyBJjVGU9fMPAK2kocNVd3A7nsJ1&#10;i/lr8FFbimr1W3BvJqB05PC1y58vBNEjnzkFwCIkV19A5DSWX6u+fUGZrdO3fQQxUpbE/U8hGuJO&#10;hK7qGU5IJ+0tS53o5aCOnSI1x45irfCSEjk11XImK0bP70P0BJIt1yEgXpJrJyTuSGJmxum0odnU&#10;447bEHJbQONefoFEWa4IRC6YXgmf19/qlO+f3wpQpxv7TvzikArVKZjSUSuqfhzRxHAOy2bSYpS8&#10;27XiV2adWG6Q14YMOIpqz3uuVsyd4A/4kH3iDcd0otjcCwc4YuMOqaUolUEjJFm+xxAa+opaq10H&#10;gJdVxDX2M9HGryDiGuzkj6/oXvz9P1tVv/gCoutGjBaLkAHT/e9QeV8iB9jIhxtEiZ+46OEOwRc/&#10;Ryb/AOpv3oA/eQey+4lmCZam8B7OUZnSd3eCubxLs+nPVqNfQcT52T1r6wMP/NqksiAW3YzD4Vjc&#10;pUuXNvxDZmamBcA+zIFptU4zz9G2bTFw4YTaBJXqmKRSfCsqFK/rUCVt0qrHN2+eujYiIoLX267x&#10;VXwhJQtx3r5+5B6X+7M9UecgsgTwqvQVqtOSzEDo68mwsLDe/DsSuQtycnKoeZcsGoxquKjU5oej&#10;0lI90zBmNNvFTT3Pg8j/HBgz5b7hphogMIjzqnF8RYeiJsxZKVi3IOJ9h5G4EZ7JU2kQcQzXkDhB&#10;RFZh9cqVSBZ360pzPt5HY198nuyJjsVBRG6jhUHkGG1JiWOjYEBF3Kri/+xi+LNYyQje/VDnIOIG&#10;FFardTaSpI/jM7/JpbxQVklecvLYCWJcXNzqLVu2UEK7tk4Qb0MFQLAj/lBEkybusj0zJG5neHi4&#10;NxB5gXR/bP72E3mB9+9BnHWp2y0qKkoDI+Aa3MWr2HP0hqMmHO2vKAfIM4icIIaGhq5etWoVpfbu&#10;VVQR17RL57wOHTo05v95Xh8MIZ6AWXLNbJZEf6nT2gCR31NVr94ix6qPX233ENTEHhgqfIOTIEHs&#10;ApSa5YPfH3WBiHIb41cLFy6k1kgWO51z5AAzhw/L69CvnxNEbPz+Cm/pGgZxrJ+68QI/jrd8yyyJ&#10;9Q5ET17yawO68BrYkM7t2L+CPZf381td3NuTDCKsVBNcjaNLli6lHrfPKKwWB4idJk/M6zBunBtE&#10;NvVLgYi47RyMy/yKH39sC2Et+3MtUgaRX8Hrzc/1x/NU+ZwsnawuhruARHRGsQIAc1TlBQaxTZs2&#10;pqSkpKMbNmykHrfdWiSJGePG5KG8ozwQlbBOX4aV66/llxfgnudX+ckrPtCEjs2BklqdAVXxbVXc&#10;gvNmE5B3f85l1TolMSEh4eiKFSuoG2ZQudUpSyLaukHksbOkJLoT0qzC/bHxC004yeyXd1dAVadA&#10;0hnEGiu68gcTyjsnR01YEjuDTLA6f53/+HzKmDiuKOvQ7dab8ySDwQ3iXLQrWTEOHgjrEd/0V0KV&#10;HX1+62lFBpqvvGOtpMI9d4AmehZahFUpu02eQ4yv56oX7bh3c9zwC9B0FDgdfPSxR6ntyOFFIPac&#10;dXuewWZzgzgf7YpFT2DRhiA7vxm1PP5aermmQOThJA2ah9c05XdSfQpaDTD5xV811UHqDFQOO7UE&#10;zWOnNyExsSApqxMVFvzuof7335dna9zYCSJUT0kQ+fcZOI6tu/oIIvuzHQDUTBC/GfUQvnN4kGtK&#10;2ff165z8ukK0PS58A6aKH0IR1WdhTZJOJXXpfAHFTtx7jTB8xkNtsnXLFt0I0A4wZj2/OAufN8BA&#10;mOTqEFbsa6om1FdJVMG6tsGP5XF7GuifuDcORX4DegS/X4W9P6rk6gqrcq+rCI6JCW+Xna0JQkIY&#10;jPibixGbzWYzv66HVS/HT98A8TuZ1ACPq+YYXPY512Cc2YnjnsNnHkMzQRxBMoOqUkndl9UejvUm&#10;Ne4SxtFosxZuzpcurbAR98S+K6fXWOJqqkPVS8B8vSleXot78qtgEteisBFTHmMMkM7OaMPzFzl6&#10;xIbDLnzehj0zl8s3ONwXx52gDIDc98Ygzi9xo87oFK7xPOgn/MdvB+eXR7OFWZWO4isfGkQ7NoQ8&#10;1wXw5aGYqTw28djbGsRVcDNA/H6mbxlcqOhXsO8JYuBZFRdt/JpZ11jMv7EFORvj27v4nS1W7hA8&#10;I9ov7ocvD3e5t2HGh4JaAJDrsGeDYxWkjtU1J2n5tT/jAOD7UJPfsbrEq/UOY89lKANBlUlAX+68&#10;rtXnZ7+VLV5e4pJL/FnSQMo5APoOSGAavle2trZWHyBwsQAHAhwIcCDAgQAHAhwIcCDAgQAHAhwI&#10;cCDAgQAHAhwIcCDAgQAHAhwIcCDAgQAHAhwIcCDAgQAHAhwIcMAbB/4Hf2aeqrpgsUMAAAAASUVO&#10;RK5CYIJQSwMECgAAAAAAAAAhAJxktbMJLQAACS0AABQAAABkcnMvbWVkaWEvaW1hZ2UyLnBuZ4lQ&#10;TkcNChoKAAAADUlIRFIAAABxAAAAcQgGAAAA4n5M0AAAAAFzUkdCAK7OHOkAAAAEZ0FNQQAAsY8L&#10;/GEFAAAAIGNIUk0AAHomAACAhAAA+gAAAIDoAAB1MAAA6mAAADqYAAAXcJy6UTwAAAAJcEhZcwAA&#10;IdUAACHVAQSctJ0AACxySURBVHhe7Z0HnBRF2sb3jKdHWnJc0pIGhGVhyFHiIlGGnCUj4omKZNAT&#10;DJhRgiIonwiM4CmC5yFJchMNo2ICFEVyXBCE5fmet6prpmd2lp1dFwVu0fdXPT0z3b317zdWdU1U&#10;VOa/66sHAERdunQpStpMufr6IKK7zUAUkOFgmv3h3k/ve6HnDD1vRh039KZM73Ev970r/bdkQgyx&#10;LtctxLRowZXU2ohM+aXLmDvlEowEfy4SK/NXaG0k54xIE68WiJeM1ggMI/Y+BUEA+d8jJAFK8QOy&#10;P3MJSQHfrt43ktzvOzUzkg41n0mvRqdHCa4piALIgJRWbRtQBCgQ573e2kVxG3lzdmO3LS4Fy28+&#10;bY20v59S8HbdQEzP3ZHRd6TRNGmHDy3porifmlzfLzY0D1tvB08pS4TwrKH3xivhtpfiEaBvvFaT&#10;QLXWClh1Izg12g7g0mKBMgObCKNe0bT3FlZwUebcN6i4RZCWaevXL2RVjsvhIzwQJL7/ugt+3t0d&#10;u7/pBoIDQYr4BOi40XFegvSw1TCVn9Qg02sGMyFGAFH7OghEd4Xytws8sAXhgRqJXb4uOHG4Dy78&#10;NgRJZwcj6dwgJP02GJd+uxcXEwfw9WBcPDcE+3b3BgGicoVbfL273+Zd+H+3JDg1LhNiGBjp7ZSw&#10;WsHjC0TRPraw1lfBq6+UBTUSrRPygZqIVi1i0K1LScx7owF+3nMPLp4dgnOJ/ZB4fCg2r+sMah9K&#10;lswuEEGIIEQB6TImNb3Xe9VrYlp8w5X0n6KNBuLG1VWxfV08tm90Y9vGKti2oQq3q2LDyjjMfa08&#10;hg0ugfq1csLTPj8qVc6HEsWzo3btmzHjpZvwxZabcfHUDTh/8m8C0bd00a2ezBTjMglzRoflArFh&#10;gzhrw+oq2EpNFHgKoBIC3UC4lB0Ua21lLHuvMubOugPV3dlw9ugNuJR4Ay6evgFJIqcURBCi0sbU&#10;qlEZ/bdk1I1zTaUY8kdPebyEu3P7gtaGlW7soBYKsG0bqJEbKtvbsr8adqzn/vWESrHWVcFdTXLg&#10;3LEbcUnBE4g3IinxRny98yY8Nu5WixDd4YoJ102KcbWYU4lOCdFFiF5qI+rXzYt7B8VgyuSSmPZ0&#10;SaxYGkcNJEAb7g5qpkDeydcd2uXGb0dtiASYeORG0UABCHfVKtc/xCvp5y53pyc/ry7AE2QCZRlh&#10;gi3GjyqMTu3yIr5yFtSvnR2D+hXG1OdLY/4bFbDqP3HUxqqoUzs3ze9tWPXh3/HEv25GbMlbBB5e&#10;mHKbjyDnsA0yp+FMXXqDniudukRkTv8KiClpv76WpKjBgwd5qIW+LTSVWwlpp5hQapy1pgpmTi3F&#10;wCY/EprlhKvcP1CrZjbkznMrChW8mdHrrXjl+VsEnmihBDW9DMBQSGmxQFd9dPpnQzQdkpiYGPX8&#10;88+7KO5NmzYpmT9/vpFeXTsV9G3f5MZWgtxhIlQ7yBFTuo1iMQBa+u84NGuaBcd+uREX6BMv0Rfu&#10;/UZppEWAbmft1KmB1xXEtPwxGQHcHIPwEu666y4vW4sAlVADjfgIEdsIcIukGgKPGik+ULVmexMj&#10;VWroXc1zYe+umxnQ/E0FNycPKJAWhRB1xSYzOnWkGemN6Jw3gA1wGVvs2LFDydYtW0GQoDaCMOFp&#10;l19BFE3UqYZEqjZI0zJ3FIgN6+XAjk23MSLV6cXpgzfgwqkbNURHuS2lNCK1yDUtN3paTG8kaU1E&#10;PjEtF/hHNNF8d/LkyWJCvdRCBW/79u1Ktm3fhu079PbidxbjroQ8TPQllUgOTmmkrZ1iWhOa5MbG&#10;lTerPFG0kQBFGxVEVdKTUZAwU1DSe0NmVBB0zUE0nUiInqquMr7Vq1f7AQo8BdEG+u6776Jty3w6&#10;4adoaMlhCmDRxLat82Ldx2JOtSZeOvM3tG97i2/G9Gm9KO4333zTiCuc1l3zmvhHtCuSO9I5gkCA&#10;4geXsfWbUQHn18htWhOnvvwy+vQopCJTo3VKK22TGjCrAjgecRWy4vC+G+1qjQ5wCBHDhg3zUSyR&#10;8ePHi3gJ1LNkyRK3yBNPPCHiTz9S0sy0mMi0WLZIjhuROb2SEJ3HFoCUZcWy3wRqIjre3Q6tWrbC&#10;gw8+iJmvzsSKFSuwfRv94/adGDJkKEY8EIOtfj8YqJ9K+U2JAF6nKzc1q2XDob12ue30Taza3IhR&#10;D94EaiF20mSvWrUKhAdCFPEJ0Pbt21sEKOLluT0vvvii2yFh88rQ/NIJLD03wFUP0amBs+7M66J4&#10;4wpkxS99iuFg7xLY0akoFicUwMj4nOjryoFaMdEoW6I4unTwoHRsLPPBMgRUncFNQAN32CmG308S&#10;5IYVVVC1yj/w+0kptemy2yX6xXfn3yiaiJ07d1B2Bkw3NX3r1q2gJoIAQZgiPoE6ZswYi0Ct//zn&#10;P16Kh+J+5JFH/CY4Eh+akrlOa4HBKEBEmhguCc6Ifc4/RvwgAfo+61IEJ/uVwOn+JZWc6l8CpwZI&#10;Wxwn+8fC17koPmydHx1LZUULmsjmDaMx9ZkyWPOfeJbcWDel1m1XPlIXxKVd9WEljmL8nbVTKX7T&#10;pFIL166+ATWq3w4CCAqejM91tmLKBbJYAmoiCBKtW7cW8VEsHkMBnTNnjtshyTTVmcZEAizSPo4Y&#10;orPDI1HxcBfpNJ3O41EDEzqXzrqMLRIVvFic7sdWwSREEXs7caAAjcUZG+7SlgUw2h2NCjG3o2P7&#10;Apg/26V9JIsAAnXrxngsfTcOFVy3UBNvwMGf/oZpL92I4iXyY+bM11S06wyYDDzjg7dt2wYReR3a&#10;btmyBYSnbgSKj2Jt3rzZevjhhy3C9FI8Xq/X7ZRnn302mX+9XAR61UanTpgCkLKMEHFqoMAjOAFI&#10;SEYS7e1TtnYawCepnaf6FcfpASVwmO26uwtiZLVo1KSGDuxXEB+9p4sA/10Sh0pxt+DX3TehZvVb&#10;cPvNN6FsuXJo07Ytxo0di3ffXYTN1mZC2qr8ox+kHQmr13ZApVIdQlXBljPg2r4Dn376KQgRhAeC&#10;FPEJVJHevXtbBGgRqPzzLFy40O0QBTboxrdn6V31EN9PKOiieGNz3I493YopMyoad0pB1CAFoIZo&#10;9gXe05CpmQMIX4DKZ6mpP/UshnlN86NpiWx4cGgMNq2Mh7tKTgZLN+HR6rmwvVNhWB0LYgm1eFLN&#10;XGhWLBsauwqjUrmyGNCvH6a+NJUwLELZqSNkf54qWqujY5GdDLB2CFwFOADf/z5NsHxewBIcCBGE&#10;KeITqEYI0zt9+nQPxQ9Tz+K7/BRKEzRFZE4zOjqVkyclXYp6tUE+DzXQR5C2HxTT6YTkBBfQTANP&#10;AGrzK60BLuZW3wCH+xbHtAZ5UbHg3xGX9+9Y264Izoqptt8/qXxucZwheDnOl11jMKdRAfQslx21&#10;ShVE3epV0aljZwy7bxhefnkqFjM33bRxkz/1EUBBwsg5ANNs0ww7tFe0WPyraK1UnwjQCVZgJphp&#10;mKH9nlIx4i+DSIAJgyvlWMbW7/eUVlELAyBTh6j9ZgBmsMZqsL/2KY4DfWRbf058avhz2MEUzfMx&#10;HndXt6JY2KwgHq2WC6Or5kS9mGyoUDwGVeOrYChTnOnTpjM1WY01a9YEzKutkdrUMuJ1mGd/5ck2&#10;x07TLNqaLWtWEKKXGho22r0qIBr7/lHbQi7C8xIi/ZlohlPLAgFNKJBkn/NHsEYbTURrB0e2hoqZ&#10;Pc0IN6DBWhuNxoqPVcGT0ubADaH3ibnW3z01SPvezzrH4K2medHPlQ21Cv0DBbLcippV4tGzZ288&#10;//wL2LB2vUpRnGnLDrtcaAIlJ1B5j/DQtkw2NKpfV8ysf5ZBJEHkn6KJepKutu9JSUlRhOghQJ/k&#10;g6f7CrRQP2egRqCJYX1lOP+p4RjzG7hBnOdK7nsNXHUj2FCN5p+R1Idau59avr1TEcy6MzcaF82C&#10;6iULoWyp0pDa74SJE/HKKy9j+ccrVJFCzKgJjHTAJJHvToGHrR0KC0jrk/aF1fBYhprTtJSJwvpP&#10;xyxrMaPdymZbRpDM+yS61OlEuOAl4OeSd67zvdDvXu69YP+ZAcclyEQTVHH7LLVV/q7tBDK3cT6M&#10;oxmuS20tmisLXKWK486GDXDv0HvxxhtvYM0nnxDgdrzCEuLgSrlxemBxaX2EaM++S/5wUDjNjEgT&#10;/yhEdWJq4fN18yiAbHkHS/KuTdg1DdEOkpyarc2ymGzteyXqPkL5kj52AaPmEaxANS92O2KLFMJ9&#10;Q+9DtQrlsLVjYWUlCBAn+pfw/tSrWKqz79IUnWYERF6ci/C8hIhjfWlGTXrgSCVC04hrQROVz/RH&#10;yIHASJvhWCSKpfEHUqKlOoU6wX076Vu70g/2pJykWZaclwBFLEL0D1anVmiJWBMjLQHpz+lHxZym&#10;VUwEAfqOSjSpymgBXxScVoQEOUEpR0rvBRcHUs4p0+NrL39O4zO1mRbNc0S+BKii7ZDihXxH0puT&#10;A4qhRfEs+KAlUyyaYA27BAjQR/FPaE6t7yOCGGmeGHTHOEbLjRkVUxFajYk0Ag2OTC+X/Kf2Xuj7&#10;4fPP5IFPascNDaYCr3VAZfJT7f9FIz9sVQANC2VRBQpTqRKI77coICD9JjW1onqGQnQ+/6efHbwU&#10;Nblm7gTKMooyFeGjwoyITiPV0isF8TLH9ZcS7b9T5bbF0bJEFrzbPL/dJybtUZqIUdVyWoQZdkJz&#10;qHnNeIj2g5xy93zUqqCL4m1SJCuOSzlNTKNdyA5oVqRpREZpzF8BMZBGmRRnG6PXGnn/gUP3FPdr&#10;qXqP/XOclSZC9C1tWSiZSQ1XS40IYloDG2N+CdBDgL7Pu8QEkmvHMFNawv3LBT1/aYrhyFMvF4jp&#10;or2dSjGIGVwxB55kHVddu/2eLkBIDbikQMSnnYt4CTJousifmmL8q1quBAJcRpD2eKCzLur0FykX&#10;ua+F6NR5c0UCUYDt6l4M+bPcguXSN8YymaE3pl4SCBGeQLTYBptUx2jHFUsx5HkJAUhZRlF3lqlw&#10;/JGE/lrXRA1Y37yjqkSLJu7pykJ7oj9St6tJkmqwzwhQ+UWBaCJ9ZUozGmK4aQZvNs7v2tEpxts4&#10;JgsO95aQWWx+YJQhvbngNQ3RTjNkyGxf7+IgPN+0hnmekvYHamUgZ9aph5jT48wZX2+UzyLMoHwx&#10;3eY0tRTDCXNjp8IeAvQRpJpOkXy04HIBSnrf++vyxJSK8kH7FUSZZlICU/gkF8V7iUNxBOglTP/Q&#10;mCm463SjBA71L+kjRI9zLlK6A5vUIBrbTC1M6Fs+xzK2ymGnaUjJX766tpL9iCBKXkgoe3vFYGKN&#10;nD5CVFHnvGYFPITo29eTptYuCMiISaLtJ6mJAtJL0Y+jh1loSY4T0b9IIFIDXRQvITJELhYY5kk2&#10;Kp9ebbt2Ugz/EJej2iTJPQEKSC810KXW3GlWwLW3dzEvW2pqKcdQmfadhKdMKlt7lnr4gnhEEFNL&#10;MeR9MaME6Pu+h7HxwZ2e0jSLSCPQa8UnOmvCxhKJmTzAfFC0cFLN3NRCWRRJDwoQoocQfcoXUgO1&#10;BZNynUgJBfFn1lFTWqZFFCyifylCtEtrBKjMKFv/VInAGKH2V/87EIPLbyqoY9pAeCJeaiJNo70y&#10;FltCdFMsir+e7IfPcpz4RUL0mPk2Cn7IpKp0Q1Qmlgd8rVHeBFbil7G1R88DCauaeuiITP83Ugzn&#10;2Ki2Roc4PYQAfTMb5vEHKcZFEZ4yqfOb51X1VKfFEQ1+mzMICNFLUfCda9X9oTzRREhj3dEJD3Ce&#10;DEXNSTlhRugZhRlNDIxWhJ+1dv2Z0+BCxmlqIeEpLSTMwApWjvIkR/Q9BOk7NdBANG2sABTRJjUp&#10;eMHBNEEMBDaB4SUByJHrZTIepmdn2/NUpLQUUloLOHozAOxMCa632qlOD9RgMDVJ5uQQnm9hQn7H&#10;WjmOZci0X3T/My67ddyviYEZeYkE64eYwhTGiMxpIDfRz/ERoIvijSuSGz9IIGNroJSLJFTWlQn+&#10;MaKRapKRTmCV/A8UwPVsBW1KCU800ctW1UCV9jhg2MGN+2jfYpbMsdHBjTbJqr80RO0Xw6zVmqYU&#10;Qx3Adqg2xDnUQh+31VyS/TLpSaD5NVL/EWaE2/hH4yOv51EMfbPKoG9xdOS82k/aFQxascoM2Zll&#10;OwnPRfFSG3VqJje+rQDSf3OZdx/rW8Lr68KgKMzCTxFron+03r6LBCTheSheaqPF19bMhnnpvPNi&#10;ddvC2M35JDJpSMYQT8pUextokKZmWA55lVVs7CmQhCcQLba6dOaf9aDXZlWL7NraKX6REH3USHvS&#10;WEAhCE8gWmyTjS9GrIlmopN/wVj/QgWIIkSB6SY4EQ/FW7NotC9f1tvBFn3oM4dXjoZEr9/1KKpm&#10;ZUvRV0/i1VP+ZIA0+VTClOutZga3P3XxT3kM8a923pXeem16hrj8lohmkABBgF5K8KQnlWIEIApI&#10;0cZVdxf0Uvz9o6wW+4oA8Vy93NaBvoF5NybN+MN5YmhNTw5MiC5qYS/C832z61t8smYtZsyYiRo1&#10;auCOsmVRszAnBpXNgRdZQ9zUoRCOyqw3ZTpkUlFgbqh5iMZMawg8oxEYAdezyuySVShIVX/UFuDP&#10;hKjnz3AUgrVjMaUTazCtCCmXhStii7siQA810Rd6U8vNTog+amLYOmpE5jSlZD/cKIZcDOG5CdG6&#10;cPEiLUgSki5dxKhRI7Hi44/x/nv/Rrk6ddBk2L0oU7saShfMxVnUWTGEaYrUXPf05Iwvdr56JlEN&#10;y9izr/0wQnOpwPs6nTGm1TnlIzQBj6z4kC5NVJGplNjyiCgtDH0wJhxE2UeI7mdr57EkqjWWSU+0&#10;UpoIaqL3v60LBB66sf1jRBBTq50635dtgXjk6BGLwuun4aCMGjWaj1bP4PT2LajXvQvGb7cwattm&#10;jPhkFfrNfwuepyYjX9EYxJWJRZlct6NB0WxoUOg23HtHdrxSLw9WtCkEq0MRfN8thn5WO35919tR&#10;nCosJNe68DPpIk1r0u5r5ZokYidA36PVc/ojyvDaF0jZpN++7FJUQWSroltdFBcpDsITiBbbIL8Y&#10;sU+MFKKqJvBi9u/f76YWWr8e+JW7uPY9IT7z7DN49pln1fMJdXt2x2gCFBm1zcLo7dzesQX1u3fF&#10;/l/347vvvsc333yDJe8vwXPPPYdBAweie7du6OS5GxVLlUDV/FnwYHw0p83nwcq2BdXEIn9RwYYb&#10;MKGBnCvtEXHaIJ6UiJQQCU9pIWFG9GCMsXSbPIVdBOglSAVOp2m6AkaAfr94hSdK6ZrgyZMn3RSL&#10;MBVE0cS1nLI+6fFJ+ML3Jep060xwGzFmh4Ux27ZwW7RyE+p27YwjR47SIvN/W4NNa/b9/vt5fPGF&#10;D6/OfBXdu3ZB7Vo1UTqmEKry0bWRVaOxoFl+fMpHxo+Kf1UdENDasJpqz4MNpEcmpw0ZC7XH+EKn&#10;WBptEZMnw027GbwRom9SrdzJSmyhNU9nTGEWlCdIz8PxOX2HGcwYKyKFlNODSipNlODm+PHjQT8J&#10;kSHmNPTigiDy6oTKvHnzMIErU3z59deo07kDRhHgBGrhWNFEghy1dSPu7HcPBLz5lwykHMkBlw/n&#10;4GLSRRw+fBjLP1qOF/lEUqtWrVE+thgq5uXj37FZMKk6FyFqXwhH7tEPoKo72waiJvCaokRItSSy&#10;Cc3OB3T0qAPhCUjvrm5aC3VEH1y0TjnGuBRFiG6KRdEJvymkKNdRUkG8ePFiYOGkSMcTUxuKCg1w&#10;DES2mgc7XpYXGcln278mxIq1a6LHzOkYtOgdPPzJSuUbxbTW6tUNS5d+4Ifo3BB4+lBas8OBln1i&#10;us+dP48fftiNBQsWqufpY4rEoFj039GpVDa8yjrmV/Srh+zHxFUAJcGIqrAwQlY+yGmCUwuK9Gdl&#10;DYF9LHRPdOfxEaBHnv5S/eJ4IixY80Ie77aDFDGpFC+1Ud90cj1mwJjT++k26Kou2D8FofPMiP6l&#10;FyLV3t/Zsh7bA//8p/J18YxOG/LJoOrduiImPg7FargRd3dbxNatDe877wjzZP+cGhiesrLCDtBJ&#10;frPcsVMnPuW7mI9bP8clM/MjtmwpxOb6B7qXyY7ZHD3f3F6gsuLE3E7d+eqZSecDr8Gzt4OG1Tju&#10;p8AzVSJAPphaTGlhII9L/rNGlw1yCOW9FgWUST0u+bN6RsNci4a4e89u/w1yxSEeOXLEr4nvvfce&#10;F9UbTIi7EF+vDh7ZvE75QgloHlq/mlrpxR13JeDNuW8qP+okqQxyOLKy34BTaqq13vwnO+R7I5ne&#10;rN+wAV/v+hrlK8VhxPq1GP7fpWj/5GRUbtMauWMKozhTnVackT2jfj5sYQ3z+x6MggnG+MrkjxHo&#10;SNhMpSA4pYXP1MmnSmxG68K1Qe7HmUPa24ToIkQvW16Dzjvtm0pBXLVypR5TtCs+V0QTqYHifK2D&#10;Bw/6zd9HXCqkV69ejDy/Q826dfHgWtuMMjIdQxGT2mT4/Xxidobm59BGtSlcneZUPuQ3rbapDdJE&#10;2+zyrfHjxmPV6lXKClSuXBkPrPqvuoHGbN+EMTslsNqM7tNfQVyVyujevRvXt6mBovlyoU1sNkyn&#10;+RUzmchnB+WpJZOLmoBJFSNoignPr4V60FcHeXoFR+0XlW80RWyzOoZ58CjkB1ZEG4tF345SpWJ9&#10;FIvaKDKH4mrapIl6WNeM9kcEUe6mlCKr0Pfkcwbi3r17IcGHiCy71YlmTSDWb9II/1ypO1Jro0Sp&#10;m9HgvsEqFeGiDFqkUMDvXpIA5sJF/Zqi4NnHlVaLFBY0OCPm3P967DHITfTdt9+hSZOmuH/5UnVO&#10;FRXTEozcsRl935qjnhWU4//+++84dOgQli1diubNmsFVOD+fm8iGGVzEYRODpIMchfdPw6Cp+5F5&#10;YXylO3xLPliiC90OIKZ/dMJ/KarbtJddFLeRIYsWuZs8NNwlUAImGFH9+vdzEx7Y9iJQNzXSTY10&#10;8fqjcufJHbVy5Sr/TZHhEOWiDcRffvlFQWA0hdmzZ3M9tiHw+Xwo766KEZvXsxOpBexMyRUFYnz7&#10;tlhEn5h0MQkXCO0i2+PHj2HFypVqfZmNGzdi165dKho9SlMt6YYcO4kAk0xrn0/26/eS8PCIh/EB&#10;l/j6ljdQe48HQz98n1poIOqiwz0zZ2Dy5CdVtKvE/u7vvI6jLFq8s2gR3cEQFClUGKVZjOhBfzqf&#10;6czenkwpuIwKNVEg9qK4jQxZ9I47WBZ5CM1LaFaN3j2cMkdAGjMs7WuvveZp264thg8f7liPVT8u&#10;TwunxIz0XxGI9IXKnEpgc+HCBXVnS1QqmlihQgVE54xG3U4d0fqx8bj/42UYs3UTxn22HWUb1ler&#10;UJxndPk7v3f27Fl06diRS5hkQ4/yOdG5dHYMjMuLUQ1j0b12eSQ0uhNHDh2hll5Q5wkncu7RY0Zj&#10;8eLF+P7779CseVMMf+9dWxP1TSTS9vHHMI5mV8574cLvtnCbMPU+/h2Uzl264B3eaG/Omc31xBNQ&#10;ukgB0UL8vG8fziQm+gjAIkQlY7kOXLl6dayRmz6xGt53r4iPAmohCBMEhwXz50lrsfVPEiZA14cf&#10;fihaCG6r/VoCKYsZGhSQEf1La3QqmnjixAlLAhvpRIFy7tw5tS1gfUzWZbGfJ594Ei1atUTlBoxW&#10;B/RHkXIufMpFCM7zcydPnETP3j0x1p0TD3MU5JueHDClkz8hSTUT4dP8rSh53rENv3v46FH8znOc&#10;p2aKdsp5zHnl3JJmLFiwQJnTVlyTrVDFSqjc3oPmIx5Crzmz8MDyj9Dx6afw0EMPOY7B453X166u&#10;//w5BbJPnz74mGu86ZpwEk7wOgkvYMZpiggPhIfWj04grHdAiBjz6Tb6323a6tAKjKUZpzZiwcIF&#10;4SC6CU+00BKIxvdp02wWKQoMLl8RiASoIB44cAC//fabAiitiGiXc9/Zs79hPz+3dt06TJsxnRWb&#10;wzjHfRMnjMP98blwjE/T/puj408zidaPfonoyPAkqxhL+ODJhEcexjk5j30u5/nkXMPuuw+zX5+N&#10;b7/9Fp26dkLXqS+gw3NPoXa/PqjapSMKViyPaOaSdRvUh+S2+vqCr1uOKXIfjyUL9Slf7fC/Kvay&#10;I2hqITxTngz4fAmgxHyrEqO0zItpfeLbtFF/N9tQTXQToGihV7QyNMINjU8yHKKcwEBkizNnzoQV&#10;gSnvmfbMWX6O+wTq86yX9nRF6/mX1L6fGUg05dIiMsIROiNMUoB+VQtD6rTqeM5jyrmpJSNGjMC0&#10;adMYnX6L2nUYGa9Zruu2Etiwg8Undnz+GdStV1eB/k3daHItwSLHHzp0KDYwXXEWH5wAJb0RyG0e&#10;m6h8vj4HoSkRLbTLjFs2ogxjA/H1AnHKlKf95lT8YNOmTQVi2N+wuuIQnYGNQDx16hROnz6dTPhz&#10;CfAL3z9zmq/PJOL1119Hi9icerqHWrSgOJbyEbCyJWPQu7I8JqeL3X5hxUXM6lAWyRN5HCX2sc15&#10;x9LXTXnmGRXYuKu6MXyFHRmLRjAyFZ/Yb+4b6Na9u77hnNfGbTmOHFPea9KkiQquUoYIbNi4AS3H&#10;j1MQTQCl68MapNq/ZRNK31ERu75i3mxDNBonECtWrKiCmstpoXFzEWliWlIM+ezRo0fdFGvPnj3K&#10;PDlFwIbuE9AiskhspYI58V03ycm0yXz/roKoUrYMPv/8c8z7v7fwSBU+LqcGe/UiByoJpjYOrJwf&#10;a9d8wmPrY4mY80ziUtSTJk3Gd99/j3p162DYR0wxlFbouu1ImrYB3nloRz+ZmHgap3jNp0+xdRzH&#10;3IytWrVSCwqFKz5o8wrMnTsXTR96UBUVBr33DvovmId+b72J3rNmoi01tHbfexBbpxZuz5IF1ED0&#10;6Nndr4kCpnPnzm6XywVpI+n7DIcoF8EUwE2xfvrpJxXIhMoxte+EY/8JfPbZ53AVyoWNLPwaMAu5&#10;6nCj2jXw5ZdfKh/0G/1Us4b1sLpdARuiPRmL2vgjh6M6N6mHn3/+mcHGCZzg8Y08x3LbxAkTFMQm&#10;jRpj2PuL9OiJHWSIuRu8+B0k3NVKwTvB61PfleNQ5PqNVfEwRZF12Iw/tOsLgYYUZzEoiS5QAPnL&#10;lEEerpQczfVqKrdug6ocSnN36YQ6/e9Buyf+hSrx8dTqr/0QDbC+ffu6CRDSOk1nuEqQ7IvoXyR3&#10;gzNRFYj79u2zKMyxjgaJRKxq37FjKteT7a+/3sUfpXThA5pNFbBQZjXKz9A9DnIMZwCxi5+t5yqB&#10;H+kfA/VNbV7nNsmH4fcPw7Fjxyk8vn3ujRs2oXnzZnjrrbdQr1599HlzNjVxq/ZXjBJFK4csWYz6&#10;d96ptFBdm/1d53EEZDeOa67mrwSE00RN8pLSxDoD+mEkS4tjaK7HbN2Akepc9MN2SjPk34sFnrqx&#10;unbtGqSJNsSXMxRi6N2Q2mt2vIIo5lQSc6dIJUReS3uI7XcMJGpXq4apDfLgpJS2qFWLuKJEA2rg&#10;fhYLVGfZNVETQKxZvQat7ojh6ol6zqseNorF8f5FMTQ+N7xMJ+T4R+xzyxiljGj06NkDNWvWRF7W&#10;SsvWrwd3Rw+aPTKCJbfpuOf/5qJarVrUwGM4fITXdij4ulWBgWAl15UcLpxPNDfbbOaQnZ57lr52&#10;KzVehD7QvlmUb6RP7M5RHMJT+TM10nrhhRf8WsebLYoAJ8pqi6n1dcSamNY8kfDcFEsiPamfiki6&#10;4d/+9Vf1+sCBg+quzZktK5P57HiN0x1f5RLSNeIrY++Pe/WNzfJbAKIuqV2kiFbdc0cOf3E4UUYe&#10;CFRmUXeI59pqXDPtEM97+OAhHFDnP8gIltdy6CA4CoBPOcNg/tvzMOLhh9CjR3dUI9xatWsT4GH1&#10;GXOtcjOYbWkHDBigCgcmxTClPf9r5o6yKF+bSf9SgcwYVY3S2m7SjFGMTFuMHMlVj8dh+fLlShMF&#10;olg8wnNRZPw11R9bSVNgk1aIn332mZsALbb4lcBkoDdUfuU+eU982FdffaWmYowdMw5FixXn3fmV&#10;NqGanh7RsAviej9w/sJ5DBk0EE/VzoUvuLj7ds6/+Td9qDwPXzL6Vt7dVVQUeYDnkPOo65B2vy3+&#10;/ftxkOmJgPtx308EfYDXGviO+a60AlFW5pcbL6UKkZTrHp80Ca0eHa8hOvJDSS/E/8qMhob3DlYr&#10;/ROe/GSERZhuKamJCZXViY0pzbDoNC0Q5bN0/AqiBABSPxVQRkJfy34BLPt/4fZI3qGiwVIRkYRb&#10;pnS0bdcOfe/pRyjfqEFfET4urb6XPVsW0Ugf4VnMB61p017xSV54//3344fdu/VxIxT/dYR8Xq5R&#10;jiHWo2XLllwAfmZQAcMUAlS5kFWenhytaTlhLEZyyonJE9VUFJFPt2Dszq2o2v5utcap/OYHxUeI&#10;veSHVFgr7lWH460ZDjGtgc3atWvdsiI9W0iEKiIBiojztXO/eX8iTZFosGhcF9YpZfnmig0acjbc&#10;EyjHuauff/GFP9CRMhu1UaD1orgJ0M0lKHsJSArPJecMnNucI72tQG7DKov8CJkzzzUFDVWNokhp&#10;ri9TitE7WKmhKX1gxXL0fHWaqhCVqlsLpWpUR9Yc2ZE3Xz4VaIlGMmjyESDrzcd8MkfXLFz7l0Wn&#10;H330kYIoi6DLcJTIjz/+6N82+8x+gSnvi0yiKVq/fr0C1ax5cxWkVGrcmHfvNvThgLFMfaQuKlMr&#10;ow3URJmQpfMpDvUQosC0ZD3RH3lccw5z/LS0zuuS74lGSoohPtHku868V3JJyTMTWtyFAVI8mP4y&#10;i/oNUZRDSh07dcAwRs4ffPCBGtd8iznvqlWr9c1wRooJuiAi6Ux0dDSojclyxD8txZATEaKL4pWf&#10;FWCrxhClM3fTvEnEaiTc62dYWZHvCEQZRJYSVmneuVI8HrF2Deo2aqRqpOIkbTNmrV+3zl/ZYOSo&#10;IEoEuWfPXr/I+Z3nDrcd+plwr3v06IH333/fn4L4UyZGriYfljHLrNmyoQaDpZe5IK1Mwzx+4pj9&#10;/jGVAkkeepwpyzHZr97T78tNQU2UuvNfC9EGmWCDlB/78MkPeImZlM4TeEZ++OEHTmr6Qb2WVhy9&#10;TOUQSP3792eVfyEqtGyuymOjtm1ElYTmLJLraR+nT0tJ71QyiNRCaxGHetQxHedynjelbef1hH5G&#10;3hvI8p5M+nJGrLLtjGK/oMmX4sUh+tDDkkqpdEqnVof9rZ3CHGXLiFiPkR5VEKmJFrU+YyGmJbAx&#10;/lNaWyPdbD0ClCAtim/KlCmwLIvje98rkc4x2/LbTTJeJxFpLc4pnc4f5Kpy991q0FimUtTlBOND&#10;jCRFU6mBLGxPD4L48ccfuxk9WhJBigUQMcd2tgaWacN9Jty+f3Ky15NPPhk2WEoWgduRuTPCNds6&#10;xUoukotyv6Rnqf5k/BVNMZyBkNl2AiVEb/PmzX0U9dtLsnK9dJhEpTIEI/5MIFVzV8OsWa+jGcf9&#10;1PDNTgsN+vRWUan4RKmcCES2/hEA/ryBgkiYfogGZka0Ej2PGzdOBWjGv5pgLaUATgIpZ4Qur1OK&#10;2gUsP2txpnzGrzzszFdSi5ic2hguzyFEFzXRQ/ESoiVAJeqTEQz9K2o7VQ1Tcr1ly5ahGUfAR0nC&#10;LPnVgL7Ys3uPMqcEqCC+NmuW3/QIRBaoLfmtCoEmN4aBZ7alNRIKNtxnnJ+fwBpshw4dFEBjbkP9&#10;azhf6gzmQoMt5w0h52LdVEEM7bvQLCHNmhhJ+ccc1HzWXIRzv3MfAboIzk3xULzyg5TFihVTv9xy&#10;9sxZ/ry6C2+//TYa3z9UVzxYumo4cAC+YkFcNJHwMHr0KIvzX/x/sJhTgSgjDc7OT2nbCTgUeLjv&#10;PP7442jRooXy7aGm2ukWnK7CabqN+3D6WxMnSCs3sIEYaZ9neAE8pTA4nHY6YU95+mkB2ktAyjwb&#10;md1WoXwFvPjCi6jXv69/juqdnHQsP0Mg/x5ioiya6IQomli+fHlLJmQJBAnnDQznduh74T4b7rtP&#10;P/00GjRooPx4SubZeTOkpOlOfyufkWBORi4oPsociv8ZfyfMcJbtikO8nOl1QpRtAUmZ07BBAx9b&#10;sFVPRVVnMGOenGry4ANqKEgCH2qhzEJT5tQcixrokY6QklsotEg0M7XPvPTSS+qBWWOqU/u802yH&#10;bq/kLD7Ji+V4FIHnJUy5/hQL31c1RKOpNkgPWy810aL4yrKq8dDKj1UxOYHg1jEqFXM6fsJ4BZHa&#10;qCCyypFAWUZNVHVTp3ZJpzuhhvOXqQGR78yiCY+Li0sG0Xl8J2DnOWVgW9yDKbVJPkiIFsEpeJRk&#10;v4WRWvwh70f0Lz0pRqhfdPrClMxDqHklSDfFQ430EqRF8ZVqUBePcjKwzMeRuaDURh/bXjNmzIji&#10;dMgpUjzOmzevMk2SynzCR+rEtJpOlk41nWw6OFyny3vhzK+MnpTjby+G3hShJlvMpXxGKjSSljh/&#10;0pYgvRQPxU2IIsme/k0pOAwH9aqFqC6WuaY8xkWILoJzUzwUL0FaFN9jhFmyZEk1l5UykROYogjO&#10;IykMhQOtWpgSiPgkNZCfdheoEliYtCYlDQznE6Xk1phlwFCI5rNS0Jg6dWoQNEK0nOC4HeTvwpnI&#10;tCjBVQkx3B+g9yGKEF2E56YooITnFbjOn6uTFIbiFqEmuglOxEPx2kAtzkYX8cmsdIk4ZZ6n+Npw&#10;EapTU8WHyXecqYgAlAKFzL+hqB+QJkgvRWmbCEGG/Zn3lALB6xhi8MOaAlTEPAsYrkOcZokQXTZQ&#10;BVamBMrcTkJUUDt27Cjio6iRCslRZX6PaCxB+SjKh4nQv/nEx8lPugs4ih8c4bkpQY96pyXPTi0a&#10;DX0/Ik0MTTIvp/5p8Z+ROO3L+c/QylC4vDQlsOa7MjlXZlk7xEOAXhuoRYgiXoqHYnyYtB6C9xKi&#10;0jgDLrXzXS7VStkChX8g1RzrmoZ4uQ4LDaTCaUJKNyMhuihuaqIRF8ttUW3bto2qVKlSFAeGoySQ&#10;koCEEMNGlKlVWyLVzEhu9OsCYiR3fyQQnVoSzgLIPo7eq2ArJa1Piy9LS8R+ueNGBDEtJvJqML0Z&#10;Ze5T0ubQDk2rGYxEu9JyM2RC9D82FvjJ3JRM3Z9pIjMhhllOMrUCQySdllEa/pdoYkTqmvmhzB7I&#10;7IHMHsjsgcweyOyBzB7I7IHMHsjsgcweyOyBzB7I7IHMHsjsgcweyOyBzB64/nvg/wFqfgjYqwLa&#10;XwAAAABJRU5ErkJgglBLAQItABQABgAIAAAAIQCxgme2CgEAABMCAAATAAAAAAAAAAAAAAAAAAAA&#10;AABbQ29udGVudF9UeXBlc10ueG1sUEsBAi0AFAAGAAgAAAAhADj9If/WAAAAlAEAAAsAAAAAAAAA&#10;AAAAAAAAOwEAAF9yZWxzLy5yZWxzUEsBAi0AFAAGAAgAAAAhAD7Vp33SBQAADR8AAA4AAAAAAAAA&#10;AAAAAAAAOgIAAGRycy9lMm9Eb2MueG1sUEsBAi0AFAAGAAgAAAAhAC5s8ADFAAAApQEAABkAAAAA&#10;AAAAAAAAAAAAOAgAAGRycy9fcmVscy9lMm9Eb2MueG1sLnJlbHNQSwECLQAUAAYACAAAACEAS7qO&#10;DN8AAAAIAQAADwAAAAAAAAAAAAAAAAA0CQAAZHJzL2Rvd25yZXYueG1sUEsBAi0ACgAAAAAAAAAh&#10;ACJDX4jgHQAA4B0AABQAAAAAAAAAAAAAAAAAQAoAAGRycy9tZWRpYS9pbWFnZTEucG5nUEsBAi0A&#10;CgAAAAAAAAAhAJxktbMJLQAACS0AABQAAAAAAAAAAAAAAAAAUigAAGRycy9tZWRpYS9pbWFnZTIu&#10;cG5nUEsFBgAAAAAHAAcAvgEAAI1VAAAAAA==&#10;">
            <v:group id="Grup 287" o:spid="_x0000_s1046" style="position:absolute;left:4476;top:7899;width:23777;height:8953" coordorigin="666,-768" coordsize="23776,89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ttgDsUAAADcAAAADwAAAGRycy9kb3ducmV2LnhtbESPS4vCQBCE78L+h6EX&#10;9qaTuPggOorI7uJBBB8g3ppMmwQzPSEzm8R/7wiCx6KqvqLmy86UoqHaFZYVxIMIBHFqdcGZgtPx&#10;tz8F4TyyxtIyKbiTg+XiozfHRNuW99QcfCYChF2CCnLvq0RKl+Zk0A1sRRy8q60N+iDrTOoa2wA3&#10;pRxG0VgaLDgs5FjROqf0dvg3Cv5abFff8U+zvV3X98txtDtvY1Lq67NbzUB46vw7/GpvtILhdALP&#10;M+EIyM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LbYA7FAAAA3AAA&#10;AA8AAAAAAAAAAAAAAAAAqgIAAGRycy9kb3ducmV2LnhtbFBLBQYAAAAABAAEAPoAAACcAwAAAAA=&#10;">
              <v:shape id="Resim 270" o:spid="_x0000_s1047" type="#_x0000_t75" alt="http://www.clipproject.info/Cliparts_Free/Gebaude_Free/Clipart-Cartoon-Design-08.gif" style="position:absolute;left:10721;top:-768;width:4001;height:3809;flip:x;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iyzR7DAAAA3AAAAA8AAABkcnMvZG93bnJldi54bWxETz1vwjAQ3SvxH6xDYisODLRKMQiVIiEq&#10;hgJLt1N8xFHjc7DdJPDr8YDE+PS+58ve1qIlHyrHCibjDARx4XTFpYLTcfP6DiJEZI21Y1JwpQDL&#10;xeBljrl2Hf9Qe4ilSCEcclRgYmxyKUNhyGIYu4Y4cWfnLcYEfSm1xy6F21pOs2wmLVacGgw29Gmo&#10;+Dv8WwXnq1k3X9+rrt3szMx3l/X+93ZUajTsVx8gIvXxKX64t1rB9C3NT2fSEZCLO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qLLNHsMAAADcAAAADwAAAAAAAAAAAAAAAACf&#10;AgAAZHJzL2Rvd25yZXYueG1sUEsFBgAAAAAEAAQA9wAAAI8DAAAAAA==&#10;">
                <v:imagedata r:id="rId10" o:title="" croptop="3717f" cropbottom="8607f" cropleft="4890f" cropright="5086f"/>
                <v:path arrowok="t"/>
              </v:shape>
              <v:shape id="Resim 271" o:spid="_x0000_s1048" type="#_x0000_t75" alt="http://www.clipproject.info/Cliparts_Free/Gebaude_Free/Clipart-Cartoon-Design-08.gif" style="position:absolute;left:20442;top:-571;width:4001;height:380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6LX0TEAAAA3AAAAA8AAABkcnMvZG93bnJldi54bWxEj9GKwjAURN+F/YdwF3yRNa0PKl2j7CqC&#10;CIJWP+DS3G3KNjelibb+vREEH4eZOcMsVr2txY1aXzlWkI4TEMSF0xWXCi7n7dcchA/IGmvHpOBO&#10;HlbLj8ECM+06PtEtD6WIEPYZKjAhNJmUvjBk0Y9dQxy9P9daDFG2pdQtdhFuazlJkqm0WHFcMNjQ&#10;2lDxn1+tgiL99U19Hs02V7O+dOVhH47JVKnhZ//zDSJQH97hV3unFUxmKTzPxCMglw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6LX0TEAAAA3AAAAA8AAAAAAAAAAAAAAAAA&#10;nwIAAGRycy9kb3ducmV2LnhtbFBLBQYAAAAABAAEAPcAAACQAwAAAAA=&#10;">
                <v:imagedata r:id="rId11" o:title="" croptop="3717f" cropbottom="8607f" cropleft="4890f" cropright="5086f"/>
                <v:path arrowok="t"/>
              </v:shape>
              <v:shape id="Resim 272" o:spid="_x0000_s1049" type="#_x0000_t75" alt="http://www.clipproject.info/Cliparts_Free/Gebaude_Free/Clipart-Cartoon-Design-08.gif" style="position:absolute;left:6191;top:2381;width:4000;height:3810;flip:x;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XQDmzEAAAA3AAAAA8AAABkcnMvZG93bnJldi54bWxEj09rwkAUxO9Cv8PyBG+6McV/0VVKi1h6&#10;0rQXb4/saxKafRt2t0n89m6h4HGYmd8wu8NgGtGR87VlBfNZAoK4sLrmUsHX53G6BuEDssbGMim4&#10;kYfD/mm0w0zbni/U5aEUEcI+QwVVCG0mpS8qMuhntiWO3rd1BkOUrpTaYR/hppFpkiylwZrjQoUt&#10;vVZU/OS/RsHpLTxv+iv3626RflzR3c72lCs1GQ8vWxCBhvAI/7fftYJ0lcLfmXgE5P4O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XQDmzEAAAA3AAAAA8AAAAAAAAAAAAAAAAA&#10;nwIAAGRycy9kb3ducmV2LnhtbFBLBQYAAAAABAAEAPcAAACQAwAAAAA=&#10;">
                <v:imagedata r:id="rId11" o:title="" croptop="3717f" cropbottom="8607f" cropleft="4890f" cropright="5086f"/>
                <v:path arrowok="t"/>
              </v:shape>
              <v:shape id="Resim 273" o:spid="_x0000_s1050" type="#_x0000_t75" alt="http://www.clipproject.info/Cliparts_Free/Gebaude_Free/Clipart-Cartoon-Design-08.gif" style="position:absolute;left:666;top:4375;width:4001;height:3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EVZKjFAAAA3AAAAA8AAABkcnMvZG93bnJldi54bWxEj9FqwkAURN8F/2G5Ql+k2ZiCltRV1FIo&#10;BcFqPuCSvWaD2bshuybp33cLBR+HmTnDrLejbURPna8dK1gkKQji0umaKwXF5eP5FYQPyBobx6Tg&#10;hzxsN9PJGnPtBv6m/hwqESHsc1RgQmhzKX1pyKJPXEscvavrLIYou0rqDocIt43M0nQpLdYcFwy2&#10;dDBU3s53q6Bc7H3bXOar97s5FEN1/AqndKnU02zcvYEINIZH+L/9qRVkqxf4OxOPgNz8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xFWSoxQAAANwAAAAPAAAAAAAAAAAAAAAA&#10;AJ8CAABkcnMvZG93bnJldi54bWxQSwUGAAAAAAQABAD3AAAAkQMAAAAA&#10;">
                <v:imagedata r:id="rId11" o:title="" croptop="3717f" cropbottom="8607f" cropleft="4890f" cropright="5086f"/>
                <v:path arrowok="t"/>
              </v:shape>
            </v:group>
            <v:rect id="Dikdörtgen 68" o:spid="_x0000_s1051" style="position:absolute;left:285;top:2476;width:6477;height:275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hN0cEA&#10;AADbAAAADwAAAGRycy9kb3ducmV2LnhtbERPy0rDQBTdF/oPwy24ayctUiRmEoK0YpY2gri7zdwm&#10;qZk7ITPm8ffOQnB5OO8km00nRhpca1nBfheBIK6sbrlW8FGet08gnEfW2FkmBQs5yNL1KsFY24nf&#10;abz4WoQQdjEqaLzvYyld1ZBBt7M9ceBudjDoAxxqqQecQrjp5CGKjtJgy6GhwZ5eGqq+Lz9GgbuO&#10;Rbn0+ef9y1XX/MSmfCxelXrYzPkzCE+z/xf/ud+0gmMYG76EHyDT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oTdHBAAAA2wAAAA8AAAAAAAAAAAAAAAAAmAIAAGRycy9kb3du&#10;cmV2LnhtbFBLBQYAAAAABAAEAPUAAACGAwAAAAA=&#10;" filled="f" stroked="f" strokeweight="2pt">
              <v:textbox>
                <w:txbxContent>
                  <w:p w:rsidR="00B20B8C" w:rsidRPr="006E7153" w:rsidRDefault="00B20B8C" w:rsidP="006E7153">
                    <w:pPr>
                      <w:jc w:val="center"/>
                      <w:rPr>
                        <w:sz w:val="18"/>
                      </w:rPr>
                    </w:pPr>
                    <w:r w:rsidRPr="006E7153">
                      <w:rPr>
                        <w:sz w:val="18"/>
                      </w:rPr>
                      <w:t>Kuzey</w:t>
                    </w:r>
                  </w:p>
                </w:txbxContent>
              </v:textbox>
            </v:rect>
            <v:rect id="Dikdörtgen 69" o:spid="_x0000_s1052" style="position:absolute;left:28860;top:2476;width:6477;height:275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oSsIA&#10;AADbAAAADwAAAGRycy9kb3ducmV2LnhtbESPQYvCMBSE74L/ITzBm6aKyNo1ShEVPa4VZG/P5m3b&#10;tXkpTaz135uFBY/DzHzDLNedqURLjSstK5iMIxDEmdUl5wrO6W70AcJ5ZI2VZVLwJAfrVb+3xFjb&#10;B39Re/K5CBB2MSoovK9jKV1WkEE3tjVx8H5sY9AH2eRSN/gIcFPJaRTNpcGSw0KBNW0Kym6nu1Hg&#10;ru0xfdbJ5ffbZddkyyadHfdKDQdd8gnCU+ff4f/2QSuYL+DvS/gB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5OhKwgAAANsAAAAPAAAAAAAAAAAAAAAAAJgCAABkcnMvZG93&#10;bnJldi54bWxQSwUGAAAAAAQABAD1AAAAhwMAAAAA&#10;" filled="f" stroked="f" strokeweight="2pt">
              <v:textbox>
                <w:txbxContent>
                  <w:p w:rsidR="00B20B8C" w:rsidRPr="006E7153" w:rsidRDefault="00B20B8C" w:rsidP="006E7153">
                    <w:pPr>
                      <w:jc w:val="center"/>
                      <w:rPr>
                        <w:sz w:val="18"/>
                      </w:rPr>
                    </w:pPr>
                    <w:r>
                      <w:rPr>
                        <w:sz w:val="18"/>
                      </w:rPr>
                      <w:t>Güney</w:t>
                    </w:r>
                  </w:p>
                </w:txbxContent>
              </v:textbox>
            </v:rect>
            <v:rect id="Dikdörtgen 70" o:spid="_x0000_s1053" style="position:absolute;left:10096;top:2762;width:13430;height:275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fXCr8A&#10;AADbAAAADwAAAGRycy9kb3ducmV2LnhtbERPTYvCMBC9C/6HMMLeNFVkV6pRiqisR60g3sZmbKvN&#10;pDSx1n+/OQh7fLzvxaozlWipcaVlBeNRBII4s7rkXMEp3Q5nIJxH1lhZJgVvcrBa9nsLjLV98YHa&#10;o89FCGEXo4LC+zqW0mUFGXQjWxMH7mYbgz7AJpe6wVcIN5WcRNG3NFhyaCiwpnVB2eP4NArctd2n&#10;7zo53y8uuyYbNul0v1Pqa9AlcxCeOv8v/rh/tYKfsD58CT9ALv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B9cKvwAAANsAAAAPAAAAAAAAAAAAAAAAAJgCAABkcnMvZG93bnJl&#10;di54bWxQSwUGAAAAAAQABAD1AAAAhAMAAAAA&#10;" filled="f" stroked="f" strokeweight="2pt">
              <v:textbox>
                <w:txbxContent>
                  <w:p w:rsidR="00B20B8C" w:rsidRPr="006E7153" w:rsidRDefault="00B20B8C" w:rsidP="006E7153">
                    <w:pPr>
                      <w:jc w:val="center"/>
                      <w:rPr>
                        <w:sz w:val="18"/>
                      </w:rPr>
                    </w:pPr>
                    <w:r>
                      <w:rPr>
                        <w:sz w:val="18"/>
                      </w:rPr>
                      <w:t xml:space="preserve">G ü n e ş  ı ş ı n l a r ı </w:t>
                    </w:r>
                  </w:p>
                </w:txbxContent>
              </v:textbox>
            </v:rect>
          </v:group>
        </w:pict>
      </w:r>
      <w:r>
        <w:rPr>
          <w:noProof/>
        </w:rPr>
        <w:pict>
          <v:rect id="Dikdörtgen 111" o:spid="_x0000_s1054" style="position:absolute;left:0;text-align:left;margin-left:53.95pt;margin-top:80.3pt;width:24.75pt;height:21.7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usMWwIAAKAEAAAOAAAAZHJzL2Uyb0RvYy54bWysVMtOGzEU3VfqP1jel0lCUkpEgiIiqkoI&#10;kKBi7XjsjFW/ajuZoR/WH+iP9dgzgYh2VXXj+PreuY9zzs3FZWc02YsQlbMLOj4ZUSIsd7Wy2wX9&#10;+nj94RMlMTFbM+2sWNBnEenl8v27i9bPxcQ1TtciECSxcd76BW1S8vOqirwRhsUT54WFU7pgWIIZ&#10;tlUdWIvsRleT0ehj1bpQ++C4iBGv695JlyW/lIKnOymjSEQvKHpL5Qzl3OSzWl6w+TYw3yg+tMH+&#10;oQvDlEXRl1RrlhjZBfVHKqN4cNHJdMKdqZyUiosyA6YZj95M89AwL8osACf6F5ji/0vLb/f3gaga&#10;3I3HlFhmQNJafat//QxpKyzJzwCp9XGO2Ad/HwYr4pon7mQw+RezkK4A+/wCrOgS4Xg8HU9PJzNK&#10;OFyTs9nsvABfvX7sQ0yfhTMkXxY0gLcCJ9vfxISCCD2E5FrWXSutC3fakhZJZ9MR6OUMEpKaJVyN&#10;x1DRbilhegtt8hRKyqNvc8o1iw3ZM8gjOq3qPCuKaZvLiCKgoYOMQD9zvqVu0w2wHeDZuPoZWAbX&#10;iyx6fq1Q4IbFdM8CVIUGsSnpDofUDl274UZJ48KPv73neJANLyUtVIouv+9YEJToLxYyOB9Pp1nW&#10;xZjOziYwwrFnc+yxO3PlMCmIRnflmuOTPlxlcOYJC7XKVeFilqN2j91gXKV+e7CSXKxWJQxS9izd&#10;2AfPc/IMXYb2sXtiwQ+UJmjh1h0UzeZvmO1je25Xu+SkKrRnqHtcQUs2sAaFoGFl854d2yXq9Y9l&#10;+RsAAP//AwBQSwMEFAAGAAgAAAAhALsxeazeAAAACwEAAA8AAABkcnMvZG93bnJldi54bWxMj8FO&#10;wzAMhu9IvENkJG4sYSodlKZThQBpR1YkxC1tTFtonKrJuu7t8U5w8y9/+v053y5uEDNOofek4Xal&#10;QCA13vbUanivXm7uQYRoyJrBE2o4YYBtcXmRm8z6I73hvI+t4BIKmdHQxThmUoamQ2fCyo9IvPvy&#10;kzOR49RKO5kjl7tBrpVKpTM98YXOjPjUYfOzPzgNoZ531WksP74/Q1OXz+SqZPeq9fXVUj6CiLjE&#10;PxjO+qwOBTvV/kA2iIGz2jwwykOqUhBn4m6TgKg1rFWiQBa5/P9D8QsAAP//AwBQSwECLQAUAAYA&#10;CAAAACEAtoM4kv4AAADhAQAAEwAAAAAAAAAAAAAAAAAAAAAAW0NvbnRlbnRfVHlwZXNdLnhtbFBL&#10;AQItABQABgAIAAAAIQA4/SH/1gAAAJQBAAALAAAAAAAAAAAAAAAAAC8BAABfcmVscy8ucmVsc1BL&#10;AQItABQABgAIAAAAIQAyjusMWwIAAKAEAAAOAAAAAAAAAAAAAAAAAC4CAABkcnMvZTJvRG9jLnht&#10;bFBLAQItABQABgAIAAAAIQC7MXms3gAAAAsBAAAPAAAAAAAAAAAAAAAAALUEAABkcnMvZG93bnJl&#10;di54bWxQSwUGAAAAAAQABADzAAAAwAUAAAAA&#10;" filled="f" stroked="f" strokeweight="2pt">
            <v:textbox>
              <w:txbxContent>
                <w:p w:rsidR="00B20B8C" w:rsidRPr="008C5E12" w:rsidRDefault="00B20B8C" w:rsidP="00106349">
                  <w:pPr>
                    <w:jc w:val="center"/>
                    <w:rPr>
                      <w:b/>
                      <w:sz w:val="18"/>
                    </w:rPr>
                  </w:pPr>
                  <w:r>
                    <w:rPr>
                      <w:b/>
                      <w:sz w:val="18"/>
                    </w:rPr>
                    <w:t>2</w:t>
                  </w:r>
                </w:p>
              </w:txbxContent>
            </v:textbox>
          </v:rect>
        </w:pict>
      </w:r>
      <w:r>
        <w:rPr>
          <w:noProof/>
        </w:rPr>
        <w:pict>
          <v:rect id="Dikdörtgen 114" o:spid="_x0000_s1055" style="position:absolute;left:0;text-align:left;margin-left:171.9pt;margin-top:67.55pt;width:24.75pt;height:21.7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hvXgIAAKAEAAAOAAAAZHJzL2Uyb0RvYy54bWysVM1OGzEQvlfqO1i+l01CUkpEgiIiqkoI&#10;kKDiPPHaWau2x7Wd7NIH6wv0xTr2biCiPVW9OB7P7Px83ze5uOysYXsZoka34OOTEWfSCay12y74&#10;18frD584iwlcDQadXPBnGfnl8v27i9bP5QQbNLUMjJK4OG/9gjcp+XlVRdFIC/EEvXTkVBgsJDLD&#10;tqoDtJTdmmoyGn2sWgy1DyhkjPS67p18WfIrJUW6UyrKxMyCU2+pnKGcm3xWywuYbwP4RouhDfiH&#10;LixoR0VfUq0hAdsF/Ucqq0XAiCqdCLQVKqWFLDPQNOPRm2keGvCyzELgRP8CU/x/acXt/j4wXRN3&#10;4ylnDiyRtNbf6l8/Q9pKx/IzgdT6OKfYB38fBivSNU/cqWDzL83CugLs8wuwsktM0OPpeHo6mXEm&#10;yDU5m83OC/DV68c+xPRZomX5suCBeCtwwv4mJipIoYeQXMvhtTamcGccaynpbDoiegWQhJSBRFfr&#10;aajotpyB2ZI2RQol5dG3OeUaYsP2QPKIaHSdZ6VixuUysgho6CAj0M+cb6nbdD1skwM8G6yfCcuA&#10;vciiF9eaCtxATPcQSFXUIG1KuqNDGaSucbhx1mD48bf3HE9kk5ezllRKXX7fQZCcmS+OZHA+nk6z&#10;rIsxnZ1NyAjHns2xx+3sFdKkY9pJL8o1xydzuKqA9okWapWrkgucoNo9doNxlfrtoZUUcrUqYSRl&#10;D+nGPXiRk2foMrSP3RMEP1CaSAu3eFA0zN8w28f23K52CZUutGeoe1yJlmzQGhSChpXNe3Zsl6jX&#10;P5blbwAAAP//AwBQSwMEFAAGAAgAAAAhAJhpi+nfAAAACwEAAA8AAABkcnMvZG93bnJldi54bWxM&#10;j8FOwzAQRO9I/IO1SNyoU9xCCXGqCAFSj22QEDcnXpJAvI5iN03/nuUEx9kZzbzNtrPrxYRj6Dxp&#10;WC4SEEi1tx01Gt7Kl5sNiBANWdN7Qg1nDLDNLy8yk1p/oj1Oh9gILqGQGg1tjEMqZahbdCYs/IDE&#10;3qcfnYksx0ba0Zy43PXyNknupDMd8UJrBnxqsf4+HJ2GUE278jwU718foa6KZ3Llaveq9fXVXDyC&#10;iDjHvzD84jM65MxU+SPZIHoNaqUYPbKh1ksQnFAPSoGo+HK/WYPMM/n/h/wHAAD//wMAUEsBAi0A&#10;FAAGAAgAAAAhALaDOJL+AAAA4QEAABMAAAAAAAAAAAAAAAAAAAAAAFtDb250ZW50X1R5cGVzXS54&#10;bWxQSwECLQAUAAYACAAAACEAOP0h/9YAAACUAQAACwAAAAAAAAAAAAAAAAAvAQAAX3JlbHMvLnJl&#10;bHNQSwECLQAUAAYACAAAACEAJC/4b14CAACgBAAADgAAAAAAAAAAAAAAAAAuAgAAZHJzL2Uyb0Rv&#10;Yy54bWxQSwECLQAUAAYACAAAACEAmGmL6d8AAAALAQAADwAAAAAAAAAAAAAAAAC4BAAAZHJzL2Rv&#10;d25yZXYueG1sUEsFBgAAAAAEAAQA8wAAAMQFAAAAAA==&#10;" filled="f" stroked="f" strokeweight="2pt">
            <v:textbox>
              <w:txbxContent>
                <w:p w:rsidR="00B20B8C" w:rsidRPr="008C5E12" w:rsidRDefault="00B20B8C" w:rsidP="00106349">
                  <w:pPr>
                    <w:jc w:val="center"/>
                    <w:rPr>
                      <w:b/>
                      <w:sz w:val="18"/>
                    </w:rPr>
                  </w:pPr>
                  <w:r>
                    <w:rPr>
                      <w:b/>
                      <w:sz w:val="18"/>
                    </w:rPr>
                    <w:t>4</w:t>
                  </w:r>
                </w:p>
              </w:txbxContent>
            </v:textbox>
          </v:rect>
        </w:pict>
      </w:r>
      <w:r>
        <w:rPr>
          <w:noProof/>
        </w:rPr>
        <w:pict>
          <v:rect id="Dikdörtgen 112" o:spid="_x0000_s1056" style="position:absolute;left:0;text-align:left;margin-left:11.4pt;margin-top:102pt;width:24.75pt;height:21.7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RzWXQIAAKAEAAAOAAAAZHJzL2Uyb0RvYy54bWysVNtOGzEQfa/Uf7D8XjYJSSkRCYqIqCoh&#10;QIKK54nXzlr1rWMnu/TD+gP9sY69G4hon6q+OB7P7FzOOZOLy84atpcYtXcLPj4ZcSad8LV22wX/&#10;+nj94RNnMYGrwXgnF/xZRn65fP/uog1zOfGNN7VERklcnLdhwZuUwryqomikhXjig3TkVB4tJDJx&#10;W9UILWW3ppqMRh+r1mMd0AsZI72ueydflvxKSZHulIoyMbPg1FsqJ5Zzk89qeQHzLUJotBjagH/o&#10;woJ2VPQl1RoSsB3qP1JZLdBHr9KJ8LbySmkhyww0zXj0ZpqHBoIssxA4MbzAFP9fWnG7v0ema+Ju&#10;POHMgSWS1vpb/esnpq10LD8TSG2Ic4p9CPc4WJGueeJOoc2/NAvrCrDPL8DKLjFBj6fj6elkxpkg&#10;1+RsNjsvwFevHweM6bP0luXLgiPxVuCE/U1MVJBCDyG5lvPX2pjCnXGspaSz6YjoFUASUgYSXW2g&#10;oaLbcgZmS9oUCUvKo29zyjXEhu2B5BG90XWelYoZl8vIIqChg4xAP3O+pW7T9bCdHuDZ+PqZsETf&#10;iywGca2pwA3EdA9IqqIGaVPSHR3KeOraDzfOGo8//vae44ls8nLWkkqpy+87QMmZ+eJIBufj6TTL&#10;uhjT2dmEDDz2bI49bmevPE06pp0MolxzfDKHq0Jvn2ihVrkqucAJqt1jNxhXqd8eWkkhV6sSRlIO&#10;kG7cQxA5eYYuQ/vYPQGGgdJEWrj1B0XD/A2zfWzP7WqXvNKF9gx1jyvRkg1ag0LQsLJ5z47tEvX6&#10;x7L8DQAA//8DAFBLAwQUAAYACAAAACEAc7Rqnt4AAAAJAQAADwAAAGRycy9kb3ducmV2LnhtbEyP&#10;QUvDQBCF74L/YRmhN7sxDVbSbEoQFXq0KRRvm+w0iWZnQ3abpv/e8WRPw8x7vPletp1tLyYcfedI&#10;wdMyAoFUO9NRo+BQvj++gPBBk9G9I1RwRQ/b/P4u06lxF/rEaR8awSHkU62gDWFIpfR1i1b7pRuQ&#10;WDu50erA69hIM+oLh9texlH0LK3uiD+0esDXFuuf/dkq8NW0K69Dcfz+8nVVvJEtk92HUouHudiA&#10;CDiHfzP84TM65MxUuTMZL3oFcczkgWeUcCc2rOMViIoPyToBmWfytkH+CwAA//8DAFBLAQItABQA&#10;BgAIAAAAIQC2gziS/gAAAOEBAAATAAAAAAAAAAAAAAAAAAAAAABbQ29udGVudF9UeXBlc10ueG1s&#10;UEsBAi0AFAAGAAgAAAAhADj9If/WAAAAlAEAAAsAAAAAAAAAAAAAAAAALwEAAF9yZWxzLy5yZWxz&#10;UEsBAi0AFAAGAAgAAAAhAMRNHNZdAgAAoAQAAA4AAAAAAAAAAAAAAAAALgIAAGRycy9lMm9Eb2Mu&#10;eG1sUEsBAi0AFAAGAAgAAAAhAHO0ap7eAAAACQEAAA8AAAAAAAAAAAAAAAAAtwQAAGRycy9kb3du&#10;cmV2LnhtbFBLBQYAAAAABAAEAPMAAADCBQAAAAA=&#10;" filled="f" stroked="f" strokeweight="2pt">
            <v:textbox>
              <w:txbxContent>
                <w:p w:rsidR="00B20B8C" w:rsidRPr="008C5E12" w:rsidRDefault="00B20B8C" w:rsidP="00106349">
                  <w:pPr>
                    <w:jc w:val="center"/>
                    <w:rPr>
                      <w:b/>
                      <w:sz w:val="18"/>
                    </w:rPr>
                  </w:pPr>
                  <w:r>
                    <w:rPr>
                      <w:b/>
                      <w:sz w:val="18"/>
                    </w:rPr>
                    <w:t>1</w:t>
                  </w:r>
                </w:p>
              </w:txbxContent>
            </v:textbox>
          </v:rect>
        </w:pict>
      </w:r>
      <w:r w:rsidRPr="0090071D">
        <w:rPr>
          <w:rFonts w:ascii="Garamond" w:hAnsi="Garamond"/>
          <w:noProof/>
          <w:szCs w:val="16"/>
        </w:rPr>
        <w:pict>
          <v:shape id="Resim 122" o:spid="_x0000_i1025" type="#_x0000_t75" style="width:249pt;height:119.25pt;visibility:visible">
            <v:imagedata r:id="rId12" o:title=""/>
          </v:shape>
        </w:pict>
      </w:r>
    </w:p>
    <w:p w:rsidR="00B20B8C" w:rsidRPr="006E7153" w:rsidRDefault="00B20B8C" w:rsidP="000050D6">
      <w:pPr>
        <w:shd w:val="clear" w:color="auto" w:fill="FFFFFF"/>
        <w:spacing w:line="276" w:lineRule="auto"/>
        <w:ind w:left="284" w:hanging="284"/>
        <w:rPr>
          <w:rFonts w:ascii="Garamond" w:hAnsi="Garamond"/>
          <w:b/>
          <w:sz w:val="22"/>
          <w:szCs w:val="22"/>
          <w:lang w:eastAsia="en-US"/>
        </w:rPr>
      </w:pPr>
      <w:r>
        <w:rPr>
          <w:rFonts w:ascii="Garamond" w:hAnsi="Garamond"/>
          <w:b/>
          <w:sz w:val="22"/>
          <w:szCs w:val="22"/>
          <w:lang w:eastAsia="en-US"/>
        </w:rPr>
        <w:t>İzmir’de oturan Sema, e</w:t>
      </w:r>
      <w:r w:rsidRPr="006E7153">
        <w:rPr>
          <w:rFonts w:ascii="Garamond" w:hAnsi="Garamond"/>
          <w:b/>
          <w:sz w:val="22"/>
          <w:szCs w:val="22"/>
          <w:lang w:eastAsia="en-US"/>
        </w:rPr>
        <w:t xml:space="preserve">vini </w:t>
      </w:r>
      <w:r>
        <w:rPr>
          <w:rFonts w:ascii="Garamond" w:hAnsi="Garamond"/>
          <w:b/>
          <w:sz w:val="22"/>
          <w:szCs w:val="22"/>
          <w:lang w:eastAsia="en-US"/>
        </w:rPr>
        <w:t>gün boyu güneş gören bir yere yapmak istiyorsa,</w:t>
      </w:r>
      <w:r w:rsidRPr="006E7153">
        <w:rPr>
          <w:rFonts w:ascii="Garamond" w:hAnsi="Garamond"/>
          <w:b/>
          <w:sz w:val="22"/>
          <w:szCs w:val="22"/>
          <w:lang w:eastAsia="en-US"/>
        </w:rPr>
        <w:t xml:space="preserve"> verilen yerlerden hangisini tercih etmelidir?</w:t>
      </w:r>
    </w:p>
    <w:p w:rsidR="00B20B8C" w:rsidRPr="006E7153" w:rsidRDefault="00B20B8C" w:rsidP="006E7153">
      <w:pPr>
        <w:spacing w:after="200" w:line="276" w:lineRule="auto"/>
        <w:contextualSpacing/>
        <w:jc w:val="left"/>
        <w:rPr>
          <w:rFonts w:ascii="Garamond" w:hAnsi="Garamond"/>
          <w:b/>
          <w:sz w:val="8"/>
          <w:szCs w:val="22"/>
          <w:lang w:eastAsia="en-US"/>
        </w:rPr>
      </w:pPr>
    </w:p>
    <w:p w:rsidR="00B20B8C" w:rsidRPr="006E7153" w:rsidRDefault="00B20B8C" w:rsidP="006E7153">
      <w:pPr>
        <w:spacing w:after="200" w:line="276" w:lineRule="auto"/>
        <w:contextualSpacing/>
        <w:jc w:val="left"/>
        <w:rPr>
          <w:rFonts w:ascii="Garamond" w:hAnsi="Garamond"/>
          <w:b/>
          <w:sz w:val="22"/>
          <w:szCs w:val="22"/>
          <w:lang w:eastAsia="en-US"/>
        </w:rPr>
      </w:pPr>
      <w:r w:rsidRPr="006E7153">
        <w:rPr>
          <w:rFonts w:ascii="Garamond" w:hAnsi="Garamond"/>
          <w:b/>
          <w:sz w:val="22"/>
          <w:szCs w:val="22"/>
          <w:lang w:eastAsia="en-US"/>
        </w:rPr>
        <w:t>A)</w:t>
      </w:r>
      <w:r>
        <w:rPr>
          <w:rFonts w:ascii="Garamond" w:hAnsi="Garamond"/>
          <w:sz w:val="22"/>
          <w:szCs w:val="22"/>
          <w:lang w:eastAsia="en-US"/>
        </w:rPr>
        <w:t xml:space="preserve"> </w:t>
      </w:r>
      <w:r w:rsidRPr="006E7153">
        <w:rPr>
          <w:rFonts w:ascii="Garamond" w:hAnsi="Garamond"/>
          <w:sz w:val="22"/>
          <w:szCs w:val="22"/>
          <w:lang w:eastAsia="en-US"/>
        </w:rPr>
        <w:t>1</w:t>
      </w:r>
      <w:r w:rsidRPr="006E7153">
        <w:rPr>
          <w:rFonts w:ascii="Garamond" w:hAnsi="Garamond"/>
          <w:b/>
          <w:sz w:val="22"/>
          <w:szCs w:val="22"/>
          <w:lang w:eastAsia="en-US"/>
        </w:rPr>
        <w:tab/>
      </w:r>
      <w:r>
        <w:rPr>
          <w:rFonts w:ascii="Garamond" w:hAnsi="Garamond"/>
          <w:b/>
          <w:sz w:val="22"/>
          <w:szCs w:val="22"/>
          <w:lang w:eastAsia="en-US"/>
        </w:rPr>
        <w:tab/>
      </w:r>
      <w:r w:rsidRPr="006E7153">
        <w:rPr>
          <w:rFonts w:ascii="Garamond" w:hAnsi="Garamond"/>
          <w:b/>
          <w:sz w:val="22"/>
          <w:szCs w:val="22"/>
          <w:lang w:eastAsia="en-US"/>
        </w:rPr>
        <w:t xml:space="preserve">B) </w:t>
      </w:r>
      <w:r w:rsidRPr="006E7153">
        <w:rPr>
          <w:rFonts w:ascii="Garamond" w:hAnsi="Garamond"/>
          <w:sz w:val="22"/>
          <w:szCs w:val="22"/>
          <w:lang w:eastAsia="en-US"/>
        </w:rPr>
        <w:t>2</w:t>
      </w:r>
      <w:r w:rsidRPr="006E7153">
        <w:rPr>
          <w:rFonts w:ascii="Garamond" w:hAnsi="Garamond"/>
          <w:b/>
          <w:sz w:val="22"/>
          <w:szCs w:val="22"/>
          <w:lang w:eastAsia="en-US"/>
        </w:rPr>
        <w:tab/>
      </w:r>
      <w:r w:rsidRPr="006E7153">
        <w:rPr>
          <w:rFonts w:ascii="Garamond" w:hAnsi="Garamond"/>
          <w:b/>
          <w:sz w:val="22"/>
          <w:szCs w:val="22"/>
          <w:lang w:eastAsia="en-US"/>
        </w:rPr>
        <w:tab/>
        <w:t xml:space="preserve">C) </w:t>
      </w:r>
      <w:r w:rsidRPr="006E7153">
        <w:rPr>
          <w:rFonts w:ascii="Garamond" w:hAnsi="Garamond"/>
          <w:sz w:val="22"/>
          <w:szCs w:val="22"/>
          <w:lang w:eastAsia="en-US"/>
        </w:rPr>
        <w:t>3</w:t>
      </w:r>
      <w:r w:rsidRPr="006E7153">
        <w:rPr>
          <w:rFonts w:ascii="Garamond" w:hAnsi="Garamond"/>
          <w:b/>
          <w:sz w:val="22"/>
          <w:szCs w:val="22"/>
          <w:lang w:eastAsia="en-US"/>
        </w:rPr>
        <w:tab/>
      </w:r>
      <w:r w:rsidRPr="006E7153">
        <w:rPr>
          <w:rFonts w:ascii="Garamond" w:hAnsi="Garamond"/>
          <w:b/>
          <w:sz w:val="22"/>
          <w:szCs w:val="22"/>
          <w:lang w:eastAsia="en-US"/>
        </w:rPr>
        <w:tab/>
        <w:t xml:space="preserve">D) </w:t>
      </w:r>
      <w:r w:rsidRPr="006E7153">
        <w:rPr>
          <w:rFonts w:ascii="Garamond" w:hAnsi="Garamond"/>
          <w:sz w:val="22"/>
          <w:szCs w:val="22"/>
          <w:lang w:eastAsia="en-US"/>
        </w:rPr>
        <w:t>4</w:t>
      </w:r>
    </w:p>
    <w:p w:rsidR="00B20B8C" w:rsidRDefault="00B20B8C" w:rsidP="00DB77CC">
      <w:pPr>
        <w:shd w:val="clear" w:color="auto" w:fill="FFFFFF"/>
        <w:spacing w:line="276" w:lineRule="auto"/>
        <w:ind w:left="284" w:hanging="284"/>
        <w:rPr>
          <w:rFonts w:ascii="Garamond" w:hAnsi="Garamond"/>
          <w:szCs w:val="16"/>
        </w:rPr>
      </w:pPr>
      <w:r>
        <w:rPr>
          <w:noProof/>
        </w:rPr>
        <w:pict>
          <v:group id="Grup 80" o:spid="_x0000_s1057" style="position:absolute;left:0;text-align:left;margin-left:13.65pt;margin-top:8.3pt;width:228pt;height:128.25pt;z-index:251641856" coordsize="28956,16287"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o0r+7QwAAHGKAAAOAAAAZHJzL2Uyb0RvYy54bWzsXW2P2zYS/n7A/QfB&#10;Hw/YriRLlmxkU+xLmisubYJsD0k/yrJsC9HbSfJ608P993uGlOTReleS106uybFBvXrhcIbDGZLi&#10;MyRf/HgfR9pdkBdhmlyMjB/0kRYkfroIk9XF6J+//XTmjrSi9JKFF6VJcDH6HBSjH1/+9S8vttks&#10;MNN1Gi2CXEMmSTHbZhejdVlms/Pzwl8HsVf8kGZBgpfLNI+9Erf56nyRe1vkHkfnpq5Pzrdpvsjy&#10;1A+KAk9v5MvRS5H/chn45dvlsghKLboYQbZS/Obid06/5y9feLNV7mXr0K/E8J4hReyFCZg2Wd14&#10;padt8nAvqzj087RIl+UPfhqfp8tl6AeiDCiNoT8ozes83WSiLKvZdpU1aoJqH+jp2dn6v969y7Vw&#10;cTFyoZ7Ei1FHr/NNpuEWutlmqxmSvM6z2+xdXj1YyTsq7v0yj+kvCqLdC61+brQa3Jeaj4emO7Un&#10;OnL38c6YmK7j2FLv/hqVs0fnr1/1UJ7XjM9JvkacLPRn+L9SE6721NRvTqAqN3kwqjKJB+URe/mn&#10;TXaGGs28MpyHUVh+FtaJuiOhkrt3of8ulzc7jTtWrfH3QRHGGu6hYSKgNJLCoxK9Sf1PhZak12sv&#10;WQWXRQazhiop9Xk7ubhtsZtHYfZTGEVanpYfwnJ9u/Yy1LEhrJVeViWFTzywqUeUJe31JvU3cZCU&#10;0gHzIEKh06RYh1kx0vJZEM8D2FP+80IygR28KUqyErII4RT/Nt1LXZ+aV2fXtn59ZunOq7PLqeWc&#10;Oforx9It17g2rv9DIhrWbFMEUIAX3WRhJSue7kn7qAdUbYX0LeGj2p0nWgJSnRCo/itExCNSCcla&#10;5P57qJlaDMOeTKYo2cXIMR20Z2g48Gg6kUZclHlQ+uu6Lmp9y4os4DXafPtLuoDOvU2ZCrUf4zWN&#10;7cMy8qJ8HaSxRhdQOMQV2Xt3KIwsYJ2EShQl9JukZA3yrXzyWP3Y44mF+pmcXV7eOGeWdeOeXV3h&#10;6vr61dQaGxPLftXUT7H2Fun27bzw4TiL46voiaohQyd1VjaPW2qe0GsUtQnjbphZUJ/xWHsrfAMq&#10;pGyZm9q1m96mkfb2k2aOp1T1VaqmYSwq8WTjRP52MbItnf4T1VK1kYZhm/g30qg1dPVp3RiSc1Bz&#10;OXadsV21lpY5ti3RWLJq9zey2qk266pGx7OonGy1qJpxP02SIiyDj8hsGUfo1v52runaVjNdG0JI&#10;691L/TtPbRqmPtW1tWaZFmR9guSjwRgYxticTnq5cJJ+BubhDDiJM3HccW8pxoyJVFFvKTjJMCZo&#10;8pu6GMiEk4wtZzx1eosC62q4DKwQTjKQy+RwLpxE2lRvWRzGpd96eeqB1ssNnhjAAW3TfcLW2+6B&#10;nsq0e0vAbd00bEef9nLhJIe5x0AGx7mHVFFvKY5zj4FMjnSPgfo60j0GcjmBe3Rbb8s9hlnvd+ce&#10;ru72Wi53D0Of6JbV6+Xc2AeaLic5vPsYyET5R9MV9rfuyj8MW/lH33iXdwZo2YcorEUynRgDRtW8&#10;M1D9x7Cvj4F6Omp4NdWdw/oP05kOqG7eGQxs2jnJn7j/UP7R9fH8yPjKdcdf4fOjg8tp/KODQWt8&#10;9Sz/QObSCzu4cP8wxvZY7x/FtUZL4kOwl0uL5PDvc96BdJTlhB1IBxfe5zzz+xxtVweDkwyw8NH9&#10;FRyki8tJHKSLwekcpIvL0Q7immP5MdXFhTuI6brwqt6PqZa170ZYXVxaJEeNsLq4nMRBuhj0OAjm&#10;gZuZXm8t5/m9mX+fVLO/uNIAEhEIR/PDWVoQvsangjHtXN9iMktOtoOKUvcQw+g5scSfBNUAYhg0&#10;JzYP4gw75cTC+aGJYWLD/DixANkGE8OqOHE9Fz+MM4yFEwvAaDBnGAIndrjCZCZVlRPuQ/B2JODt&#10;UgBVuUCp5nIUAVCSLEXYAy61LYEMwga19cWomtqnt3F6F/yWinTlDpY1xTxRxX6XJEp4UjnwFiLX&#10;RlUnqP9mIk8kxABaJDREx19lXKeq/8rUVWdCmpAd+IPU/mYe+lfBH1wU0DgTWW8mpm50YWpwBcEe&#10;BR/bsl5MwzUcoVb2Eu2ZkE22UxW3Npe2hLL7ljSi1RkgISkLsA+VagyB6s6sUZBjSW8Zu4ZttCRk&#10;at5BMmQNLT20JcQAE4xatVgn8KO0CGQTQEYisNDGWkS2O6gJQRKLJ4HkVVEZ2KrQ0ObUzU+Rr+bX&#10;US5B1+nV1ZU9Fc1SGSalfGgLeAwiAHH1SuCk8vFYwmZStCoXId2qoKQ1FwBlFbjWz2nsUNrncjKk&#10;QELO3kIZQqx9Vk1hodqHhcKjRolRWDXiiJaQfLUCADih6nWjW9cGCRQl5NJTASr6HoJolkDkEW4R&#10;ZyAoktVI86IVonP8MhfaL9IoFFXZVRpCdYOq4h4vjqHXzx8Up5U/IdA3XrGWWYlXjYcQ/0AE6VTW&#10;k27KIL9dL7baPNrk7z3ILwDUkbYICeIW2qAbYPE1tPogsEH2ey1zECqUz70oW3uVibmVPTyQvpFB&#10;RgbsxEOwSQ3x0lV5P78XgTOG6FHo0TxdfAbeL5BfeF2R+T+FKP4bryjfeTkAWDxErFT5Fj/LKEWl&#10;ocEVVyNtneZ/PPac0l+M6Nd0QL5FqBIq9V8bj4JUop8T+NrUsCy8KsWNZTsmbnL+Zs7fJJv4OkV3&#10;gd4cAopLSl9G9eUyT+MPQMgviTFeeYkP4aT5VDfXJe7xCnFZfnB5Ka5l9Mub5DZDzIyM/KC6/+3+&#10;g5dnVYhCCZD717SG2XfwNapgl5asIkkvESyxDEUYw061qBK6AeT/tbB/dBUyKOr2EOx/iSCSv9da&#10;qHH/iYOYCigNjbE1xcdo1Rgp3P/pqb3WV9CwwAJOMmxOjH8EDYTkOckwJu1vIIq/wLxCdyAGJxmI&#10;yGNM0YAdCvfviVqh9ouHxWDcqHD/vXigj9zWpYp6Z785yeHuMZDJke4hR9K9ReEeNdAJ+RTBQC6c&#10;5PnTbh3W2zOrQJMKfVFj37x7DIEheO+hcP8BgUrKP+qoSuUfNHDfb0d4ZzCwaeckf+L+Y0iDwv0D&#10;cbEK9xezIntW8i2EVSrcX8XFyPnDffM9zfiqAzflHytyKrcXQ+MYJR+HdnDhJAeHHTf+0cGgNb5S&#10;uH8didqhsRN2IB1cTvMB0sHgJA7ShZuezkG6uJzEQboYnM5BurjwAdazAmMU7t/fPHKTl5HHXVXC&#10;Uz/SwBM8VK/wUrj/oHAFTBBhqr2JdVC4v8L9JRKucH+F+48GRhgo3H8vjEHh/hXuL4LBduD0l8D9&#10;KSpAgf5fG/THWOxw0J9mPyuoH0i/WcV3KaRfzo/3TR21vnsU0t87ucOnBRTSr5D+/SlJ7lHDQBQ+&#10;K/B9ITVDtlzgHqWQ/m96A4whwBx3D4X0K6TfeDoKkU8t928hwFM/MpH3GETOZ5U5UtMR0MNJ+qci&#10;ubGDgfKPvuEo7wwGKqxFopD+b3kDpQbJ7HBA7lJyIVPvmP37HV8NaVCUf7BIsQ6k9IT9RweXo/qP&#10;xj86GBzvH8i8d+09d6lnAZkU8t3L5fhQ48ZBOjR2Qgfp4KKQ/t0OfF147EkcpIvB6Ryki8vRDqKQ&#10;/v7hNcfuFdIvd539Xa3w79tPAWbDAxTUCn+xRU+zOliu6W+vbK8X8asV/nzHAwwZ1Qp/7KWgVvir&#10;Ff5fZIW/2LlFIf1e+b0t78dmL4cj/TLQo9mbgwH/fG9/x6VAGblgQK3xf3p2vfUdpJD/3llEPk2g&#10;kH+F/Cvkn86sqsO8P3L3GIilcRKF/Cvkf8+j1B4YzUYpyj+Uf/w/+UcD3HRAwbz/UGv8v2n/aJDN&#10;jupufbA8aw1zgzl2cOHAzbDwzRZKybYu72DSIjlu6/IOLso/FPK/2632sQA4buyIPFbIf+8sAIfx&#10;+WeOQv7FEcbN5yCH8ZmeuiBzTtKP/fLeAAzqDqSLASd5XuhY7SBdXLhPPSs0RiH//bWvkH86YBYG&#10;zYFshfwr5F/t7a/29m+2u1d7+6u9/WfNvvrf1N7+IijryyL/tLe/WuP/tdf4T2vk/5cAp5Fo/9iU&#10;m2KjOVMC7Km+/V/vbjMc5lDeX6U4QUmcu0HPCzwkxP9+mccM+Z86hg20n8ZBNoB/U+wNgdMt7kvN&#10;B7k7dnF2Bc7koDgt13ZkYAA2daqzoeMPXgdpXB2UQGf6iLM6vDscjQGRqhMSKAlxTVI6ikVszSFP&#10;/5jgKBRB0LwBRSROdWpO2KBsdkUQV+XnKKD8ouR9sMRpFhC1OkDDXwdx0Jzd4vl+kJT14SMiNZEt&#10;IcQhhFV6IpVSHULcUAjOaVI2xHGYpNXRJm2xF59qkZcyfa0BWW5Swe4YD7FiiR59uWM8/ufbeaCh&#10;kcd5/BlO8IAxrmbbFc7yoN3NcLDJOvRvvNLj96LCZoGZrtNoEeQv/ws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BAlj4p3gAAAAkBAAAPAAAAZHJzL2Rvd25yZXYueG1sTI9BS8NAEIXv&#10;gv9hGcGb3aTRWGI2pRT1VARbofQ2zU6T0OxuyG6T9N87etHjvO/x5r18OZlWDNT7xlkF8SwCQbZ0&#10;urGVgq/d28MChA9oNbbOkoIreVgWtzc5ZtqN9pOGbagEh1ifoYI6hC6T0pc1GfQz15FldnK9wcBn&#10;X0nd48jhppXzKEqlwcbyhxo7WtdUnrcXo+B9xHGVxK/D5nxaXw+7p4/9Jial7u+m1QuIQFP4M8NP&#10;fa4OBXc6uovVXrQK5s8JO1lPUxDMHxcJC8dfEIMscvl/QfENAAD//wMAUEsDBAoAAAAAAAAAIQB1&#10;hA5HeQ8AAHkPAAAUAAAAZHJzL21lZGlhL2ltYWdlMS5qcGf/2P/gABBKRklGAAEBAAABAAEAAP/b&#10;AIQACQYGERIQEhATEBASEhEQFBQSEBMQEBIREBMaFhYWFBATEhgbJh4XGiMaEhIgLyEjKDUsLDgW&#10;HjE1Mio1KissKgEJCgoFBQUNBQUNKRgSGCkpKSkpKSkpKSkpKSkpKSkpKSkpKSkpKSkpKSkpKSkp&#10;KSkpKSkpKSkpKSkpKSkpKSkp/8AAEQgAtAEYAwEiAAIRAQMRAf/EABsAAQACAwEBAAAAAAAAAAAA&#10;AAAEBQECAwYH/8QAORAAAgIBAwMCBAMGBAcBAAAAAQIAAxEEEiEFEzFBUSIyYXEGQoEVIzNScpEU&#10;Y3OhNFOCk8HR0iT/xAAUAQEAAAAAAAAAAAAAAAAAAAAA/8QAFBEBAAAAAAAAAAAAAAAAAAAAAP/a&#10;AAwDAQACEQMRAD8A+4xEQEREBERAREQEREBERAREQEREBERAREQEREBERAREQEREBERAREQEREBE&#10;RAREQEREBERAREQEREBERAREQEREBERAREQEREBERAREQEREBERAREQEREBERAREQNbLAoLMQAPJ&#10;JAA+5lcev1E7at2oI+bsGtwnoAzbgATzxnPE4dVrc3J3f+GzXgLs/jdw7e8CudmeyBtPnO4Ylwo4&#10;gQ065pzWl3erVLBlWZ1QH0I+IjkHgjyDwZNRwQCCCCMgjkEe4MjHp1YZ7EREtsGGtVEFhwCAS2OS&#10;MnzI/RLlWsUHattKqr1g+PQWAeSrYJB+48ggBZREQEREBEwTIOs6lhu1WN9p9MErUMZD2kfKMeB5&#10;bwPcBOLYkTU9Y09Z22X0of5XtRD7+Cc+okc9JsY5s1N7cHKVlaK88cgoO4MY9XPmTtNoq6xtrrRB&#10;7IoUf7fc/wB4HNOq0EgC6okkAAWISSfAAzzJDOAMngDyfb6zk+gqIINVZBBBBRSCD5BGOZFH4c0g&#10;ORpdNkf5FX/zA7aDqddwJQnjnBBBKknZYPdGAJDDg8+oIEuVur09iWC6tN+VCW1hlVmQFijJu43K&#10;WfgkAhzk8KJg67UNjZptvPJuurXI9lFXcyfHkjz9MELOJw0OqFtSWrnbYiuuRg4YBhke+DO8BERA&#10;REQEREBE5XapExvdVywUbmC5Y+FGfJ48Tm/UqQ/bNtYsOMVl1DnPj4c5gSYkOzq9S2dolt2VUkV2&#10;FFZvlRrANqscjAJ9R7jMwGAiIgIiICIiAiJx1lxRGdVLlUZgg8uQCQo+pxiBW65Xve3TAhK1VN7g&#10;brW3ZICZ4TG35uT7AEAy4E8907rFC7rWuFllnLdpbLgigsyUDtqflDnyNxJJxzgTR+IKSoKsWZt2&#10;2tUc3HaxQ5qxuUBlIywA45MCzLjgZ8+Pr9pS6/qGhcnffUGr3DeLu26Y5dVdSD6cqD6DIkfR1aZr&#10;nqtRW1bju2kU2Ht5wUQagLgbV2qpyCdhIGd2Lw6SvYK9idsAKKyo2ADwu3xgYH9oFP1HqV+lVCdm&#10;pWy6qpASKry1jhfyqVswCWJAXARjzjMmDqF6436ZiP5qbFtA+4YI3t4UyFqtHpKmVAtgsAynbXUX&#10;20jGN6hQ/bHpyMNyDkcTVep64cLpO8n5bXsTTuw45eo5wTkH0zz8K+IFh+1nPy6bUH3BWuvj6F2A&#10;J+mYHXqhxZ3Kj6Cyp1z9QcYP6H/xJeitdq1ayvtOR8Ve8Ps+m4cH9J22wKo3HUMAjOKQCXtXdWXb&#10;jalbcHHzFivsBn5gLDTaNK12ooUcn1ySfLMTySfUnkzqBMwEREBERATBmYgVVeguT91W6rT+U4zb&#10;QuB+7rBBVh7Fvl8YYATH+IupYhxbfUVyLVrRrEbPKOiAZGMEFV9x5xm2giBWp16gulYsBNnC8HG7&#10;DEVk+j4rsO08/A0sdwnK7RVuGVkRlY5ZWUMGPABYHz4H9hIR/D9QOVN1Y5BSu+5FYcYGA3w4wMbc&#10;eo8EiBI1fV6KuLLqqzt3YexVbByAQpOTyCP0mNJ1em0la7FYj2zhhx8SHw684yuRnI8zfSdOrqGE&#10;QLlixOSWZj5ZmPJPAGSfQTbVaGuwbXRXAORuGSp/mU+QfqOYHS25VBZmCqoJZiQAoHJJJ8CV/wC1&#10;mfmisXL4FosRas/18lgPUqDzxzztV/h6kPvIsfG0qlltttdbKSRYiOSFbOOfTAxiWQECBR0vJL3E&#10;WuVK4KqK0VsbkRMeDtXO4knHoOJ1r6VSqGsVV7GzuTaCrZ87gfP6yXECIvS6hUaQg2NnK5Jznzzn&#10;MhrrLKWWuwM6NYqV3bq9/wAQ4WxeMkENyB42+TuIt5y1FCupVlDKRgqwBB+hBgdFMzK/odhagZJb&#10;D2Krk5LotjIjk+pKqpz65zLCAiIgIiICU2u/EtVdvZIZnGzdgoMbjxtVmDWH1wgP9+DczXYIHj9b&#10;rbNTbbpq2ZrA9iArZto09a7V79ighrX3OyhT8JNbcYXJtNN+FxWhRLrkGPh2dura/o57aqbMYHDl&#10;h5zmd/w1pkWnuAfHazO7c5YlmP6Dk4A4GTgcy2DA+vjz9Pp/uIHn+qdDt1G0WDTfAcraK+43gj+D&#10;YpXnPgnjzk45kaboliIqDV3gIoUBV0+MDxzZW7f3Yy5iBSD8Ot3RadRbklS5UCsvt+UHt7QfGDvD&#10;ceNsugJmICIiAiIgIiICIiAiIgIiICIiAiIgIiICIiAnDXabuVPXkr3EZNwOGXcCMg+4zO8wRAgd&#10;A1S2aWh1CqGpQhUGEX4R8KD+UeB9MSeDIN3Q9OzFjWuWOXAyq2H0NiggWY9NwOPSVuo1q6W0hEc0&#10;DYLggymmZzhLFTOQp/MEGBw2B8WQ9DEwpmYCIiAmtlYIIOeRjgkH9COR+k2iBTv0GpK8FbL9iYWp&#10;7CUYAYWsVZFfgAcj7zfoOirRC6BAbPm7adtF2kjthMAjaSw5Gc5zjwJj9QrFgqLoLCNwr3DeV5+I&#10;L5x8Lf2PtKv8P12FnuBUae/daisAb2ZypWxmBwF28BTk4CeMEQL2IiAiIgIiICIiAiIgIiICIiAi&#10;IgIiICIiAiIgIiICIiBXdautSvfWyqEINhas2fusHcVUMvIyG+oUgDJE36doiu92fe9rBmcLtXhV&#10;VQoycDC58nlmPrOvUtJ3abKs43oVBxkAkcZX8w9x6jI9Zr0rV92mu0jaXUMVznGfTP8A7594EoCZ&#10;iICIiAiIgeQ60bTqbBlKVVFZXcsBetW25SrtXsrdbHtGdx43EowwVsOkae5nFq3Vpp3LN/hlrLnJ&#10;GCBY4Vq/i5KbeDuHEu79OrjDKrAEHDKGGRyDz6iVfWNN21a+tmS3coG0nbaxZVVHrOVYnIGcbvYi&#10;BcCJgTMBERAREQEREBERAREQEREBERAREQEREBERAREQEREDBMqvw8zBGqO0rTYa0sXI34+bg55D&#10;EqefKnxiWdykqQp2sQcNjOD6HHr9pW9JtNe3SugVlrJRlbclqqVV3yfiDbnUkH+fy3MC1iIgIiIC&#10;IiAkDrWnd6gK9m9banG92RfgsR2G4KxGVVh49ZPkXqmjFtT1FmTeMb125X1BwwKt48MCp8EEEiBG&#10;6J1RrVKOFFiKhcoc0tuBKtU+SWUgZycHkHAzLOeK0+u04DrR+0LFy1jV01hTvJG+xnAR9xyTtdsn&#10;0HC41/DXVLLSbae7cWBDLZrCaaF3PhQBv3Oe2o3Hn4+ABuAD28Sr034j07lV7mHbblGBDIzfLXZ6&#10;I5wQFJycHGZZgwMxMGVaa/UPuNVVLIHdAXvetso7Vsdq1MMbkbHPjEC1iVg6sa/49ZqH/NDdygf1&#10;WYBT7soH19JYo4IBBBBGQRyCPQgwNoiICJgmQdR1UBilaNc6/OqNWO2PPxszABiPC+T9BkgJ8SHo&#10;uqV28KWDAAtW6slqZ8bq2AYD64wfSRz1VrGdKFOUcq9tisKlK/MuMhmOeOMe+cYyFpErR1gdjulT&#10;u3mvtgjJtFhq7YY8Y7gxu8Y5gddrXi7/APOfTvNWqt/RZuKt9s558CBZRK39u1txSG1B/wAnayD7&#10;2khAfpuz9Jqz6zBcLp/9Hc+77d/xk/0YHufMC0iVi/iHTj5rQh9Q4ZNnuGyPhx9Zt+36T/D33fWm&#10;trV/7ijZ+mYFjNe4PErQNRb76dPoyPe308FE/QsfbHk7r+H9P+alLD6vYO7YfvY+W/349IFhulfr&#10;Ou1V7gM2NWC1iV7WatAMl3yQAMc4JyfQGYH4d02eaKm+rKGP0HxZ4AwAPAAAHAAk2rSoq7FRFTn4&#10;FUBefPwjj1gV79WLuy0BLe2M2EWABSc4qBAI7nBODjHGcbgZsNfcnNtIKn81DNaU+jIVVm+6g/YS&#10;wqpVQFVVVQMBQAAAPAAHibYgVrdcz/DpvsABLE1mkKPvdsBJ58e3OOJB6p1mlOxrO7XtNR2IzBGu&#10;rtNTZrB5L5SvAPB3Y4yDL2/Tq6MjDKupVh4yCMEZH0Mj6DpiVZPLu3zWuQbGHoucDCj0UYA9vMCW&#10;DMxiICIiAiIgIiIGrICCCMg8ETlo9DXUgrrRURfCKAAPU8e5PJPrO8QK7rfTjbWNvz12JYmXdBlS&#10;MjK+6lwMggEg44mtfX6RgWE0NkjFytUuRnIWxgFfwSNpOQMiWc0alTjKg4ORkA4OCMj64JH6wK23&#10;rw5ZKb7a1Ulra6wVwOfgBIa3I8dsNn78Tv0XTslFasPj25s5z+9b4rDn1y7MZN2zIEDGJU6jQdk9&#10;6lSMEmylC2yxT85WofD3BgMCBk4K/mzLeYIgaU6hXUMrBlYZDKcg/YjzOd3UakOHtrQ4zhnVTj3w&#10;TOFvQqGYsawC/wDECllS3/VrUhbP+oGdaelUIMLTUoznC1ooz74AgQbepNcCtK2bSwX/ABGFVFHG&#10;8qGO4sF3AHaRuGD4OLHR6RK0WtBhVGBySfqSTySfJJ5PkztiZgRdb06u0AOittPGfIz8wBHoRwR4&#10;IJByJAu04R69PWBTXZ3GY1gIWZdv7oEfKSpY5HOKzjHkXMhdT0LWqArBGWxHViu7lWDYIyDg4IOD&#10;4JHrAruq2JWtdVaO7UtXaKK67H3LuYAMQMKSQ5UsQNyAk4BMvE8Sv6XoHUm205usADgMDXWqs5Su&#10;vCrkDut8RG4559ALLEDGJnERAYmMTMQGIiICIiAiIgIiICIiAiIgIiICIiAiIgIiICIiAiIgIiIC&#10;IiAiIgIiICIiAiIgIiICIiAiIgIiICIiAiIgIiICIiAiIgIiICIiAiIgIiICIiAiIgIiICIiAiIg&#10;IiICIiAiIgIiICIiAiIgIiICIiAiIgIiICIiAiIgIiICIiAiIgIiICIiAiIgIiICIiAiIgIiICIi&#10;AiIgf//ZUEsBAi0AFAAGAAgAAAAhACsQ28AKAQAAFAIAABMAAAAAAAAAAAAAAAAAAAAAAFtDb250&#10;ZW50X1R5cGVzXS54bWxQSwECLQAUAAYACAAAACEAOP0h/9YAAACUAQAACwAAAAAAAAAAAAAAAAA7&#10;AQAAX3JlbHMvLnJlbHNQSwECLQAUAAYACAAAACEAKqNK/u0MAABxigAADgAAAAAAAAAAAAAAAAA6&#10;AgAAZHJzL2Uyb0RvYy54bWxQSwECLQAUAAYACAAAACEAN53BGLoAAAAhAQAAGQAAAAAAAAAAAAAA&#10;AABTDwAAZHJzL19yZWxzL2Uyb0RvYy54bWwucmVsc1BLAQItABQABgAIAAAAIQBAlj4p3gAAAAkB&#10;AAAPAAAAAAAAAAAAAAAAAEQQAABkcnMvZG93bnJldi54bWxQSwECLQAKAAAAAAAAACEAdYQOR3kP&#10;AAB5DwAAFAAAAAAAAAAAAAAAAABPEQAAZHJzL21lZGlhL2ltYWdlMS5qcGdQSwUGAAAAAAYABgB8&#10;AQAA+iAAAAAA&#10;">
            <v:shape id="Resim 74" o:spid="_x0000_s1058" type="#_x0000_t75" style="position:absolute;width:28956;height:162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lkpQjFAAAA2wAAAA8AAABkcnMvZG93bnJldi54bWxEj1trAjEUhN8L/Q/hFHyrWS9UXY1SCorQ&#10;C17fj5vjZnFzsm6iu/33TaHQx2FmvmFmi9aW4k61Lxwr6HUTEMSZ0wXnCg775fMYhA/IGkvHpOCb&#10;PCzmjw8zTLVreEv3XchFhLBPUYEJoUql9Jkhi77rKuLonV1tMURZ51LX2ES4LWU/SV6kxYLjgsGK&#10;3gxll93NKtiY0xdN+sfh9X3w2ZxXy8vHwSRKdZ7a1ymIQG34D/+111rBaAi/X+IPkPM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JZKUIxQAAANsAAAAPAAAAAAAAAAAAAAAA&#10;AJ8CAABkcnMvZG93bnJldi54bWxQSwUGAAAAAAQABAD3AAAAkQMAAAAA&#10;">
              <v:imagedata r:id="rId13" o:title="" croptop="10269f" cropbottom="10287f" cropright="4770f"/>
              <v:path arrowok="t"/>
            </v:shape>
            <v:shape id="Sol Ok 239" o:spid="_x0000_s1059" style="position:absolute;left:11525;top:1809;width:3874;height:4235;rotation:90;visibility:visible;v-text-anchor:middle" coordsize="388253,4241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Re1cIA&#10;AADbAAAADwAAAGRycy9kb3ducmV2LnhtbESPT2sCMRTE7wW/Q3iCt5pV0OpqFLGVCj355+LtuXnu&#10;Lm5eQhJ1/faNUOhxmJnfMPNlaxpxJx9qywoG/QwEcWF1zaWC42HzPgERIrLGxjIpeFKA5aLzNsdc&#10;2wfv6L6PpUgQDjkqqGJ0uZShqMhg6FtHnLyL9QZjkr6U2uMjwU0jh1k2lgZrTgsVOlpXVFz3N6Pg&#10;fLq5MPr2tNEOp/rn83iN4y+let12NQMRqY3/4b/2Viv4GMHrS/oBc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BF7VwgAAANsAAAAPAAAAAAAAAAAAAAAAAJgCAABkcnMvZG93&#10;bnJldi54bWxQSwUGAAAAAAQABAD1AAAAhwMAAAAA&#10;" adj="-11796480,,5400" path="m,204825l215709,r198,127990l387883,135304v-118,70698,473,82873,355,153571l215808,296190v-33,42663,-66,85327,-99,127990l,204825xe" fillcolor="#dafda7" strokecolor="#98b954">
              <v:fill color2="#f5ffe6" rotate="t" angle="180" colors="0 #dafda7;22938f #e4fdc2;1 #f5ffe6" focus="100%" type="gradien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204518;215207,0;215405,127798;386981,135101;387335,288443;215306,295747;215207,423545;0,204518" o:connectangles="0,0,0,0,0,0,0,0" textboxrect="0,0,388253,424180"/>
              <v:handles>
                <v:h position="@3,#0" polar="10800,10800"/>
                <v:h position="#2,#1" polar="10800,10800" radiusrange="0,10800"/>
              </v:handles>
              <v:textbox style="layout-flow:vertical;mso-layout-flow-alt:bottom-to-top">
                <w:txbxContent>
                  <w:p w:rsidR="00B20B8C" w:rsidRPr="004E5B3A" w:rsidRDefault="00B20B8C" w:rsidP="003C3258">
                    <w:pPr>
                      <w:rPr>
                        <w:b/>
                        <w:sz w:val="18"/>
                      </w:rPr>
                    </w:pPr>
                    <w:r>
                      <w:rPr>
                        <w:b/>
                        <w:sz w:val="18"/>
                      </w:rPr>
                      <w:t xml:space="preserve">     1</w:t>
                    </w:r>
                  </w:p>
                </w:txbxContent>
              </v:textbox>
            </v:shape>
            <v:shape id="Sol Ok 239" o:spid="_x0000_s1060" style="position:absolute;left:16764;top:4953;width:3873;height:4235;flip:x;visibility:visible;v-text-anchor:middle" coordsize="388253,4241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9MIA&#10;AADbAAAADwAAAGRycy9kb3ducmV2LnhtbESPQWsCMRSE7wX/Q3iCt5q1By2rUUSUFtqL2+L5uXlm&#10;F5OXJUl17a9vBKHHYWa+YRar3llxoRBbzwom4wIEce11y0bB99fu+RVETMgarWdScKMIq+XgaYGl&#10;9lfe06VKRmQIxxIVNCl1pZSxbshhHPuOOHsnHxymLIOROuA1w52VL0UxlQ5bzgsNdrRpqD5XP06B&#10;rcLE8Me2OLB5M0erw+7zNyg1GvbrOYhEffoPP9rvWsFsCvcv+QfI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VX/0wgAAANsAAAAPAAAAAAAAAAAAAAAAAJgCAABkcnMvZG93&#10;bnJldi54bWxQSwUGAAAAAAQABAD1AAAAhwMAAAAA&#10;" adj="-11796480,,5400" path="m,204825l215709,r198,127990l387883,135304v-118,70698,473,82873,355,153571l215808,296190v-33,42663,-66,85327,-99,127990l,204825xe" fillcolor="#dafda7" strokecolor="#98b954">
              <v:fill color2="#f5ffe6" rotate="t" angle="180" colors="0 #dafda7;22938f #e4fdc2;1 #f5ffe6" focus="100%" type="gradien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204518;215207,0;215405,127798;386981,135101;387335,288443;215306,295747;215207,423545;0,204518" o:connectangles="0,0,0,0,0,0,0,0" textboxrect="0,0,388253,424180"/>
              <v:handles>
                <v:h position="@3,#0" polar="10800,10800"/>
                <v:h position="#2,#1" polar="10800,10800" radiusrange="0,10800"/>
              </v:handles>
              <v:textbox>
                <w:txbxContent>
                  <w:p w:rsidR="00B20B8C" w:rsidRPr="004E5B3A" w:rsidRDefault="00B20B8C" w:rsidP="003C3258">
                    <w:pPr>
                      <w:rPr>
                        <w:b/>
                        <w:sz w:val="18"/>
                      </w:rPr>
                    </w:pPr>
                    <w:r>
                      <w:rPr>
                        <w:b/>
                        <w:sz w:val="18"/>
                      </w:rPr>
                      <w:t xml:space="preserve">    4</w:t>
                    </w:r>
                  </w:p>
                </w:txbxContent>
              </v:textbox>
            </v:shape>
            <v:shape id="Sol Ok 239" o:spid="_x0000_s1061" style="position:absolute;left:6762;top:4953;width:3874;height:4235;visibility:visible;v-text-anchor:middle" coordsize="388253,4241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w5qMMA&#10;AADbAAAADwAAAGRycy9kb3ducmV2LnhtbESPT2sCMRTE74V+h/AKvdVse9CyNUoRCtoWpOrF22Pz&#10;9g/dvCzJ002/fSMIHoeZ+Q0zXybXqzOF2Hk28DwpQBFX3nbcGDjsP55eQUVBtth7JgN/FGG5uL+b&#10;Y2n9yD903kmjMoRjiQZakaHUOlYtOYwTPxBnr/bBoWQZGm0Djhnuev1SFFPtsOO80OJAq5aq393J&#10;GQifcljV9XE6rulLvsOYttUmGfP4kN7fQAkluYWv7bU1MJvB5Uv+AXr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7w5qMMAAADbAAAADwAAAAAAAAAAAAAAAACYAgAAZHJzL2Rv&#10;d25yZXYueG1sUEsFBgAAAAAEAAQA9QAAAIgDAAAAAA==&#10;" adj="-11796480,,5400" path="m,204825l215709,r198,127990l387883,135304v-118,70698,473,82873,355,153571l215808,296190v-33,42663,-66,85327,-99,127990l,204825xe" fillcolor="#dafda7" strokecolor="#98b954">
              <v:fill color2="#f5ffe6" rotate="t" angle="180" colors="0 #dafda7;22938f #e4fdc2;1 #f5ffe6" focus="100%" type="gradien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204518;215207,0;215405,127798;386981,135101;387335,288443;215306,295747;215207,423545;0,204518" o:connectangles="0,0,0,0,0,0,0,0" textboxrect="0,0,388253,424180"/>
              <v:handles>
                <v:h position="@3,#0" polar="10800,10800"/>
                <v:h position="#2,#1" polar="10800,10800" radiusrange="0,10800"/>
              </v:handles>
              <v:textbox>
                <w:txbxContent>
                  <w:p w:rsidR="00B20B8C" w:rsidRPr="004E5B3A" w:rsidRDefault="00B20B8C" w:rsidP="003C3258">
                    <w:pPr>
                      <w:rPr>
                        <w:b/>
                        <w:sz w:val="18"/>
                      </w:rPr>
                    </w:pPr>
                    <w:r>
                      <w:rPr>
                        <w:b/>
                        <w:sz w:val="18"/>
                      </w:rPr>
                      <w:t>2</w:t>
                    </w:r>
                  </w:p>
                </w:txbxContent>
              </v:textbox>
            </v:shape>
            <v:shape id="Sol Ok 239" o:spid="_x0000_s1062" style="position:absolute;left:11525;top:7810;width:3873;height:4235;rotation:-90;visibility:visible;v-text-anchor:middle" coordsize="388253,4241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b5qr4A&#10;AADbAAAADwAAAGRycy9kb3ducmV2LnhtbERPzYrCMBC+C/sOYRa8aaKgLtUoZdldvHiw9QFmm7Ep&#10;NpPSRK1vbw6Cx4/vf7MbXCtu1IfGs4bZVIEgrrxpuNZwKn8nXyBCRDbYeiYNDwqw236MNpgZf+cj&#10;3YpYixTCIUMNNsYukzJUlhyGqe+IE3f2vcOYYF9L0+M9hbtWzpVaSocNpwaLHX1bqi7F1Wko+c/m&#10;C1U8vAr/q6bOD4X5OWg9/hzyNYhIQ3yLX+690bBKY9OX9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xG+aq+AAAA2wAAAA8AAAAAAAAAAAAAAAAAmAIAAGRycy9kb3ducmV2&#10;LnhtbFBLBQYAAAAABAAEAPUAAACDAwAAAAA=&#10;" adj="-11796480,,5400" path="m,204825l215709,r198,127990l387883,135304v-118,70698,473,82873,355,153571l215808,296190v-33,42663,-66,85327,-99,127990l,204825xe" fillcolor="#dafda7" strokecolor="#98b954">
              <v:fill color2="#f5ffe6" rotate="t" angle="180" colors="0 #dafda7;22938f #e4fdc2;1 #f5ffe6" focus="100%" type="gradien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204518;215207,0;215405,127798;386981,135101;387335,288443;215306,295747;215207,423545;0,204518" o:connectangles="0,0,0,0,0,0,0,0" textboxrect="0,0,388253,424180"/>
              <v:handles>
                <v:h position="@3,#0" polar="10800,10800"/>
                <v:h position="#2,#1" polar="10800,10800" radiusrange="0,10800"/>
              </v:handles>
              <v:textbox style="layout-flow:vertical">
                <w:txbxContent>
                  <w:p w:rsidR="00B20B8C" w:rsidRPr="004E5B3A" w:rsidRDefault="00B20B8C" w:rsidP="003C3258">
                    <w:pPr>
                      <w:rPr>
                        <w:b/>
                        <w:sz w:val="18"/>
                      </w:rPr>
                    </w:pPr>
                    <w:r>
                      <w:rPr>
                        <w:b/>
                        <w:sz w:val="18"/>
                      </w:rPr>
                      <w:t xml:space="preserve">    3</w:t>
                    </w:r>
                  </w:p>
                </w:txbxContent>
              </v:textbox>
            </v:shape>
            <v:shape id="Metin Kutusu 79" o:spid="_x0000_s1063" type="#_x0000_t202" style="position:absolute;left:9715;top:5810;width:8382;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JWssYA&#10;AADbAAAADwAAAGRycy9kb3ducmV2LnhtbESPQWvCQBSE74L/YXmF3nTTgNWmriKBYCl6SOqlt9fs&#10;MwnNvo3Zrab+elco9DjMzDfMcj2YVpypd41lBU/TCARxaXXDlYLDRzZZgHAeWWNrmRT8koP1ajxa&#10;YqLthXM6F74SAcIuQQW1910ipStrMuimtiMO3tH2Bn2QfSV1j5cAN62Mo+hZGmw4LNTYUVpT+V38&#10;GAXvabbH/Cs2i2ubbnfHTXc6fM6UenwYNq8gPA3+P/zXftMK5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JWssYAAADbAAAADwAAAAAAAAAAAAAAAACYAgAAZHJz&#10;L2Rvd25yZXYueG1sUEsFBgAAAAAEAAQA9QAAAIsDAAAAAA==&#10;" filled="f" stroked="f" strokeweight=".5pt">
              <v:textbox>
                <w:txbxContent>
                  <w:p w:rsidR="00B20B8C" w:rsidRDefault="00B20B8C" w:rsidP="003C3258">
                    <w:pPr>
                      <w:jc w:val="center"/>
                    </w:pPr>
                    <w:r w:rsidRPr="007F2A7A">
                      <w:rPr>
                        <w:sz w:val="20"/>
                      </w:rPr>
                      <w:t>Eskişehir</w:t>
                    </w:r>
                  </w:p>
                </w:txbxContent>
              </v:textbox>
            </v:shape>
          </v:group>
        </w:pict>
      </w:r>
    </w:p>
    <w:p w:rsidR="00B20B8C" w:rsidRPr="007F2A7A" w:rsidRDefault="00B20B8C" w:rsidP="00DB77CC">
      <w:pPr>
        <w:shd w:val="clear" w:color="auto" w:fill="FFFFFF"/>
        <w:spacing w:line="276" w:lineRule="auto"/>
        <w:ind w:left="284" w:hanging="284"/>
        <w:rPr>
          <w:rFonts w:ascii="Garamond" w:hAnsi="Garamond"/>
          <w:b/>
          <w:szCs w:val="16"/>
        </w:rPr>
      </w:pPr>
      <w:r w:rsidRPr="007F2A7A">
        <w:rPr>
          <w:rFonts w:ascii="Garamond" w:hAnsi="Garamond"/>
          <w:b/>
          <w:szCs w:val="16"/>
        </w:rPr>
        <w:t>7-)</w:t>
      </w:r>
    </w:p>
    <w:p w:rsidR="00B20B8C" w:rsidRDefault="00B20B8C" w:rsidP="00DB77CC">
      <w:pPr>
        <w:shd w:val="clear" w:color="auto" w:fill="FFFFFF"/>
        <w:spacing w:line="276" w:lineRule="auto"/>
        <w:ind w:left="284" w:hanging="284"/>
        <w:rPr>
          <w:rFonts w:ascii="Garamond" w:hAnsi="Garamond"/>
          <w:szCs w:val="16"/>
        </w:rPr>
      </w:pPr>
    </w:p>
    <w:p w:rsidR="00B20B8C" w:rsidRDefault="00B20B8C" w:rsidP="00DB77CC">
      <w:pPr>
        <w:shd w:val="clear" w:color="auto" w:fill="FFFFFF"/>
        <w:spacing w:line="276" w:lineRule="auto"/>
        <w:ind w:left="284" w:hanging="284"/>
        <w:rPr>
          <w:rFonts w:ascii="Garamond" w:hAnsi="Garamond"/>
          <w:szCs w:val="16"/>
        </w:rPr>
      </w:pPr>
    </w:p>
    <w:p w:rsidR="00B20B8C" w:rsidRDefault="00B20B8C" w:rsidP="00DB77CC">
      <w:pPr>
        <w:shd w:val="clear" w:color="auto" w:fill="FFFFFF"/>
        <w:spacing w:line="276" w:lineRule="auto"/>
        <w:ind w:left="284" w:hanging="284"/>
        <w:rPr>
          <w:rFonts w:ascii="Garamond" w:hAnsi="Garamond"/>
          <w:szCs w:val="16"/>
        </w:rPr>
      </w:pPr>
    </w:p>
    <w:p w:rsidR="00B20B8C" w:rsidRDefault="00B20B8C" w:rsidP="00DB77CC">
      <w:pPr>
        <w:shd w:val="clear" w:color="auto" w:fill="FFFFFF"/>
        <w:spacing w:line="276" w:lineRule="auto"/>
        <w:ind w:left="284" w:hanging="284"/>
        <w:rPr>
          <w:rFonts w:ascii="Garamond" w:hAnsi="Garamond"/>
          <w:szCs w:val="16"/>
        </w:rPr>
      </w:pPr>
    </w:p>
    <w:p w:rsidR="00B20B8C" w:rsidRDefault="00B20B8C" w:rsidP="00DB77CC">
      <w:pPr>
        <w:shd w:val="clear" w:color="auto" w:fill="FFFFFF"/>
        <w:spacing w:line="276" w:lineRule="auto"/>
        <w:ind w:left="284" w:hanging="284"/>
        <w:rPr>
          <w:rFonts w:ascii="Garamond" w:hAnsi="Garamond"/>
          <w:szCs w:val="16"/>
        </w:rPr>
      </w:pPr>
    </w:p>
    <w:p w:rsidR="00B20B8C" w:rsidRDefault="00B20B8C" w:rsidP="00DB77CC">
      <w:pPr>
        <w:shd w:val="clear" w:color="auto" w:fill="FFFFFF"/>
        <w:spacing w:line="276" w:lineRule="auto"/>
        <w:ind w:left="284" w:hanging="284"/>
        <w:rPr>
          <w:rFonts w:ascii="Garamond" w:hAnsi="Garamond"/>
          <w:szCs w:val="16"/>
        </w:rPr>
      </w:pPr>
    </w:p>
    <w:p w:rsidR="00B20B8C" w:rsidRDefault="00B20B8C" w:rsidP="00DB77CC">
      <w:pPr>
        <w:shd w:val="clear" w:color="auto" w:fill="FFFFFF"/>
        <w:spacing w:line="276" w:lineRule="auto"/>
        <w:ind w:left="284" w:hanging="284"/>
        <w:rPr>
          <w:rFonts w:ascii="Garamond" w:hAnsi="Garamond"/>
          <w:szCs w:val="16"/>
        </w:rPr>
      </w:pPr>
    </w:p>
    <w:p w:rsidR="00B20B8C" w:rsidRPr="007F2A7A" w:rsidRDefault="00B20B8C" w:rsidP="007F2A7A">
      <w:pPr>
        <w:spacing w:line="276" w:lineRule="auto"/>
        <w:ind w:left="227" w:hanging="227"/>
        <w:rPr>
          <w:rFonts w:ascii="Garamond" w:hAnsi="Garamond"/>
          <w:sz w:val="22"/>
          <w:szCs w:val="22"/>
          <w:lang w:eastAsia="en-US"/>
        </w:rPr>
      </w:pPr>
      <w:r>
        <w:rPr>
          <w:rFonts w:ascii="Garamond" w:hAnsi="Garamond"/>
          <w:sz w:val="22"/>
          <w:szCs w:val="22"/>
          <w:lang w:eastAsia="en-US"/>
        </w:rPr>
        <w:t xml:space="preserve">Eskişehir’den </w:t>
      </w:r>
      <w:r w:rsidRPr="007F2A7A">
        <w:rPr>
          <w:rFonts w:ascii="Garamond" w:hAnsi="Garamond"/>
          <w:sz w:val="22"/>
          <w:szCs w:val="22"/>
          <w:lang w:eastAsia="en-US"/>
        </w:rPr>
        <w:t>yola çıkan dört araştırma grubu yukarıdaki dört yöne doğru hareket etmişlerdir.</w:t>
      </w:r>
    </w:p>
    <w:p w:rsidR="00B20B8C" w:rsidRPr="007F2A7A" w:rsidRDefault="00B20B8C" w:rsidP="007F2A7A">
      <w:pPr>
        <w:spacing w:line="276" w:lineRule="auto"/>
        <w:ind w:left="227" w:hanging="227"/>
        <w:rPr>
          <w:rFonts w:ascii="Garamond" w:hAnsi="Garamond"/>
          <w:b/>
          <w:sz w:val="22"/>
          <w:szCs w:val="22"/>
          <w:u w:val="single"/>
          <w:lang w:eastAsia="en-US"/>
        </w:rPr>
      </w:pPr>
      <w:r w:rsidRPr="007F2A7A">
        <w:rPr>
          <w:rFonts w:ascii="Garamond" w:hAnsi="Garamond"/>
          <w:b/>
          <w:sz w:val="22"/>
          <w:szCs w:val="22"/>
          <w:lang w:eastAsia="en-US"/>
        </w:rPr>
        <w:t xml:space="preserve">Bu araştırma gruplarının ulaştıkları yerlerle ilgili aşağıdaki yorumlardan hangisi </w:t>
      </w:r>
      <w:r w:rsidRPr="007F2A7A">
        <w:rPr>
          <w:rFonts w:ascii="Garamond" w:hAnsi="Garamond"/>
          <w:b/>
          <w:sz w:val="22"/>
          <w:szCs w:val="22"/>
          <w:u w:val="single"/>
          <w:lang w:eastAsia="en-US"/>
        </w:rPr>
        <w:t>yanlıştır?</w:t>
      </w:r>
    </w:p>
    <w:p w:rsidR="00B20B8C" w:rsidRPr="007F2A7A" w:rsidRDefault="00B20B8C" w:rsidP="007F73C3">
      <w:pPr>
        <w:numPr>
          <w:ilvl w:val="0"/>
          <w:numId w:val="9"/>
        </w:numPr>
        <w:spacing w:after="200" w:line="276" w:lineRule="auto"/>
        <w:contextualSpacing/>
        <w:jc w:val="left"/>
        <w:rPr>
          <w:rFonts w:ascii="Garamond" w:hAnsi="Garamond"/>
          <w:sz w:val="22"/>
          <w:szCs w:val="22"/>
          <w:lang w:eastAsia="en-US"/>
        </w:rPr>
      </w:pPr>
      <w:r w:rsidRPr="007F2A7A">
        <w:rPr>
          <w:rFonts w:ascii="Garamond" w:hAnsi="Garamond"/>
          <w:sz w:val="22"/>
          <w:szCs w:val="22"/>
          <w:lang w:eastAsia="en-US"/>
        </w:rPr>
        <w:t>1.</w:t>
      </w:r>
      <w:r>
        <w:rPr>
          <w:rFonts w:ascii="Garamond" w:hAnsi="Garamond"/>
          <w:sz w:val="22"/>
          <w:szCs w:val="22"/>
          <w:lang w:eastAsia="en-US"/>
        </w:rPr>
        <w:t xml:space="preserve"> </w:t>
      </w:r>
      <w:r w:rsidRPr="007F2A7A">
        <w:rPr>
          <w:rFonts w:ascii="Garamond" w:hAnsi="Garamond"/>
          <w:sz w:val="22"/>
          <w:szCs w:val="22"/>
          <w:lang w:eastAsia="en-US"/>
        </w:rPr>
        <w:t>araştırma grubunun ulaştığı yerde</w:t>
      </w:r>
      <w:r>
        <w:rPr>
          <w:rFonts w:ascii="Garamond" w:hAnsi="Garamond"/>
          <w:sz w:val="22"/>
          <w:szCs w:val="22"/>
          <w:lang w:eastAsia="en-US"/>
        </w:rPr>
        <w:t>,</w:t>
      </w:r>
      <w:r w:rsidRPr="007F2A7A">
        <w:rPr>
          <w:rFonts w:ascii="Garamond" w:hAnsi="Garamond"/>
          <w:sz w:val="22"/>
          <w:szCs w:val="22"/>
          <w:lang w:eastAsia="en-US"/>
        </w:rPr>
        <w:t xml:space="preserve"> </w:t>
      </w:r>
      <w:r>
        <w:rPr>
          <w:rFonts w:ascii="Garamond" w:hAnsi="Garamond"/>
          <w:sz w:val="22"/>
          <w:szCs w:val="22"/>
          <w:lang w:eastAsia="en-US"/>
        </w:rPr>
        <w:t>Eskişehir</w:t>
      </w:r>
      <w:r w:rsidRPr="007F2A7A">
        <w:rPr>
          <w:rFonts w:ascii="Garamond" w:hAnsi="Garamond"/>
          <w:sz w:val="22"/>
          <w:szCs w:val="22"/>
          <w:lang w:eastAsia="en-US"/>
        </w:rPr>
        <w:t xml:space="preserve"> ile arasında yerel saat farkı yoktur.</w:t>
      </w:r>
    </w:p>
    <w:p w:rsidR="00B20B8C" w:rsidRPr="007F2A7A" w:rsidRDefault="00B20B8C" w:rsidP="007F73C3">
      <w:pPr>
        <w:numPr>
          <w:ilvl w:val="0"/>
          <w:numId w:val="9"/>
        </w:numPr>
        <w:spacing w:after="200" w:line="276" w:lineRule="auto"/>
        <w:contextualSpacing/>
        <w:jc w:val="left"/>
        <w:rPr>
          <w:rFonts w:ascii="Garamond" w:hAnsi="Garamond"/>
          <w:sz w:val="22"/>
          <w:szCs w:val="22"/>
          <w:lang w:eastAsia="en-US"/>
        </w:rPr>
      </w:pPr>
      <w:r w:rsidRPr="007F2A7A">
        <w:rPr>
          <w:rFonts w:ascii="Garamond" w:hAnsi="Garamond"/>
          <w:sz w:val="22"/>
          <w:szCs w:val="22"/>
          <w:lang w:eastAsia="en-US"/>
        </w:rPr>
        <w:t>2.</w:t>
      </w:r>
      <w:r>
        <w:rPr>
          <w:rFonts w:ascii="Garamond" w:hAnsi="Garamond"/>
          <w:sz w:val="22"/>
          <w:szCs w:val="22"/>
          <w:lang w:eastAsia="en-US"/>
        </w:rPr>
        <w:t xml:space="preserve"> </w:t>
      </w:r>
      <w:r w:rsidRPr="007F2A7A">
        <w:rPr>
          <w:rFonts w:ascii="Garamond" w:hAnsi="Garamond"/>
          <w:sz w:val="22"/>
          <w:szCs w:val="22"/>
          <w:lang w:eastAsia="en-US"/>
        </w:rPr>
        <w:t>araştırma grubu başlangıç meridyeninden uzaklaşmıştır.</w:t>
      </w:r>
    </w:p>
    <w:p w:rsidR="00B20B8C" w:rsidRPr="007F2A7A" w:rsidRDefault="00B20B8C" w:rsidP="007F73C3">
      <w:pPr>
        <w:numPr>
          <w:ilvl w:val="0"/>
          <w:numId w:val="9"/>
        </w:numPr>
        <w:spacing w:after="200" w:line="276" w:lineRule="auto"/>
        <w:contextualSpacing/>
        <w:jc w:val="left"/>
        <w:rPr>
          <w:rFonts w:ascii="Garamond" w:hAnsi="Garamond"/>
          <w:sz w:val="22"/>
          <w:szCs w:val="22"/>
          <w:lang w:eastAsia="en-US"/>
        </w:rPr>
      </w:pPr>
      <w:r w:rsidRPr="007F2A7A">
        <w:rPr>
          <w:rFonts w:ascii="Garamond" w:hAnsi="Garamond"/>
          <w:sz w:val="22"/>
          <w:szCs w:val="22"/>
          <w:lang w:eastAsia="en-US"/>
        </w:rPr>
        <w:t>3.</w:t>
      </w:r>
      <w:r>
        <w:rPr>
          <w:rFonts w:ascii="Garamond" w:hAnsi="Garamond"/>
          <w:sz w:val="22"/>
          <w:szCs w:val="22"/>
          <w:lang w:eastAsia="en-US"/>
        </w:rPr>
        <w:t xml:space="preserve"> </w:t>
      </w:r>
      <w:r w:rsidRPr="007F2A7A">
        <w:rPr>
          <w:rFonts w:ascii="Garamond" w:hAnsi="Garamond"/>
          <w:sz w:val="22"/>
          <w:szCs w:val="22"/>
          <w:lang w:eastAsia="en-US"/>
        </w:rPr>
        <w:t>araştırma grubu Ekvator’a yaklaşmıştır.</w:t>
      </w:r>
    </w:p>
    <w:p w:rsidR="00B20B8C" w:rsidRPr="007F2A7A" w:rsidRDefault="00B20B8C" w:rsidP="007F73C3">
      <w:pPr>
        <w:numPr>
          <w:ilvl w:val="0"/>
          <w:numId w:val="9"/>
        </w:numPr>
        <w:spacing w:after="200" w:line="276" w:lineRule="auto"/>
        <w:contextualSpacing/>
        <w:jc w:val="left"/>
        <w:rPr>
          <w:rFonts w:ascii="Garamond" w:hAnsi="Garamond"/>
          <w:sz w:val="22"/>
          <w:szCs w:val="22"/>
          <w:lang w:eastAsia="en-US"/>
        </w:rPr>
      </w:pPr>
      <w:r w:rsidRPr="007F2A7A">
        <w:rPr>
          <w:rFonts w:ascii="Garamond" w:hAnsi="Garamond"/>
          <w:sz w:val="22"/>
          <w:szCs w:val="22"/>
          <w:lang w:eastAsia="en-US"/>
        </w:rPr>
        <w:t>4.</w:t>
      </w:r>
      <w:r>
        <w:rPr>
          <w:rFonts w:ascii="Garamond" w:hAnsi="Garamond"/>
          <w:sz w:val="22"/>
          <w:szCs w:val="22"/>
          <w:lang w:eastAsia="en-US"/>
        </w:rPr>
        <w:t xml:space="preserve"> </w:t>
      </w:r>
      <w:r w:rsidRPr="007F2A7A">
        <w:rPr>
          <w:rFonts w:ascii="Garamond" w:hAnsi="Garamond"/>
          <w:sz w:val="22"/>
          <w:szCs w:val="22"/>
          <w:lang w:eastAsia="en-US"/>
        </w:rPr>
        <w:t>araştırma grubunun ulaştığı yerde yükseklik artmıştır.</w:t>
      </w: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r>
        <w:rPr>
          <w:noProof/>
        </w:rPr>
        <w:pict>
          <v:shape id="Köşeleri Yuvarlanmış Dikdörtgen Belirtme Çizgisi 82" o:spid="_x0000_s1064" style="position:absolute;left:0;text-align:left;margin-left:19.65pt;margin-top:13.05pt;width:142.9pt;height:77.25pt;z-index:251643904;visibility:visible" coordsize="1814830,1352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AzxTwcAAL4oAAAOAAAAZHJzL2Uyb0RvYy54bWy0Wl2O2zYQfi/QOwh6LNDYkn8kG/EGmwQt&#10;igZJ0KRI86iVqbUQSVQp7dqbC/QYOUNfcoE09+qQFOWhbZijzebFpqT5+HHImeFInMdPdmXh3TLR&#10;5Lxa+cGjse+xKuXrvLpe+X++/eXn2PeaNqnWScErtvLvWOM/ufjxh8fbeslCvuHFmgkPOqma5bZe&#10;+Zu2rZejUZNuWJk0j3jNKniYcVEmLVyK69FaJFvovSxG4Xg8H225WNeCp6xp4O5z/dC/UP1nGUvb&#10;V1nWsNYrVj6MrVW/Qv1eyd/RxeNkeS2SepOn3TCSe4yiTPIKSPuunidt4t2I/KirMk8Fb3jWPkp5&#10;OeJZlqdM6QDaBOMDbd5skpopXWBymrqfpubhuk1f3r4WXr5e+XHoe1VSwhr9/uXz10+sYCL33t/c&#10;JqJIqvK/f79+8p7nH9ZfPov2mlXeU1bkoi2Z9+Wf/ON13uQedACzua2bJXT6pn4tuqsGmnJqdpko&#10;5T8o7e3UCtz1K8B2rZfCzSAOpvEEFiqFZ4s4GEcz2eloj05vmvZXxlVPye2LptUruIaWmv91p0TK&#10;q6rJW/YXdJaVBSzqTyNv7G09Q9HhDsTfY/EgDMPp2Nt40WQyDdVIYIWPGALE0EGcNBjjZoCl6XWY&#10;jMNpFLoVwRg3w+QeDBjjZpgihmg2D6KFWweMcTPMEEMwX4SzBWG9MchNMccU2lbdWlggmklF9+HB&#10;oGkYxZPAaboQnXvD6hzDrQ8GEXkW9+HBoHkQBHHs1Cew3Je6QBZKMc3cTNiDydYWYJSOKm4m7MlU&#10;zwkskApfbiLs0HEcRLOJ2xgCCzSbzKPITYT9mhrPAgyiTh32bnJoxiAqEfZxQtQJsDzV4rB/Uziw&#10;PNV/sG9TOLA8MRYE2K8pHFieyBHiOEDgsOSJ2/5ACizeM8TKYbos9LskFucZcJSgOiLGyB3zPAMO&#10;D1QGjHEzWHHhnonFeR1wQCCHegxyK4HjAXkjtkAmsTivCo4JZB4M6h3wPA+OC2QeDCLy4NhA5sGg&#10;PjCe18dKEchEFqoP8w4mnCKQre10YuFgwp48nQUTSkpuJRbzeBaP3cZt5wjflFg4NMKxgBptTicW&#10;DiLs3d+WWDiIsI8TNrLTiYWDA/s3hQPLU/0H+zaFA8sTY8HDJBbn58pKFAh6WPLEbR9nCgQKLN4z&#10;BJNZGM3M963vklk4KHBwoboixsiw4qDAeQKVAmMIFDigUN+9MIZAYYWS+362cMwUjiLk3csCmfTC&#10;QYRDA5kIg3pfdxDh+EAmwiAqEU4WyEQY1EdIh0ZWskBmslB9iuGiesAcw0WFffrbkgwXE3bt6QJC&#10;YTzw80VH4A48VspAjTwWqP+u4FLKig7aCd0flzGIzITdnbDtnM40XOpgV6eQYHmyI2E3p5BgeWpY&#10;eJhkwzFdVvZA0MSSP5ULwEHKtTkqSTbm9CTdVd3xCbS8RB7djdVpVs0beVSDz1LgXMZcwlmJPpsB&#10;lDx7cYAh5mBwMAgMUQSD1VETKENjhsCAwZNBzLCbY/B0EBgcEYPNYRZt2OCQGDwfxAyOg8HRIDA4&#10;BAbHg8Cw92HwYhBYbmcYDdeDbOzQyIZZmXy5tdiH2Zl8z7XgwyxNbhAWfJitBQfGBteDpu7A3CC+&#10;D4IfGFwwzOKCA5OD60HsB0YH0XkIXMZNPPNwjeA6znQRUkBJgSwmKFQxQet7UEwgfA+KCa4kJlnW&#10;SSsDq2l6W3SqvYF292Imn5f8lr3lSrLdH4nruN0NYC+S3lzl6VP28Rgwg/NgpS+Qq370DalR9wKo&#10;b3cd9/elXlanRYU713mNmhgzHUbA/Ot+yYL6BYrQY/fZ66SkPeROs2gO1RPa922VTT0BzMXRNHU5&#10;tmKxJt2msJXFIJ0rdCtlxMx/NzI0gIHiOt0h965z/wNxW5PjIc2jeL5Qjm5sJ0BTqVNH2WX/VL+f&#10;qinbP3UYks76FUZ/MDwYpD1jOnPXi7L/iAEURsz8HxmfNSAjZf473VUGfTx8I3VqvvbetCcw86Hj&#10;xvEsdvfloXUfhc+4GhI3cc+MyPzr8WtBgiENFLTM31CmBW+YjoMyqKkynD66qTU3pTgjWfWj63xU&#10;q70rmDSaovqDZVBdJCt7VEKp6rrYs0J4twkE0SRNWdWaGVLSEpblRdEDQzewk5dQpmq+ejCBtUco&#10;Zl61PbjMKy5Osa8/mLQi0/IwNUhv2Wx3VztVVqV3Innriq/voNZKcF2E1tTpL7lo2hdJ075OBBQo&#10;wZpBJV37Cn6ygsO+AduDavnehouPp+5LeSgGg6e+t4UqtpXf/H2TCOZ7xW8VlIktgukUum3VxXQW&#10;yY1O4CdX+El1Uz7jsCwQSGF0qinl28I0M8HLd1BwdylZ4VFSpcC98mEb1M1nLVzBAyjYS9nlpWpD&#10;oRtYzYvqTZ0aM6hB77e7d4moPdmEDqAA7CU39W7J0lR2gZXtZeUCVfzypuVZLsu+1JzrWe0uoEhO&#10;WWlX0Cer8PC1ktqXHV78DwAA//8DAFBLAwQUAAYACAAAACEA5tlnzOAAAAAJAQAADwAAAGRycy9k&#10;b3ducmV2LnhtbEyPwU7DMAyG70i8Q2QkLmhL1ooyStOpgNA0cWJDcM2a0FY0TpWkXeHpMSe42fo/&#10;/f5cbGbbs8n40DmUsFoKYAZrpztsJLwenhZrYCEq1Kp3aCR8mQCb8vysULl2J3wx0z42jEow5EpC&#10;G+OQcx7q1lgVlm4wSNmH81ZFWn3DtVcnKrc9T4TIuFUd0oVWDeahNfXnfrQSxupxu838/a6yvJ6+&#10;32/exPOVlfLyYq7ugEUzxz8YfvVJHUpyOroRdWC9hPQ2JVJCkq2AUZ4m1zQcCVyLDHhZ8P8flD8A&#10;AAD//wMAUEsBAi0AFAAGAAgAAAAhALaDOJL+AAAA4QEAABMAAAAAAAAAAAAAAAAAAAAAAFtDb250&#10;ZW50X1R5cGVzXS54bWxQSwECLQAUAAYACAAAACEAOP0h/9YAAACUAQAACwAAAAAAAAAAAAAAAAAv&#10;AQAAX3JlbHMvLnJlbHNQSwECLQAUAAYACAAAACEADEwM8U8HAAC+KAAADgAAAAAAAAAAAAAAAAAu&#10;AgAAZHJzL2Uyb0RvYy54bWxQSwECLQAUAAYACAAAACEA5tlnzOAAAAAJAQAADwAAAAAAAAAAAAAA&#10;AACpCQAAZHJzL2Rvd25yZXYueG1sUEsFBgAAAAAEAAQA8wAAALYKAAAAAA==&#10;" adj="-11796480,,5400" path="m,122240c,54729,54729,,122240,l302472,r,l756179,r936411,c1760101,,1814830,54729,1814830,122240r,305591l1814830,427831r,183357l1814830,611185v,67511,-54729,122240,-122240,122240l451379,685800r39849,666950l302472,733425r-180232,c54729,733425,,678696,,611185r,3l,427831r,l,122240xe" fillcolor="#a5d5e2" strokecolor="#40a7c2">
            <v:fill color2="#e4f2f6" rotate="t" angle="180" colors="0 #9eeaff;22938f #bbefff;1 #e4f9ff" focus="100%" type="gradien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88654;122240,0;302472,0;302472,0;756179,0;1692590,0;1814830,88654;1814830,310282;1814830,310282;1814830,443261;1814830,443259;1692590,531913;451379,497373;491228,981075;302472,531913;122240,531913;0,443259;0,443261;0,310282;0,310282;0,88654" o:connectangles="0,0,0,0,0,0,0,0,0,0,0,0,0,0,0,0,0,0,0,0,0" textboxrect="0,0,1814830,1352750"/>
            <v:handles>
              <v:h position="@3,#0" polar="10800,10800"/>
              <v:h position="#2,#1" polar="10800,10800" radiusrange="0,10800"/>
            </v:handles>
            <v:textbox>
              <w:txbxContent>
                <w:p w:rsidR="00B20B8C" w:rsidRPr="00AA6579" w:rsidRDefault="00B20B8C" w:rsidP="00AA6579">
                  <w:pPr>
                    <w:jc w:val="center"/>
                    <w:rPr>
                      <w:sz w:val="20"/>
                    </w:rPr>
                  </w:pPr>
                  <w:r w:rsidRPr="00AA6579">
                    <w:rPr>
                      <w:sz w:val="20"/>
                    </w:rPr>
                    <w:t>Evimizin önündeki çöplerin zamanında toplanmamasından şikayetçiyim.</w:t>
                  </w:r>
                </w:p>
              </w:txbxContent>
            </v:textbox>
          </v:shape>
        </w:pict>
      </w:r>
    </w:p>
    <w:p w:rsidR="00B20B8C" w:rsidRPr="00456E02" w:rsidRDefault="00B20B8C" w:rsidP="005D1BA5">
      <w:pPr>
        <w:shd w:val="clear" w:color="auto" w:fill="FFFFFF"/>
        <w:spacing w:line="276" w:lineRule="auto"/>
        <w:jc w:val="left"/>
        <w:rPr>
          <w:rFonts w:ascii="Garamond" w:hAnsi="Garamond"/>
          <w:b/>
          <w:szCs w:val="16"/>
        </w:rPr>
      </w:pPr>
      <w:r>
        <w:rPr>
          <w:rFonts w:ascii="Garamond" w:hAnsi="Garamond"/>
          <w:b/>
          <w:szCs w:val="16"/>
        </w:rPr>
        <w:t>8</w:t>
      </w:r>
      <w:r w:rsidRPr="00456E02">
        <w:rPr>
          <w:rFonts w:ascii="Garamond" w:hAnsi="Garamond"/>
          <w:b/>
          <w:szCs w:val="16"/>
        </w:rPr>
        <w:t>-)</w:t>
      </w:r>
      <w:r w:rsidRPr="005D1BA5">
        <w:rPr>
          <w:sz w:val="20"/>
        </w:rPr>
        <w:t xml:space="preserve"> </w:t>
      </w: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r>
        <w:rPr>
          <w:noProof/>
        </w:rPr>
        <w:pict>
          <v:shape id="_x0000_s1065" style="position:absolute;left:0;text-align:left;margin-left:111.9pt;margin-top:2.5pt;width:155.25pt;height:62.25pt;z-index:251644928;visibility:visible" coordsize="1814830,10900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CFI+QgAAHc7AAAOAAAAZHJzL2Uyb0RvYy54bWzsW82S2zYSvm9V3gHF41atJUjij6Y8To3H&#10;5a2tdRJX7C3HRwxFSaylSC5BjcZ+gTxGnmEveQFv3isNgKAaGkVoapzLluYw4k9/+NBAd7MJop9/&#10;+7Ap2H3WyLwqrwP+bBywrEyrRV6uroN/vX/9tyRgshXlQhRVmV0HnzIZfPvim78839VX2aRaV8Ui&#10;axg0UsqrXX0drNu2vhqNZLrONkI+q+qshJvLqtmIFk6b1WjRiB20vilGk/E4Gu2qZlE3VZpJCVdf&#10;mZvBC93+cpml7Q/LpcxaVlwH0LdW/2/0/zv1f/TiubhaNaJe52nXDXFGLzYiL4G0b+qVaAXbNvmj&#10;pjZ52lSyWrbP0mozqpbLPM20DqANHx9o824t6kzrAoMj636Y5NdrNv3+/m3D8sV1kMwCVooNzNE/&#10;v/z62y9ZkTU5+7i9F00hys3//vvbL+xV/u/Fl1+bdpWV7GVW5E27ydiXn/PPq1zmLJmo0dzV8goa&#10;fVe/bbozCYdqaB6WzUb9gtLsQc/Ap34GsoeWpXCRz2MexWHAUrgXz8chHEMzoz063cr271mlWxL3&#10;b2RrZnABR3r8F50SaVWWMm+zn2DWl5sCJvWvIzZmO8YTPkumduYPxT9icT6ZTGZjtmbxdDqb6J7A&#10;DB9CfuKIoYN4aTDGzzBBDNPxZBZP/IpgjJ9hegYDxvgZwLz6eYjDiMdzvw4Y42cAs+kZeDSfhHPC&#10;fGOQnyLCFMaQ/Fo4IJpJxefwYNBsEidT7jVdiM77IaPqg0FEnvk5PBgUcc6TxKsPd9yXqpCD0kyh&#10;nwl7MNnaOEaZqOJnwp5M9RzugHT48hNhh04SHodTv3FzBxROozj2E2G/psYzjkHUocPeTQ7NGEQl&#10;wj5OiDocy1MtDvs3hQPLU/0H+zaFA8sTYwHHfk3hwPJEjgmOAwQOR5742B9IgcV7hkQ7TJeF/imJ&#10;xWkGHCWojogx6ol5mgGHByoDxvgZnLhwZmJxWgccEMihHoP8SuB40GWo/tjrgGxicVoVHBPIPBjU&#10;O+BpHhwXyDwYROTBsYHMg0F9YDytj5MikIkcVB/mPUw4RSBb2/HEwsOEPXkW8iklJXcSiygJk7Hf&#10;uN0c4UmJhUcjHAuo0eZ4YuEhwt79tMTCQ4R9nPAgO55YeDiwf1M4sDzVf7BvUziwPDEWfJ3E4vRY&#10;OYkCQQ9HnvjYx5kCgQKLExmcEGMeHINXLDzjhF74qI6Iw5E/qOAkgcqAMX4GHEyo710Y42dwosi5&#10;KxanJwLHD/JzywFdEgvyuF0SC73k6uQIPErAeRJ/Nuug4skElly9bxeXzEIN+EeOA0m/ZHE6MDiZ&#10;AuEx48hTc1mcKVA4sPwlszj5oeKSWYwY9bl/ySzO+hZyOoA4SQJ1qd0BXTKLS2bRfZmlPrSwJ/8f&#10;ZhY8hM/fkPf438bwi0YUzqLJzJ8s4SzhsmihviaejnAcL0JQ0hcsf1m0GLzNgo/n43HyR1szvso+&#10;Cw8FDi/nJhceCrwGQaXAGLWq4KHAseHchQsPhRNKzl258HA4ucKTEgwPEX7rID+RMaj3dQ8Rjg9k&#10;IgyiEuGFCDIRBvUvXx6NnC8cZCYH1b9L+qicVUuqzR3/MOKjwnHgiWmGjwr7dhzycRQSnv4Y1BH4&#10;w4LzoeOJmYZPKyc+UFeYMahPCH1MOEpQntFYnmx62NkpJFie7ErY0SkkWJ4aGL7ONxLPnDhLEwRN&#10;HPn+EwYigf2fK7vDU6ztps/0oex2fcIRE2rH8Vhvwq0rqXaY4i2gsJ3UnsIWT7OlFFBqy6gHDFEH&#10;g/kgMMQRDNY7ZEEZGjM4OQZPBzFDDoDBs0FgcEQMtntwad0GB8PgaBAzOA4Gx4PA4BAYnAwCw9MP&#10;g+eDwOqBhtFwPsjGDo1smJWplXOHfZidqUV0Bz7M0tRjxYEPszW1du3Ah1mbWpZ24MPsjR8YHJwP&#10;mrgDk4M3xkHwA6OD6DwEruIm1h3OEdzEmS5CNlAJoWogCl0D0QYMaiCagEENxJ3CiKtatCqw2kO2&#10;g834JucO2BqOu1czdX9T3WfvKy3Z7nfym7jddWAvkm7v8vRl9vkxIIRt7FpfINftmAtKo+4V0Fzu&#10;Gu6vK72cRosSN27eqfTA2OGwAvbXtEsWNK9QhBa73TpHJd0ud5rFERR9GN93VbYjD2PxaJj6aYGb&#10;zqC7FK6yGGRyhW6mrJj97XqGOjBQ3KQ75NZNCnYg7mryuEtRnERz7ejWdjgaSpM6qib7u+ZtQU/M&#10;/q7HkLq834D058iDXrpDZnJ3LW2dxTijFbO/nTpmpU/Lm/W7k60jJ3AUsI0eG7G9P+0hdkRM5Hg8&#10;jt11tdu+j8MnnA2J28hne2R/jbpGkGBKAwUdB7CUaVHJzAy+Cmu6fqiPb3rW9zVEUPu1eJ0XBWuq&#10;9kPernXNFTiWqeaSXUhcSQZJpc0vZbO6uy0adi8gos5e3tzeRlq8zcvWXAzH8GcsUIr2u2phLk/V&#10;ZRuVulZ071ZSGatlmSq4btHPNI27FsXVGUxc9YdKxXW3tFs5VL2yMLSHSsGllR3EIu+ydB5B6Z7i&#10;ZTIVRQbFZzbfsbOhRqMo1UNoHkLhFUsF1AYuCwEPrnRTA0CWq4CJYgVFh2nbmLGqilxPpQL/0cDJ&#10;tVhkZjLmx9XhY3v9QB2J268b2b4Scm2a0rd6/1X8ma497Kyn2rZZ82692LG7Ytv8KKD/M6P/Ipft&#10;daBHI2CLHB7Kob4DQ+Pa45E50kNorouiXovOxGBD5jEL6/ug7Q11b6Qq9kyNnjpqH+4edD2gSSbU&#10;pbtq8QmKBKFDygGYrNPXOaj/Rsj2rWigsg4uQglo+wP8WxYVTBokCPoIUoeq+XzsupKHKka4G7Ad&#10;lF/CjP5nK5osYMU/SnC0OZ/NoNlWn8zCGHrDGnznDt8pt5vbCnwRHqXQO32o5NvCHi6bavMBKkVv&#10;FCvcEmUK3NcB2JM5vG3hDG5ApWma3dzoY6jQhKjxpnxXpzYgqGl///BBNDVTh9AAVC5+X9lCTXFl&#10;SxLBdvayyiDK6mbbVstc1SvqITej2p1AdaeJA6YSVZWP4nMtta+XffE7AAAA//8DAFBLAwQUAAYA&#10;CAAAACEAzSpjZN4AAAAJAQAADwAAAGRycy9kb3ducmV2LnhtbEyPQU+DQBSE7yb+h80z8WYXQRpF&#10;lqap6a0HS+uht4V9BSL7lrBLi//e58keJzOZ+SZfzbYXFxx950jB8yICgVQ701Gj4HjYPr2C8EGT&#10;0b0jVPCDHlbF/V2uM+OutMdLGRrBJeQzraANYcik9HWLVvuFG5DYO7vR6sBybKQZ9ZXLbS/jKFpK&#10;qzvihVYPuGmx/i4nqyByH257nk7D4bP88ruqnHb7Eyr1+DCv30EEnMN/GP7wGR0KZqrcRMaLXkEc&#10;J4weFKR8if00eUlAVByM31KQRS5vHxS/AAAA//8DAFBLAQItABQABgAIAAAAIQC2gziS/gAAAOEB&#10;AAATAAAAAAAAAAAAAAAAAAAAAABbQ29udGVudF9UeXBlc10ueG1sUEsBAi0AFAAGAAgAAAAhADj9&#10;If/WAAAAlAEAAAsAAAAAAAAAAAAAAAAALwEAAF9yZWxzLy5yZWxzUEsBAi0AFAAGAAgAAAAhAN3Q&#10;IUj5CAAAdzsAAA4AAAAAAAAAAAAAAAAALgIAAGRycy9lMm9Eb2MueG1sUEsBAi0AFAAGAAgAAAAh&#10;AM0qY2TeAAAACQEAAA8AAAAAAAAAAAAAAAAAUwsAAGRycy9kb3ducmV2LnhtbFBLBQYAAAAABAAE&#10;APMAAABeDAAAAAA=&#10;" adj="-11796480,,5400" path="m,122240c,54729,54729,,122240,l302472,r,l756179,r936411,c1760101,,1814830,54729,1814830,122240r,305591l1814830,427831r,183357l1814830,611185v,67511,-54729,122240,-122240,122240l1687568,722342,751065,1090080,1516742,654624,122240,733425c54729,733425,,678696,,611185r,3l,427831r,l,122240xe" fillcolor="#9eeaff" strokecolor="#46aac5">
            <v:fill color2="#e4f9ff" rotate="t" angle="180" colors="0 #9eeaff;22938f #bbefff;1 #e4f9ff" focus="100%" type="gradien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88654;132804,0;328613,0;328613,0;821531,0;1838871,0;1971675,88654;1971675,310282;1971675,310282;1971675,443261;1971675,443259;1838871,531913;1833414,523875;815975,790575;1647825,474763;132804,531913;0,443259;0,443261;0,310282;0,310282;0,88654" o:connectangles="0,0,0,0,0,0,0,0,0,0,0,0,0,0,0,0,0,0,0,0,0" textboxrect="0,0,1814830,1090080"/>
            <v:handles>
              <v:h position="@3,#0" polar="10800,10800"/>
              <v:h position="#2,#1" polar="10800,10800" radiusrange="0,10800"/>
            </v:handles>
            <v:textbox>
              <w:txbxContent>
                <w:p w:rsidR="00B20B8C" w:rsidRPr="00AA6579" w:rsidRDefault="00B20B8C" w:rsidP="005D1BA5">
                  <w:pPr>
                    <w:jc w:val="left"/>
                    <w:rPr>
                      <w:sz w:val="20"/>
                    </w:rPr>
                  </w:pPr>
                  <w:r>
                    <w:rPr>
                      <w:sz w:val="20"/>
                    </w:rPr>
                    <w:t>Hanımefendi, hizmet aksamaları ile ilgili şikayetlerinizi………....... bildiriniz.</w:t>
                  </w:r>
                </w:p>
              </w:txbxContent>
            </v:textbox>
          </v:shape>
        </w:pict>
      </w: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r>
        <w:rPr>
          <w:noProof/>
        </w:rPr>
        <w:pict>
          <v:shape id="Resim 81" o:spid="_x0000_s1066" type="#_x0000_t75" style="position:absolute;left:0;text-align:left;margin-left:28.65pt;margin-top:3.7pt;width:168pt;height:131.2pt;z-index:251642880;visibility:visible">
            <v:imagedata r:id="rId14" o:title="" croptop="7830f" cropbottom="5220f" cropleft="3280f" cropright="5137f"/>
          </v:shape>
        </w:pict>
      </w: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p>
    <w:p w:rsidR="00B20B8C" w:rsidRPr="005D1BA5" w:rsidRDefault="00B20B8C" w:rsidP="005D1BA5">
      <w:pPr>
        <w:spacing w:line="276" w:lineRule="auto"/>
        <w:ind w:left="227" w:hanging="227"/>
        <w:rPr>
          <w:rFonts w:ascii="Garamond" w:hAnsi="Garamond"/>
          <w:b/>
          <w:sz w:val="22"/>
          <w:szCs w:val="22"/>
          <w:lang w:eastAsia="en-US"/>
        </w:rPr>
      </w:pPr>
      <w:r w:rsidRPr="005D1BA5">
        <w:rPr>
          <w:rFonts w:ascii="Garamond" w:hAnsi="Garamond"/>
          <w:b/>
          <w:sz w:val="22"/>
          <w:szCs w:val="22"/>
          <w:lang w:eastAsia="en-US"/>
        </w:rPr>
        <w:t>Yukarıdaki boşluğa aşağıdakilerden hangisi getirilebilir?</w:t>
      </w:r>
    </w:p>
    <w:p w:rsidR="00B20B8C" w:rsidRPr="005D1BA5" w:rsidRDefault="00B20B8C" w:rsidP="007F73C3">
      <w:pPr>
        <w:numPr>
          <w:ilvl w:val="0"/>
          <w:numId w:val="10"/>
        </w:numPr>
        <w:spacing w:after="200" w:line="276" w:lineRule="auto"/>
        <w:ind w:left="397" w:hanging="170"/>
        <w:contextualSpacing/>
        <w:jc w:val="left"/>
        <w:rPr>
          <w:rFonts w:ascii="Garamond" w:hAnsi="Garamond"/>
          <w:sz w:val="22"/>
          <w:szCs w:val="22"/>
          <w:lang w:eastAsia="en-US"/>
        </w:rPr>
      </w:pPr>
      <w:r w:rsidRPr="005D1BA5">
        <w:rPr>
          <w:rFonts w:ascii="Garamond" w:hAnsi="Garamond"/>
          <w:sz w:val="22"/>
          <w:szCs w:val="22"/>
          <w:lang w:eastAsia="en-US"/>
        </w:rPr>
        <w:t>Tüketici Hakları Mahkemesine</w:t>
      </w:r>
    </w:p>
    <w:p w:rsidR="00B20B8C" w:rsidRPr="005D1BA5" w:rsidRDefault="00B20B8C" w:rsidP="007F73C3">
      <w:pPr>
        <w:numPr>
          <w:ilvl w:val="0"/>
          <w:numId w:val="10"/>
        </w:numPr>
        <w:spacing w:after="200" w:line="276" w:lineRule="auto"/>
        <w:ind w:left="397" w:hanging="170"/>
        <w:contextualSpacing/>
        <w:jc w:val="left"/>
        <w:rPr>
          <w:rFonts w:ascii="Garamond" w:hAnsi="Garamond"/>
          <w:sz w:val="22"/>
          <w:szCs w:val="22"/>
          <w:lang w:eastAsia="en-US"/>
        </w:rPr>
      </w:pPr>
      <w:r w:rsidRPr="005D1BA5">
        <w:rPr>
          <w:rFonts w:ascii="Garamond" w:hAnsi="Garamond"/>
          <w:sz w:val="22"/>
          <w:szCs w:val="22"/>
          <w:lang w:eastAsia="en-US"/>
        </w:rPr>
        <w:t>B</w:t>
      </w:r>
      <w:r>
        <w:rPr>
          <w:rFonts w:ascii="Garamond" w:hAnsi="Garamond"/>
          <w:sz w:val="22"/>
          <w:szCs w:val="22"/>
          <w:lang w:eastAsia="en-US"/>
        </w:rPr>
        <w:t>akanlar Kuruluna</w:t>
      </w:r>
    </w:p>
    <w:p w:rsidR="00B20B8C" w:rsidRPr="005D1BA5" w:rsidRDefault="00B20B8C" w:rsidP="007F73C3">
      <w:pPr>
        <w:numPr>
          <w:ilvl w:val="0"/>
          <w:numId w:val="10"/>
        </w:numPr>
        <w:spacing w:after="200" w:line="276" w:lineRule="auto"/>
        <w:ind w:left="397" w:hanging="170"/>
        <w:contextualSpacing/>
        <w:jc w:val="left"/>
        <w:rPr>
          <w:rFonts w:ascii="Garamond" w:hAnsi="Garamond"/>
          <w:sz w:val="22"/>
          <w:szCs w:val="22"/>
          <w:lang w:eastAsia="en-US"/>
        </w:rPr>
      </w:pPr>
      <w:r w:rsidRPr="005D1BA5">
        <w:rPr>
          <w:rFonts w:ascii="Garamond" w:hAnsi="Garamond"/>
          <w:sz w:val="22"/>
          <w:szCs w:val="22"/>
          <w:lang w:eastAsia="en-US"/>
        </w:rPr>
        <w:t>Reklam Kuruluna</w:t>
      </w:r>
    </w:p>
    <w:p w:rsidR="00B20B8C" w:rsidRPr="005D1BA5" w:rsidRDefault="00B20B8C" w:rsidP="007F73C3">
      <w:pPr>
        <w:numPr>
          <w:ilvl w:val="0"/>
          <w:numId w:val="10"/>
        </w:numPr>
        <w:spacing w:after="200" w:line="276" w:lineRule="auto"/>
        <w:ind w:left="397" w:hanging="170"/>
        <w:contextualSpacing/>
        <w:jc w:val="left"/>
        <w:rPr>
          <w:rFonts w:ascii="Garamond" w:hAnsi="Garamond"/>
          <w:sz w:val="22"/>
          <w:szCs w:val="22"/>
          <w:lang w:eastAsia="en-US"/>
        </w:rPr>
      </w:pPr>
      <w:r w:rsidRPr="005D1BA5">
        <w:rPr>
          <w:rFonts w:ascii="Garamond" w:hAnsi="Garamond"/>
          <w:sz w:val="22"/>
          <w:szCs w:val="22"/>
          <w:lang w:eastAsia="en-US"/>
        </w:rPr>
        <w:t>Belediyelere</w:t>
      </w:r>
    </w:p>
    <w:p w:rsidR="00B20B8C" w:rsidRDefault="00B20B8C" w:rsidP="00DB77CC">
      <w:pPr>
        <w:shd w:val="clear" w:color="auto" w:fill="FFFFFF"/>
        <w:spacing w:line="276" w:lineRule="auto"/>
        <w:ind w:left="510" w:hanging="340"/>
        <w:rPr>
          <w:rFonts w:ascii="Garamond" w:hAnsi="Garamond"/>
          <w:szCs w:val="16"/>
        </w:rPr>
      </w:pPr>
    </w:p>
    <w:p w:rsidR="00B20B8C" w:rsidRDefault="00B20B8C" w:rsidP="00A85ECB">
      <w:pPr>
        <w:shd w:val="clear" w:color="auto" w:fill="FFFFFF"/>
        <w:spacing w:line="276" w:lineRule="auto"/>
        <w:ind w:left="284" w:hanging="227"/>
        <w:rPr>
          <w:rFonts w:ascii="Garamond" w:hAnsi="Garamond"/>
          <w:sz w:val="22"/>
          <w:szCs w:val="16"/>
        </w:rPr>
      </w:pPr>
      <w:r>
        <w:rPr>
          <w:rFonts w:ascii="Garamond" w:hAnsi="Garamond"/>
          <w:b/>
          <w:szCs w:val="16"/>
        </w:rPr>
        <w:t>9</w:t>
      </w:r>
      <w:r w:rsidRPr="005D1BA5">
        <w:rPr>
          <w:rFonts w:ascii="Garamond" w:hAnsi="Garamond"/>
          <w:b/>
          <w:szCs w:val="16"/>
        </w:rPr>
        <w:t xml:space="preserve">-) </w:t>
      </w:r>
      <w:r>
        <w:rPr>
          <w:rFonts w:ascii="Garamond" w:hAnsi="Garamond"/>
          <w:sz w:val="22"/>
          <w:szCs w:val="16"/>
        </w:rPr>
        <w:t>Gizem, Sosyal Bilgiler dersinde depremin zararları konusunda ödev almıştı. Bu ödev için kütüphaneye giden Gizem oradaki görevlilerin yol göstermesinden sonra önce konusuyla ilgili kitaplara ulaşmak için katalog taradı, işine yarayacak kitapları numaralarıyla birlikte not etti. Numaralar sayesinde kolayca kitaplara ulaştı. Kitapların içindekiler bölümünden kendi konusuyla ilgili bölümlerin fotokopilerini çektirdi. Bu sayfaların üzerine hangi kitaba ve yazara ait olduğunu yazdı.</w:t>
      </w:r>
    </w:p>
    <w:p w:rsidR="00B20B8C" w:rsidRDefault="00B20B8C" w:rsidP="00A85ECB">
      <w:pPr>
        <w:shd w:val="clear" w:color="auto" w:fill="FFFFFF"/>
        <w:spacing w:line="276" w:lineRule="auto"/>
        <w:ind w:left="284" w:hanging="227"/>
        <w:rPr>
          <w:rFonts w:ascii="Garamond" w:hAnsi="Garamond"/>
          <w:b/>
          <w:sz w:val="22"/>
          <w:szCs w:val="16"/>
        </w:rPr>
      </w:pPr>
      <w:r w:rsidRPr="00A85ECB">
        <w:rPr>
          <w:rFonts w:ascii="Garamond" w:hAnsi="Garamond"/>
          <w:b/>
          <w:sz w:val="22"/>
          <w:szCs w:val="16"/>
        </w:rPr>
        <w:t>Gizem bu ödevi hazırlarken aşağıdakilerden hangisini belirtmek zorunda değildir?</w:t>
      </w:r>
    </w:p>
    <w:p w:rsidR="00B20B8C" w:rsidRPr="00A85ECB" w:rsidRDefault="00B20B8C" w:rsidP="00DB77CC">
      <w:pPr>
        <w:shd w:val="clear" w:color="auto" w:fill="FFFFFF"/>
        <w:spacing w:line="276" w:lineRule="auto"/>
        <w:ind w:left="510" w:hanging="340"/>
        <w:rPr>
          <w:rFonts w:ascii="Garamond" w:hAnsi="Garamond"/>
          <w:b/>
          <w:sz w:val="12"/>
          <w:szCs w:val="16"/>
        </w:rPr>
      </w:pPr>
    </w:p>
    <w:p w:rsidR="00B20B8C" w:rsidRPr="00A85ECB" w:rsidRDefault="00B20B8C" w:rsidP="007F73C3">
      <w:pPr>
        <w:pStyle w:val="ListParagraph"/>
        <w:numPr>
          <w:ilvl w:val="0"/>
          <w:numId w:val="11"/>
        </w:numPr>
        <w:shd w:val="clear" w:color="auto" w:fill="FFFFFF"/>
        <w:spacing w:line="276" w:lineRule="auto"/>
        <w:rPr>
          <w:rFonts w:ascii="Garamond" w:hAnsi="Garamond"/>
          <w:sz w:val="22"/>
          <w:szCs w:val="16"/>
        </w:rPr>
      </w:pPr>
      <w:r w:rsidRPr="00A85ECB">
        <w:rPr>
          <w:rFonts w:ascii="Garamond" w:hAnsi="Garamond"/>
          <w:sz w:val="22"/>
          <w:szCs w:val="16"/>
        </w:rPr>
        <w:t>Bilgiyi hangi kitaptan aldığını</w:t>
      </w:r>
    </w:p>
    <w:p w:rsidR="00B20B8C" w:rsidRPr="00A85ECB" w:rsidRDefault="00B20B8C" w:rsidP="007F73C3">
      <w:pPr>
        <w:pStyle w:val="ListParagraph"/>
        <w:numPr>
          <w:ilvl w:val="0"/>
          <w:numId w:val="11"/>
        </w:numPr>
        <w:shd w:val="clear" w:color="auto" w:fill="FFFFFF"/>
        <w:spacing w:line="276" w:lineRule="auto"/>
        <w:rPr>
          <w:rFonts w:ascii="Garamond" w:hAnsi="Garamond"/>
          <w:sz w:val="22"/>
          <w:szCs w:val="16"/>
        </w:rPr>
      </w:pPr>
      <w:r w:rsidRPr="00A85ECB">
        <w:rPr>
          <w:rFonts w:ascii="Garamond" w:hAnsi="Garamond"/>
          <w:sz w:val="22"/>
          <w:szCs w:val="16"/>
        </w:rPr>
        <w:t>Kitabın hangi yazara ait olduğunu</w:t>
      </w:r>
    </w:p>
    <w:p w:rsidR="00B20B8C" w:rsidRPr="00A85ECB" w:rsidRDefault="00B20B8C" w:rsidP="007F73C3">
      <w:pPr>
        <w:pStyle w:val="ListParagraph"/>
        <w:numPr>
          <w:ilvl w:val="0"/>
          <w:numId w:val="11"/>
        </w:numPr>
        <w:shd w:val="clear" w:color="auto" w:fill="FFFFFF"/>
        <w:spacing w:line="276" w:lineRule="auto"/>
        <w:rPr>
          <w:rFonts w:ascii="Garamond" w:hAnsi="Garamond"/>
          <w:sz w:val="22"/>
          <w:szCs w:val="16"/>
        </w:rPr>
      </w:pPr>
      <w:r w:rsidRPr="00A85ECB">
        <w:rPr>
          <w:rFonts w:ascii="Garamond" w:hAnsi="Garamond"/>
          <w:sz w:val="22"/>
          <w:szCs w:val="16"/>
        </w:rPr>
        <w:t>Kaynak kitabı nerede bulduğunu</w:t>
      </w:r>
    </w:p>
    <w:p w:rsidR="00B20B8C" w:rsidRPr="00A85ECB" w:rsidRDefault="00B20B8C" w:rsidP="007F73C3">
      <w:pPr>
        <w:pStyle w:val="ListParagraph"/>
        <w:numPr>
          <w:ilvl w:val="0"/>
          <w:numId w:val="11"/>
        </w:numPr>
        <w:shd w:val="clear" w:color="auto" w:fill="FFFFFF"/>
        <w:spacing w:line="276" w:lineRule="auto"/>
        <w:rPr>
          <w:rFonts w:ascii="Garamond" w:hAnsi="Garamond"/>
          <w:sz w:val="22"/>
          <w:szCs w:val="16"/>
        </w:rPr>
      </w:pPr>
      <w:r w:rsidRPr="00A85ECB">
        <w:rPr>
          <w:rFonts w:ascii="Garamond" w:hAnsi="Garamond"/>
          <w:sz w:val="22"/>
          <w:szCs w:val="16"/>
        </w:rPr>
        <w:t>Kitapların kaçıncı sayfalarından yararlandığını</w:t>
      </w:r>
    </w:p>
    <w:p w:rsidR="00B20B8C" w:rsidRPr="003E41C9" w:rsidRDefault="00B20B8C" w:rsidP="00A85ECB">
      <w:pPr>
        <w:shd w:val="clear" w:color="auto" w:fill="FFFFFF"/>
        <w:spacing w:line="276" w:lineRule="auto"/>
        <w:ind w:left="284" w:hanging="227"/>
        <w:rPr>
          <w:rFonts w:ascii="Garamond" w:hAnsi="Garamond"/>
          <w:sz w:val="22"/>
          <w:szCs w:val="22"/>
        </w:rPr>
      </w:pPr>
    </w:p>
    <w:p w:rsidR="00B20B8C" w:rsidRPr="00907B44" w:rsidRDefault="00B20B8C" w:rsidP="00B5761A">
      <w:pPr>
        <w:spacing w:line="276" w:lineRule="auto"/>
        <w:ind w:left="227" w:hanging="227"/>
        <w:rPr>
          <w:rFonts w:ascii="Garamond" w:hAnsi="Garamond"/>
          <w:b/>
          <w:sz w:val="22"/>
          <w:szCs w:val="22"/>
          <w:lang w:eastAsia="en-US"/>
        </w:rPr>
      </w:pPr>
      <w:r w:rsidRPr="0031513B">
        <w:rPr>
          <w:rFonts w:ascii="Garamond" w:hAnsi="Garamond"/>
          <w:b/>
          <w:szCs w:val="22"/>
          <w:lang w:eastAsia="en-US"/>
        </w:rPr>
        <w:t xml:space="preserve">10-) </w:t>
      </w:r>
      <w:r w:rsidRPr="00907B44">
        <w:rPr>
          <w:rFonts w:ascii="Garamond" w:hAnsi="Garamond"/>
          <w:b/>
          <w:sz w:val="22"/>
          <w:szCs w:val="22"/>
          <w:lang w:eastAsia="en-US"/>
        </w:rPr>
        <w:t>Maden Devri’nde sırasıyla bulunan madenler aşağıdakilerden hangisinde doğru sıralanmıştır?</w:t>
      </w:r>
    </w:p>
    <w:p w:rsidR="00B20B8C" w:rsidRPr="00907B44" w:rsidRDefault="00B20B8C" w:rsidP="00B5761A">
      <w:pPr>
        <w:spacing w:line="276" w:lineRule="auto"/>
        <w:ind w:left="227" w:hanging="227"/>
        <w:rPr>
          <w:rFonts w:ascii="Garamond" w:hAnsi="Garamond"/>
          <w:b/>
          <w:sz w:val="22"/>
          <w:szCs w:val="22"/>
          <w:lang w:eastAsia="en-US"/>
        </w:rPr>
      </w:pP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85" o:spid="_x0000_s1067" type="#_x0000_t13" style="position:absolute;left:0;text-align:left;margin-left:175pt;margin-top:4.65pt;width:60.45pt;height:36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oR0PAMAAHoHAAAOAAAAZHJzL2Uyb0RvYy54bWysVcFOGzEQvVfqP1i+l80CIRARUASiqkQL&#10;aqg4O17vrlWv7doOG/oz/Zl+WJ/tTQi0l5bmsLHH4/HMm+fn0/N1p8iDcF4aPaPl3ogSobmppG5m&#10;9Mvd1btjSnxgumLKaDGjj8LT87O3b057OxX7pjWqEo4giPbT3s5oG4KdFoXnreiY3zNWaCzWxnUs&#10;YOqaonKsR/ROFfuj0VHRG1dZZ7jwHtbLvEjPUvy6Fjzc1LUXgagZRW4hfV36LuO3ODtl08Yx20o+&#10;pMH+IYuOSY1Dt6EuWWBk5eRvoTrJnfGmDnvcdIWpa8lFqgHVlKMX1SxaZkWqBeB4u4XJ/7+w/NPD&#10;rSOymtHjMSWadejRgv38QW6+ElgAT2/9FF4Le+uGmccw1rquXRf/UQVZJ0gft5CKdSAcxsnRZFIi&#10;MsfS4XiClsWYxdNm63x4L0xH4mBGnWzaMHfO9AlO9nDtQ96wcRxQrq6kUsSZcC9Dm4AC/XILPPYk&#10;L0+sAVajZPaP/kI58sDABBCoMv0dkqREMR+wALf0S75B6pA9x9GYWeJZ+GiqbD7IvjmzHDlV1fjd&#10;gw/i7lccfjB5xeFlTjHm82+llyl7lIgAu6VvIUEXX5QOS7NBX0lNWFSB8ghdj4UQz5kSoFo5cAD3&#10;LrUxHqE06Wf0ZLwfycKgBLVi6A7vLDZ43VDCVAOJ4cFlRI2S281/U6BvWSVyF0/+XGE52tifV+h3&#10;j4x0vGS+zZHS0lCV0rEekcRnYKJZBeEWbdWTpVq5zwwlHWZIKhlZnwCipJKg4TitAK3n3B545Jrl&#10;lsUJ1WxnyrZsoOZxxHpgZnZP1NzmkGY76RXxhuc7HUdhvVwnQdhPbYqmpakeoRJIKF4m4i2/kij/&#10;GjfnljnoJYx4A8INPrUy6KMZRpS0xn3/kz36Q8awSkkP/UWTv62YE7iQHzQu7Ul5eIiwIU2ScgCR&#10;3ZXl7opedRcGF7tM2aVhRDCozbB2prvHUzGPp2KJaY6zM52GyUWIIkAJHhsu5vM0hkhbFq71wvKN&#10;vMTG363vmbODZAXIyCez0Wo2faFZ2TdSQpv5KphaJkF7whX9iBMIfJaQ/BjFF2R3nryensyzXwAA&#10;AP//AwBQSwMEFAAGAAgAAAAhAJLyJATgAAAACAEAAA8AAABkcnMvZG93bnJldi54bWxMjz9PwzAU&#10;xHckvoP1kFgqarcB2oa8VAipA2NLB7I5sZtE2M9R7Pwpnx4zwXi6093vsv1sDRt171tHCKulAKap&#10;cqqlGuH8cXjYAvNBkpLGkUa4ag/7/PYmk6lyEx31eAo1iyXkU4nQhNClnPuq0Vb6pes0Re/ieitD&#10;lH3NVS+nWG4NXwvxzK1sKS40stNvja6+ToNFWH8WddF217Pp3svxe5gWx+KwQLy/m19fgAU9h78w&#10;/OJHdMgjU+kGUp4ZhORJxC8BYZcAi/7jRuyAlQjbVQI8z/j/A/kPAAAA//8DAFBLAQItABQABgAI&#10;AAAAIQC2gziS/gAAAOEBAAATAAAAAAAAAAAAAAAAAAAAAABbQ29udGVudF9UeXBlc10ueG1sUEsB&#10;Ai0AFAAGAAgAAAAhADj9If/WAAAAlAEAAAsAAAAAAAAAAAAAAAAALwEAAF9yZWxzLy5yZWxzUEsB&#10;Ai0AFAAGAAgAAAAhALPmhHQ8AwAAegcAAA4AAAAAAAAAAAAAAAAALgIAAGRycy9lMm9Eb2MueG1s&#10;UEsBAi0AFAAGAAgAAAAhAJLyJATgAAAACAEAAA8AAAAAAAAAAAAAAAAAlgUAAGRycy9kb3ducmV2&#10;LnhtbFBLBQYAAAAABAAEAPMAAACjBgAAAAA=&#10;" adj="15168" fillcolor="#bcbcbc">
            <v:fill color2="#ededed" rotate="t" angle="180" colors="0 #bcbcbc;22938f #d0d0d0;1 #ededed" focus="100%" type="gradient"/>
            <v:shadow on="t" color="black" opacity="24903f" origin=",.5" offset="0,.55556mm"/>
            <v:textbox>
              <w:txbxContent>
                <w:p w:rsidR="00B20B8C" w:rsidRDefault="00B20B8C" w:rsidP="00B5761A">
                  <w:pPr>
                    <w:jc w:val="center"/>
                  </w:pPr>
                  <w:r>
                    <w:t>Demir</w:t>
                  </w:r>
                </w:p>
                <w:p w:rsidR="00B20B8C" w:rsidRDefault="00B20B8C" w:rsidP="00B5761A">
                  <w:pPr>
                    <w:jc w:val="center"/>
                  </w:pPr>
                </w:p>
              </w:txbxContent>
            </v:textbox>
          </v:shape>
        </w:pict>
      </w:r>
      <w:r>
        <w:rPr>
          <w:noProof/>
        </w:rPr>
        <w:pict>
          <v:shape id="Sağ Ok 86" o:spid="_x0000_s1068" type="#_x0000_t13" style="position:absolute;left:0;text-align:left;margin-left:107.75pt;margin-top:4.65pt;width:60.45pt;height:39.3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388QAMAAHoHAAAOAAAAZHJzL2Uyb0RvYy54bWysVc1uGyEQvlfqOyDuzXod/8RW7MhKlKpS&#10;2kR1qpzHLLuLygIF7LX7Mn2ZPlgHWDtOmkuT+rCGmWGYn28+zi+2jSQbbp3Qakbzkx4lXDFdCFXN&#10;6Lf76w9nlDgPqgCpFZ/RHXf0Yv7+3Xlrpryvay0Lbgk6UW7amhmtvTfTLHOs5g24E224QmWpbQMe&#10;t7bKCgstem9k1u/1RlmrbWGsZtw5lF4lJZ1H/2XJmb8tS8c9kTOKsfn4tfG7Ct9sfg7TyoKpBevC&#10;gFdE0YBQeOnB1RV4IGsr/nLVCGa106U/YbrJdFkKxmMOmE3ee5bNsgbDYy5YHGcOZXL/zy37srmz&#10;RBQzejaiREGDPVrC71/k9jtBCZanNW6KVktzZ7udw2XIdVvaJvxjFmQbS7o7lJRvPWEoHI/G43xI&#10;CUPVYDIZD4bBZ/Z42FjnP3LdkLCYUSuq2i+s1W0sJ2xunE8H9oZdlYtrISWx2j8IX8dCIfxSCxye&#10;iVaOGI216kWx27lLackGEAkIoEK39xgkJRKcRwWaxV+09UL5ZDkMwoQSB/6zLpL4NNmmyJLnmFXl&#10;ji8+DaffcPnp+A2X5ynEEM/rUs9j9JgiOjhO/VAS7OKz1FFS7asvhSIQWCAf4aCGRIhjIDlCLe8w&#10;gHMX2xiukIq0MzoZ9gNYAJmglIDdYY3BA05VlICskGKYt6miWorD4X9J0NVQ8NTFycsZ5r29/GmG&#10;7vjKAMcrcHXyFFVdVlKFfHgknw6Jeu25XdZFS1Zybb8CpjRIJSlEQH0sECWFQBgOowar9RTbHY5s&#10;tTqgOFY1yUGaGjponoVad8hM5hGahxji7ii8LEx4mumw8tvVNhJCvx+8BNFKFztkCQwoDBNxhl0L&#10;TP8GJ+cOLPIlCvEN8Lf4KaXGPupuRUmt7c+X5MEeaQy1lLTIv9jkH2uwHAfyk8KhneSDAbr1cTMY&#10;jvuhIsea1bFGrZtLjYOdx+jiMth7uV+WVjcP+FQswq2oAsXw7gSnbnPpAwlQgo8N44tFXCNJG/A3&#10;amnYnl5C4++3D2BNR1keaeSL3nM1TJ9xVrINkFB6sfa6FJHQHuuK/QgbJPhEIekxCi/I8T5aPT6Z&#10;8z8AAAD//wMAUEsDBBQABgAIAAAAIQDh8LSH4AAAAAgBAAAPAAAAZHJzL2Rvd25yZXYueG1sTI/B&#10;TsMwEETvSPyDtUjcqNOGVmmIU1UgEOKCGlDFcZssdkS8DrHbBL4ec4LjaEYzb4rNZDtxosG3jhXM&#10;ZwkI4to1LWsFry/3VxkIH5Ab7ByTgi/ysCnPzwrMGzfyjk5V0CKWsM9RgQmhz6X0tSGLfuZ64ui9&#10;u8FiiHLQshlwjOW2k4skWUmLLccFgz3dGqo/qqNV8P30qJ/D3Xb3Nmbm02vcV3Z8UOryYtregAg0&#10;hb8w/OJHdCgj08EdufGiU7CYL5cxqmCdgoh+mq6uQRwUZFkCsizk/wPlDwAAAP//AwBQSwECLQAU&#10;AAYACAAAACEAtoM4kv4AAADhAQAAEwAAAAAAAAAAAAAAAAAAAAAAW0NvbnRlbnRfVHlwZXNdLnht&#10;bFBLAQItABQABgAIAAAAIQA4/SH/1gAAAJQBAAALAAAAAAAAAAAAAAAAAC8BAABfcmVscy8ucmVs&#10;c1BLAQItABQABgAIAAAAIQCBm388QAMAAHoHAAAOAAAAAAAAAAAAAAAAAC4CAABkcnMvZTJvRG9j&#10;LnhtbFBLAQItABQABgAIAAAAIQDh8LSH4AAAAAgBAAAPAAAAAAAAAAAAAAAAAJoFAABkcnMvZG93&#10;bnJldi54bWxQSwUGAAAAAAQABADzAAAApwYAAAAA&#10;" adj="14570" fillcolor="#bcbcbc">
            <v:fill color2="#ededed" rotate="t" angle="180" colors="0 #bcbcbc;22938f #d0d0d0;1 #ededed" focus="100%" type="gradient"/>
            <v:shadow on="t" color="black" opacity="24903f" origin=",.5" offset="0,.55556mm"/>
            <v:textbox>
              <w:txbxContent>
                <w:p w:rsidR="00B20B8C" w:rsidRDefault="00B20B8C" w:rsidP="00B5761A">
                  <w:pPr>
                    <w:jc w:val="center"/>
                  </w:pPr>
                  <w:r>
                    <w:t>Tunç</w:t>
                  </w:r>
                </w:p>
              </w:txbxContent>
            </v:textbox>
          </v:shape>
        </w:pict>
      </w:r>
      <w:r>
        <w:rPr>
          <w:noProof/>
        </w:rPr>
        <w:pict>
          <v:shape id="Sağ Ok 2" o:spid="_x0000_s1069" type="#_x0000_t13" style="position:absolute;left:0;text-align:left;margin-left:36.4pt;margin-top:4.65pt;width:60.45pt;height:39.3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w4KPgMAAHgHAAAOAAAAZHJzL2Uyb0RvYy54bWysVc1uGyEQvlfqOyDuzXr9E8dW7MhKlKpS&#10;2kR1qpzHLLuLygIF7LX7Mn2ZPlgHWDtOmkuT+rCGmWGYn28+zi+2jSQbbp3Qakbzkx4lXDFdCFXN&#10;6Lf76w9nlDgPqgCpFZ/RHXf0Yv7+3Xlrpryvay0Lbgk6UW7amhmtvTfTLHOs5g24E224QmWpbQMe&#10;t7bKCgstem9k1u/1TrNW28JYzbhzKL1KSjqP/suSM39blo57ImcUY/Pxa+N3Fb7Z/BymlQVTC9aF&#10;Aa+IogGh8NKDqyvwQNZW/OWqEcxqp0t/wnST6bIUjMccMJu89yybZQ2Gx1ywOM4cyuT+n1v2ZXNn&#10;iShmtE+JggZbtITfv8jtd9IPxWmNm6LN0tzZbudwGTLdlrYJ/5gD2caC7g4F5VtPGArHp+NxPqKE&#10;oWo4mYyHo+AzezxsrPMfuW5IWMyoFVXtF9bqNhYTNjfOpwN7w67GxbWQkljtH4SvY5kQfKkBDs9E&#10;K0eMxkr1otjt3KW0ZAOIA4RPodt7DJISCc6jAs3iL9p6oXyyHAVhwogD/1kXSTxItimy5DlmVbnj&#10;iwfh9BsuH4zfcHmeQgzxvC71PEaPKaKD49QPJcEuPksdJdW++lIoAoED8lMc05AIcQwkR6DlHQZw&#10;6mIbwxVSkXZGJ6N+AAsgD5QSsDusMXjAqYoSkBUSDPM2VVRLcTj8Lwm6Ggqeujh5OcO8t5c/zdAd&#10;XxngeAWuTp6iqstKqpAPj9TTIVGvPbfLumjJSq7tV8CUhqkkhQiojwWipBAIw1HUYLWeYrvDka1W&#10;BxTHqiY5SFNDB82zUOsOmck8QvMQQ9wdhZeFCU8zHVZ+u9omOhgEL0G00sUOOQIDCsNEnGHXAtO/&#10;wcm5A4tsiUJ8AfwtfkqpsY+6W1FSa/vzJXmwRxJDLSUtsi82+ccaLMeB/KRwaCf5cIhufdwMR+N+&#10;qMixZnWsUevmUuNg5zG6uAz2Xu6XpdXNAz4Ui3ArqkAxvDvBqdtc+kAClOBTw/hiEddI0Qb8jVoa&#10;tqeX0Pj77QNY01GWRxr5ovdMDdNnnJVsAySUXqy9LkUktMe6Yj/CBuk9UUh6isL7cbyPVo8P5vwP&#10;AAAA//8DAFBLAwQUAAYACAAAACEAVC8/oN0AAAAHAQAADwAAAGRycy9kb3ducmV2LnhtbEzOQUvD&#10;QBAF4Lvgf1hG8GY3tmDTmEkpiiJepFHE4zY77gazszG7baK/3u2pHoc3vPeV68l14kBDaD0jXM8y&#10;EMSN1y0bhLfXh6scRIiKteo8E8IPBVhX52elKrQfeUuHOhqRSjgUCsHG2BdShsaSU2Hme+KUffrB&#10;qZjOwUg9qDGVu07Os+xGOtVyWrCqpztLzVe9dwi/z0/mJd5vth9jbr+DUe+1Gx8RLy+mzS2ISFM8&#10;PcORn+hQJdPO71kH0SEs50keEVYLEMd4tViC2CHkeQayKuV/f/UHAAD//wMAUEsBAi0AFAAGAAgA&#10;AAAhALaDOJL+AAAA4QEAABMAAAAAAAAAAAAAAAAAAAAAAFtDb250ZW50X1R5cGVzXS54bWxQSwEC&#10;LQAUAAYACAAAACEAOP0h/9YAAACUAQAACwAAAAAAAAAAAAAAAAAvAQAAX3JlbHMvLnJlbHNQSwEC&#10;LQAUAAYACAAAACEAWw8OCj4DAAB4BwAADgAAAAAAAAAAAAAAAAAuAgAAZHJzL2Uyb0RvYy54bWxQ&#10;SwECLQAUAAYACAAAACEAVC8/oN0AAAAHAQAADwAAAAAAAAAAAAAAAACYBQAAZHJzL2Rvd25yZXYu&#10;eG1sUEsFBgAAAAAEAAQA8wAAAKIGAAAAAA==&#10;" adj="14570" fillcolor="#bcbcbc">
            <v:fill color2="#ededed" rotate="t" angle="180" colors="0 #bcbcbc;22938f #d0d0d0;1 #ededed" focus="100%" type="gradient"/>
            <v:shadow on="t" color="black" opacity="24903f" origin=",.5" offset="0,.55556mm"/>
            <v:textbox>
              <w:txbxContent>
                <w:p w:rsidR="00B20B8C" w:rsidRDefault="00B20B8C" w:rsidP="00B5761A">
                  <w:pPr>
                    <w:jc w:val="center"/>
                  </w:pPr>
                  <w:r>
                    <w:t>Bakır</w:t>
                  </w:r>
                </w:p>
              </w:txbxContent>
            </v:textbox>
          </v:shape>
        </w:pict>
      </w:r>
    </w:p>
    <w:p w:rsidR="00B20B8C" w:rsidRPr="00907B44" w:rsidRDefault="00B20B8C" w:rsidP="007F73C3">
      <w:pPr>
        <w:numPr>
          <w:ilvl w:val="0"/>
          <w:numId w:val="17"/>
        </w:numPr>
        <w:spacing w:after="200" w:line="276" w:lineRule="auto"/>
        <w:contextualSpacing/>
        <w:jc w:val="left"/>
        <w:rPr>
          <w:rFonts w:ascii="Garamond" w:hAnsi="Garamond"/>
          <w:b/>
          <w:sz w:val="22"/>
          <w:szCs w:val="22"/>
          <w:lang w:eastAsia="en-US"/>
        </w:rPr>
      </w:pPr>
    </w:p>
    <w:p w:rsidR="00B20B8C" w:rsidRPr="00907B44" w:rsidRDefault="00B20B8C" w:rsidP="00B5761A">
      <w:pPr>
        <w:spacing w:line="276" w:lineRule="auto"/>
        <w:ind w:left="227" w:hanging="227"/>
        <w:rPr>
          <w:rFonts w:ascii="Garamond" w:hAnsi="Garamond"/>
          <w:b/>
          <w:sz w:val="22"/>
          <w:szCs w:val="22"/>
          <w:lang w:eastAsia="en-US"/>
        </w:rPr>
      </w:pPr>
      <w:r>
        <w:rPr>
          <w:noProof/>
        </w:rPr>
        <w:pict>
          <v:shape id="Sağ Ok 95" o:spid="_x0000_s1070" type="#_x0000_t13" style="position:absolute;left:0;text-align:left;margin-left:174.7pt;margin-top:12.6pt;width:60.45pt;height:39.35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BLcPwMAAHoHAAAOAAAAZHJzL2Uyb0RvYy54bWysVc1u2zAMvg/YOwi6r47TtFmCpkPQosOA&#10;bi2WDj0zsmwLkyVNUup0L7OX2YONlJw063bZTw6ORFIU+fEjdfZm22n2IH1Q1ix4eTTiTBphK2Wa&#10;Bf90d/XqNWchgqlAWyMX/FEG/ub85Yuz3s3l2LZWV9IzdGLCvHcL3sbo5kURRCs7CEfWSYPK2voO&#10;Im59U1QeevTe6WI8Gp0WvfWV81bIEFB6mZX8PPmvayniTV0HGZlecIwtpq9P3zV9i/MzmDceXKvE&#10;EAb8RRQdKIOX7l1dQgS28eoXV50S3gZbxyNhu8LWtRIy5YDZlKNn2axacDLlguAEt4cp/D+34sPD&#10;rWeqWvDZCWcGOqzRCr5/YzefGUoQnt6FOVqt3K0fdgGXlOu29h39YxZsmyB93EMqt5EJFE5Pp9MS&#10;PQtUTWaz6ST5LJ4OOx/iW2k7RosF96pp49J72yc44eE6RLwWD+wMB5SrK6U18zbeq9gmoJB+uQQB&#10;zySrwJxFrEZJHB7DhfbsAZAJSKDK9ncYJGcaQkQFmqVfso3KxGx5QsLMkgDxva2y+Djb5siy5xRk&#10;Ew4vPqbT/3D58fQfLi9ziBTP36VepugxRXRwmPoeEizKs9RR0uzQ18owoClQnmKjUiIsCNASqVYS&#10;oGTrIZWRrtCG9UTCMZEFcBLUGrA6onN4IJiGM9ANjhgRfUbUarU//CcJhhYqmas4+32G5Wgn/znD&#10;cHgl0fESQps9JdWQlTaUj0zDZ2Ci3UTpV23Vs7Xe+I+AKU0yJJUi1ieAOKsU0vAkaRCtn7k98Mg3&#10;6z2LE6pZDtq1MFDzNWE9MDObJ7D3MaTdQXgFdXjuaVrF7XqbBsJ4Ql5ItLbVI04JDIiaiQUnrhSm&#10;f42dcwse5yUK8Q2IN/iptcU62mHFWWv919/JyR7HGGo563H+YpG/bMBLbMh3Bpt2Vk4m6DamzeRk&#10;OiZEDjXrQ43ZdBcWG7tM0aUl2Ue9W9bedvf4VCzpVlSBEXh3ptOwuYg0BDjDx0bI5TKtcUg7iNdm&#10;5cRuvFDh77b34N0wsiKOkQ92N6th/mxmZVuihLHLTbS1SgPtCVesB21wwO+agh4jekEO98nq6ck8&#10;/wEAAP//AwBQSwMEFAAGAAgAAAAhABotVJ3gAAAACgEAAA8AAABkcnMvZG93bnJldi54bWxMj8FO&#10;wzAQRO9I/IO1SNyoTRKgDXGqCgRCXFADQhzd2NgR8TrEbhP4epYTHFfzNPO2Ws++Zwczxi6ghPOF&#10;AGawDbpDK+Hl+e5sCSwmhVr1AY2ELxNhXR8fVarUYcKtOTTJMirBWCoJLqWh5Dy2zngVF2EwSNl7&#10;GL1KdI6W61FNVO57nglxyb3qkBacGsyNM+1Hs/cSvh8f7FO63WzfpqX7jFa9Nn66l/L0ZN5cA0tm&#10;Tn8w/OqTOtTktAt71JH1EvJiVRAqIbvIgBFQXIkc2I5Ika+A1xX//0L9AwAA//8DAFBLAQItABQA&#10;BgAIAAAAIQC2gziS/gAAAOEBAAATAAAAAAAAAAAAAAAAAAAAAABbQ29udGVudF9UeXBlc10ueG1s&#10;UEsBAi0AFAAGAAgAAAAhADj9If/WAAAAlAEAAAsAAAAAAAAAAAAAAAAALwEAAF9yZWxzLy5yZWxz&#10;UEsBAi0AFAAGAAgAAAAhANngEtw/AwAAegcAAA4AAAAAAAAAAAAAAAAALgIAAGRycy9lMm9Eb2Mu&#10;eG1sUEsBAi0AFAAGAAgAAAAhABotVJ3gAAAACgEAAA8AAAAAAAAAAAAAAAAAmQUAAGRycy9kb3du&#10;cmV2LnhtbFBLBQYAAAAABAAEAPMAAACmBgAAAAA=&#10;" adj="14570" fillcolor="#bcbcbc">
            <v:fill color2="#ededed" rotate="t" angle="180" colors="0 #bcbcbc;22938f #d0d0d0;1 #ededed" focus="100%" type="gradient"/>
            <v:shadow on="t" color="black" opacity="24903f" origin=",.5" offset="0,.55556mm"/>
            <v:textbox>
              <w:txbxContent>
                <w:p w:rsidR="00B20B8C" w:rsidRDefault="00B20B8C" w:rsidP="00B5761A">
                  <w:pPr>
                    <w:jc w:val="center"/>
                  </w:pPr>
                  <w:r>
                    <w:t>Tunç</w:t>
                  </w:r>
                </w:p>
              </w:txbxContent>
            </v:textbox>
          </v:shape>
        </w:pict>
      </w:r>
    </w:p>
    <w:p w:rsidR="00B20B8C" w:rsidRPr="00907B44" w:rsidRDefault="00B20B8C" w:rsidP="00B5761A">
      <w:pPr>
        <w:spacing w:line="276" w:lineRule="auto"/>
        <w:ind w:left="227" w:hanging="227"/>
        <w:rPr>
          <w:rFonts w:ascii="Garamond" w:hAnsi="Garamond"/>
          <w:b/>
          <w:sz w:val="22"/>
          <w:szCs w:val="22"/>
          <w:lang w:eastAsia="en-US"/>
        </w:rPr>
      </w:pPr>
      <w:r>
        <w:rPr>
          <w:noProof/>
        </w:rPr>
        <w:pict>
          <v:shape id="Sağ Ok 93184" o:spid="_x0000_s1071" type="#_x0000_t13" style="position:absolute;left:0;text-align:left;margin-left:106.55pt;margin-top:1.55pt;width:60.45pt;height:39.35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QP3QgMAAIAHAAAOAAAAZHJzL2Uyb0RvYy54bWysVc1u2zAMvg/YOwi6r47z0zRBkyJo0WFA&#10;txZLh54ZWbaFyZImKXGyl9nL7MFGSU6adr2sXQ6ORFIU+fEjdX6xbSTZcOuEVjOan/Qo4YrpQqhq&#10;Rr/dX384o8R5UAVIrfiM7rijF/P3785bM+V9XWtZcEvQiXLT1sxo7b2ZZpljNW/AnWjDFSpLbRvw&#10;uLVVVlho0Xsjs36vd5q12hbGasadQ+lVUtJ59F+WnPnbsnTcEzmjGJuPXxu/q/DN5ucwrSyYWrAu&#10;DHhFFA0IhZceXF2BB7K24i9XjWBWO136E6abTJelYDzmgNnkvWfZLGswPOaC4DhzgMn9P7fsy+bO&#10;ElHM6GSQnw0pUdBgmZbw+xe5/U6SEEFqjZui7dLc2W7ncBky3pa2Cf+YC9lGYHcHYPnWE4bC8el4&#10;nI8oYagaTibj4SgAnz0eNtb5j1w3JCxm1Iqq9gtrdRtBhc2N8+nA3rDDurgWUhKr/YPwdYQLSZgK&#10;4fBMtHLEaESsF8Vu5y6lJRtAPiCNCt3eY5CUSHAeFWgWf9HWC+WT5SgIE1cc+M+6SOJBsk2RJc8x&#10;q8odXzwIp99w+WD8hsvzFGKI53Wp5zF6TBEdHKd+gASr+Cx1lFR79KVQBMIsyE+xXUMixDGQHAmX&#10;dxzA7otlDFdIRVqk4qgfyAI4D0oJWB3WGDzgVEUJyAoHDfM2IaqlOBz+lwRdDQVPVZy8nGHe28uf&#10;ZuiOrwx0vAJXJ09R1WUlVciHxxHUMVGvPbfLumjJSq7tV8CUhgmSQgTWR4AoKQTScBQ1iNZTbnc8&#10;stXqwOKIapKDNDV01DwLWHfMTOaRmocY4u4ovCx0eOrpsPLb1TaOBawEegmilS52OCswoNBMxBl2&#10;LTD9G+ycO7A4NVGIL4G/xU8pNdZRdytKam1/viQP9jjMUEtJi1MYi/xjDZZjQ35S2LSTfDhEtz5u&#10;hqNxPyByrFkda9S6udTY2HmMLi6DvZf7ZWl184APxiLciipQDO9OdOo2lz4MAUrwyWF8sYhrHNUG&#10;/I1aGrYfL6Hw99sHsKYbWR7HyBe9n9gwfTazkm2ghNKLtdeliAPtEVesR9jgmE8jJD1J4R053ker&#10;x4dz/gcAAP//AwBQSwMEFAAGAAgAAAAhAGT36tjeAAAACAEAAA8AAABkcnMvZG93bnJldi54bWxM&#10;j0FLw0AQhe+C/2EZwZvdpBEJaSalKIp4kUaRHqfJuhvM7sbston+eqenehoe7/Hme+V6tr04qjF0&#10;3iGkiwSEco1vO6cR3t8eb3IQIZJrqfdOIfyoAOvq8qKkovWT26pjHbXgEhcKQjAxDoWUoTHKUlj4&#10;QTn2Pv1oKbIctWxHmrjc9nKZJHfSUuf4g6FB3RvVfNUHi/D78qxf48Nmu5ty8x00fdR2ekK8vpo3&#10;KxBRzfEchhM+o0PFTHt/cG0QPcIyzVKOIpwO+1l2y9v2CHmag6xK+X9A9QcAAP//AwBQSwECLQAU&#10;AAYACAAAACEAtoM4kv4AAADhAQAAEwAAAAAAAAAAAAAAAAAAAAAAW0NvbnRlbnRfVHlwZXNdLnht&#10;bFBLAQItABQABgAIAAAAIQA4/SH/1gAAAJQBAAALAAAAAAAAAAAAAAAAAC8BAABfcmVscy8ucmVs&#10;c1BLAQItABQABgAIAAAAIQBLEQP3QgMAAIAHAAAOAAAAAAAAAAAAAAAAAC4CAABkcnMvZTJvRG9j&#10;LnhtbFBLAQItABQABgAIAAAAIQBk9+rY3gAAAAgBAAAPAAAAAAAAAAAAAAAAAJwFAABkcnMvZG93&#10;bnJldi54bWxQSwUGAAAAAAQABADzAAAApwYAAAAA&#10;" adj="14570" fillcolor="#bcbcbc">
            <v:fill color2="#ededed" rotate="t" angle="180" colors="0 #bcbcbc;22938f #d0d0d0;1 #ededed" focus="100%" type="gradient"/>
            <v:shadow on="t" color="black" opacity="24903f" origin=",.5" offset="0,.55556mm"/>
            <v:textbox>
              <w:txbxContent>
                <w:p w:rsidR="00B20B8C" w:rsidRDefault="00B20B8C" w:rsidP="00B5761A">
                  <w:pPr>
                    <w:jc w:val="center"/>
                  </w:pPr>
                  <w:r>
                    <w:t>Bakır</w:t>
                  </w:r>
                </w:p>
              </w:txbxContent>
            </v:textbox>
          </v:shape>
        </w:pict>
      </w:r>
      <w:r>
        <w:rPr>
          <w:noProof/>
        </w:rPr>
        <w:pict>
          <v:shape id="Sağ Ok 96" o:spid="_x0000_s1072" type="#_x0000_t13" style="position:absolute;left:0;text-align:left;margin-left:36.45pt;margin-top:1.45pt;width:60.45pt;height:39.35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fhEPwMAAHoHAAAOAAAAZHJzL2Uyb0RvYy54bWysVc1u2zAMvg/YOwi6r47T/DRBkyJo0WFA&#10;txZLh54ZWbaFyZImKXGyl9nL7MFGSU6adr2sXQ6ORFIU+fEjdX6xbSTZcOuEVjOan/Qo4YrpQqhq&#10;Rr/dX384o8R5UAVIrfiM7rijF/P3785bM+V9XWtZcEvQiXLT1sxo7b2ZZpljNW/AnWjDFSpLbRvw&#10;uLVVVlho0Xsjs36vN8pabQtjNePOofQqKek8+i9LzvxtWTruiZxRjM3Hr43fVfhm83OYVhZMLVgX&#10;BrwiigaEwksPrq7AA1lb8ZerRjCrnS79CdNNpstSMB5zwGzy3rNsljUYHnNBcJw5wOT+n1v2ZXNn&#10;iShmdDKiREGDNVrC71/k9jtBCcLTGjdFq6W5s93O4TLkui1tE/4xC7KNkO4OkPKtJwyF49F4nA8p&#10;YagaTCbjwTD4zB4PG+v8R64bEhYzakVV+4W1uo1wwubG+XRgb9ihXFwLKYnV/kH4OgKF9EslcHgm&#10;WjliNGLVi2K3c5fSkg0gE5BAhW7vMUhKJDiPCjSLv2jrhfLJchiEiSUO/GddJPFpsk2RJc8xq8od&#10;X3waTr/h8tPxGy7PU4ghntelnsfoMUV0cJz6ARKs4rPUUVLt0ZdCEQhTIB9ho4ZEiGMgOVIt7ziA&#10;fRfLGK6QirRIwmE/kAVwEpQSsDqsMXjAqYoSkBWOGOZtQlRLcTj8Lwm6Ggqeqjh5OcO8t5c/zdAd&#10;XxnoeAWuTp6iqstKqpAPj8OnY6Jee26XddGSlVzbr4ApDRIkhQisjwBRUgik4TBqEK2n3O54ZKvV&#10;gcUR1SQHaWroqHkWsO6YmcwjNQ8xxN1ReFno8NTTYeW3q20cCP1D+690scMpgQGFZiLOsGuB6d9g&#10;59yBxXmJQnwD/C1+SqmxjrpbUVJr+/MlebDHMYZaSlqcv1jkH2uwHBvyk8KmneSDAbr1cTMYjvsB&#10;kWPN6lij1s2lxsbOY3RxGey93C9Lq5sHfCoW4VZUgWJ4d6JTt7n0YQhQgo8N44tFXOOQNuBv1NKw&#10;/XgJhb/fPoA13cjyOEa+6P2shumzmZVsAyWUXqy9LkUcaAHqhCvWI2xwwKcRkh6j8IIc76PV45M5&#10;/wMAAP//AwBQSwMEFAAGAAgAAAAhAB8j7JXdAAAABwEAAA8AAABkcnMvZG93bnJldi54bWxMj0FL&#10;w0AQhe+C/2EZwZvdtEJN00xKURTxIo0iPU6TdTeYnY3ZbRP99W5O9fQY3uO9b/LNaFtxUr1vHCPM&#10;ZwkIxZWrG9YI72+PNykIH4hrah0rhB/lYVNcXuSU1W7gnTqVQYtYwj4jBBNCl0npK6Ms+ZnrFEfv&#10;0/WWQjx7LeuehlhuW7lIkqW01HBcMNSpe6Oqr/JoEX5fnvVreNju9kNqvr2mj9IOT4jXV+N2DSKo&#10;MZzDMOFHdCgi08EdufaiRbhbrGISYZLJXt3GTw4I6XwJssjlf/7iDwAA//8DAFBLAQItABQABgAI&#10;AAAAIQC2gziS/gAAAOEBAAATAAAAAAAAAAAAAAAAAAAAAABbQ29udGVudF9UeXBlc10ueG1sUEsB&#10;Ai0AFAAGAAgAAAAhADj9If/WAAAAlAEAAAsAAAAAAAAAAAAAAAAALwEAAF9yZWxzLy5yZWxzUEsB&#10;Ai0AFAAGAAgAAAAhAO71+EQ/AwAAegcAAA4AAAAAAAAAAAAAAAAALgIAAGRycy9lMm9Eb2MueG1s&#10;UEsBAi0AFAAGAAgAAAAhAB8j7JXdAAAABwEAAA8AAAAAAAAAAAAAAAAAmQUAAGRycy9kb3ducmV2&#10;LnhtbFBLBQYAAAAABAAEAPMAAACjBgAAAAA=&#10;" adj="14570" fillcolor="#bcbcbc">
            <v:fill color2="#ededed" rotate="t" angle="180" colors="0 #bcbcbc;22938f #d0d0d0;1 #ededed" focus="100%" type="gradient"/>
            <v:shadow on="t" color="black" opacity="24903f" origin=",.5" offset="0,.55556mm"/>
            <v:textbox>
              <w:txbxContent>
                <w:p w:rsidR="00B20B8C" w:rsidRDefault="00B20B8C" w:rsidP="00B5761A">
                  <w:pPr>
                    <w:jc w:val="center"/>
                  </w:pPr>
                  <w:r>
                    <w:t>Demir</w:t>
                  </w:r>
                </w:p>
                <w:p w:rsidR="00B20B8C" w:rsidRDefault="00B20B8C" w:rsidP="00B5761A">
                  <w:pPr>
                    <w:jc w:val="center"/>
                  </w:pPr>
                </w:p>
              </w:txbxContent>
            </v:textbox>
          </v:shape>
        </w:pict>
      </w:r>
    </w:p>
    <w:p w:rsidR="00B20B8C" w:rsidRPr="00907B44" w:rsidRDefault="00B20B8C" w:rsidP="007F73C3">
      <w:pPr>
        <w:numPr>
          <w:ilvl w:val="0"/>
          <w:numId w:val="17"/>
        </w:numPr>
        <w:spacing w:after="200" w:line="276" w:lineRule="auto"/>
        <w:contextualSpacing/>
        <w:jc w:val="left"/>
        <w:rPr>
          <w:rFonts w:ascii="Garamond" w:hAnsi="Garamond"/>
          <w:b/>
          <w:sz w:val="22"/>
          <w:szCs w:val="22"/>
          <w:lang w:eastAsia="en-US"/>
        </w:rPr>
      </w:pPr>
    </w:p>
    <w:p w:rsidR="00B20B8C" w:rsidRPr="00907B44" w:rsidRDefault="00B20B8C" w:rsidP="00B5761A">
      <w:pPr>
        <w:spacing w:line="276" w:lineRule="auto"/>
        <w:ind w:left="227" w:hanging="227"/>
        <w:rPr>
          <w:rFonts w:ascii="Garamond" w:hAnsi="Garamond"/>
          <w:b/>
          <w:sz w:val="22"/>
          <w:szCs w:val="22"/>
          <w:lang w:eastAsia="en-US"/>
        </w:rPr>
      </w:pPr>
      <w:r>
        <w:rPr>
          <w:noProof/>
        </w:rPr>
        <w:pict>
          <v:shape id="Sağ Ok 97" o:spid="_x0000_s1073" type="#_x0000_t13" style="position:absolute;left:0;text-align:left;margin-left:172.6pt;margin-top:12.55pt;width:60.45pt;height:39.35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sn+PwMAAHoHAAAOAAAAZHJzL2Uyb0RvYy54bWysVcFu2zAMvQ/YPwi6r47TpGmCJkXQosOA&#10;bi2WDj0zsmwLkyVNUuJ0P7Of2YeNkhw37XpZuxwciaQo8vGROjvfNZJsuXVCqznNjwaUcMV0IVQ1&#10;p9/urj6cUuI8qAKkVnxOH7ij54v3785aM+NDXWtZcEvQiXKz1sxp7b2ZZZljNW/AHWnDFSpLbRvw&#10;uLVVVlho0Xsjs+FgcJK12hbGasadQ+llUtJF9F+WnPmbsnTcEzmnGJuPXxu/6/DNFmcwqyyYWrAu&#10;DHhFFA0IhZf2ri7BA9lY8ZerRjCrnS79EdNNpstSMB5zwGzywbNsVjUYHnNBcJzpYXL/zy37sr21&#10;RBRzOp1QoqDBGq3g9y9y852gBOFpjZuh1crc2m7ncBly3ZW2Cf+YBdlFSB96SPnOE4bCyclkko8p&#10;YagaTaeT0Tj4zB4PG+v8R64bEhZzakVV+6W1uo1wwvba+XRgb9ihXFwJKYnV/l74OgKF9EslcHgm&#10;WjliNGI1iGL34C6kJVtAJiCBCt3eYZCUSHAeFWgWf9HWC+WT5TgIE0sc+M+6SOLjZJsiS55jVpU7&#10;vPg4nH7D5ceTN1yepxBDPK9LPY/RY4ro4DD1HhKs4rPUUVLt0ZdCEQhTID/BRg2JEMdAcqRa3nEA&#10;+y6WMVwhFWmRhONhIAvgJCglYHVYY/CAUxUlICscMczbhKiWoj/8Lwm6Ggqeqjh9OcN8sJc/zdAd&#10;XhnoeAmuTp6iqstKqpAPj8OnY6LeeG5XddGStdzYr4ApjRIkhQisjwBRUgik4ThqEK2n3O54ZKt1&#10;z+KIapKDNDV01DwNWHfMTOaRmn0McXcQXhY6PPV0WPndehcHwrBv/7UuHnBKYEChmYgz7Epg+tfY&#10;ObdgcV6iEN8Af4OfUmqso+5WlNTa/nxJHuxxjKGWkhbnLxb5xwYsx4b8pLBpp/lohG593IzGk2FA&#10;5FCzPtSoTXOhsbHzGF1cBnsv98vS6uYen4pluBVVoBjenejUbS58GAKU4GPD+HIZ1zikDfhrtTJs&#10;P15C4e9292BNN7I8jpEvej+rYfZsZiXbQAmllxuvSxEHWoA64Yr1CBsc8GmEpMcovCCH+2j1+GQu&#10;/gAAAP//AwBQSwMEFAAGAAgAAAAhALQe0q3gAAAACgEAAA8AAABkcnMvZG93bnJldi54bWxMj8FO&#10;wzAMhu9IvENkJG4sXbdVVWk6TSAQ4oJWEOLotSGpaJzSZGvh6TEnuNnyp9/fX25n14uTHkPnScFy&#10;kYDQ1Pi2I6Pg5fnuKgcRIlKLvSet4EsH2FbnZyUWrZ9or091NIJDKBSowMY4FFKGxmqHYeEHTXx7&#10;96PDyOtoZDvixOGul2mSZNJhR/zB4qBvrG4+6qNT8P34YJ7i7W7/NuX2Mxh8rd10r9Tlxby7BhH1&#10;HP9g+NVndajY6eCP1AbRK1itNymjCtLNEgQD6yzj4cBksspBVqX8X6H6AQAA//8DAFBLAQItABQA&#10;BgAIAAAAIQC2gziS/gAAAOEBAAATAAAAAAAAAAAAAAAAAAAAAABbQ29udGVudF9UeXBlc10ueG1s&#10;UEsBAi0AFAAGAAgAAAAhADj9If/WAAAAlAEAAAsAAAAAAAAAAAAAAAAALwEAAF9yZWxzLy5yZWxz&#10;UEsBAi0AFAAGAAgAAAAhAI7ayf4/AwAAegcAAA4AAAAAAAAAAAAAAAAALgIAAGRycy9lMm9Eb2Mu&#10;eG1sUEsBAi0AFAAGAAgAAAAhALQe0q3gAAAACgEAAA8AAAAAAAAAAAAAAAAAmQUAAGRycy9kb3du&#10;cmV2LnhtbFBLBQYAAAAABAAEAPMAAACmBgAAAAA=&#10;" adj="14570" fillcolor="#bcbcbc">
            <v:fill color2="#ededed" rotate="t" angle="180" colors="0 #bcbcbc;22938f #d0d0d0;1 #ededed" focus="100%" type="gradient"/>
            <v:shadow on="t" color="black" opacity="24903f" origin=",.5" offset="0,.55556mm"/>
            <v:textbox>
              <w:txbxContent>
                <w:p w:rsidR="00B20B8C" w:rsidRDefault="00B20B8C" w:rsidP="00B5761A">
                  <w:pPr>
                    <w:jc w:val="center"/>
                  </w:pPr>
                  <w:r>
                    <w:t>Bakır</w:t>
                  </w:r>
                </w:p>
              </w:txbxContent>
            </v:textbox>
          </v:shape>
        </w:pict>
      </w:r>
      <w:r>
        <w:rPr>
          <w:noProof/>
        </w:rPr>
        <w:pict>
          <v:shape id="Sağ Ok 98" o:spid="_x0000_s1074" type="#_x0000_t13" style="position:absolute;left:0;text-align:left;margin-left:36.2pt;margin-top:12.65pt;width:60.45pt;height:39.35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mK/PwMAAHoHAAAOAAAAZHJzL2Uyb0RvYy54bWysVcFu2zAMvQ/YPwi6r47TpGmCJkXQosOA&#10;bi2WDj0zsmwLkyVNUuJ0P7Of2YeNkhw37XpZuxwciaQo8vGROjvfNZJsuXVCqznNjwaUcMV0IVQ1&#10;p9/urj6cUuI8qAKkVnxOH7ij54v3785aM+NDXWtZcEvQiXKz1sxp7b2ZZZljNW/AHWnDFSpLbRvw&#10;uLVVVlho0Xsjs+FgcJK12hbGasadQ+llUtJF9F+WnPmbsnTcEzmnGJuPXxu/6/DNFmcwqyyYWrAu&#10;DHhFFA0IhZf2ri7BA9lY8ZerRjCrnS79EdNNpstSMB5zwGzywbNsVjUYHnNBcJzpYXL/zy37sr21&#10;RBRzOsVKKWiwRiv4/YvcfCcoQXha42ZotTK3tts5XIZcd6Vtwj9mQXYR0oceUr7zhKFwcjKZ5GNK&#10;GKpG0+lkNA4+s8fDxjr/keuGhMWcWlHVfmmtbiOcsL12Ph3YG3YoF1dCSmK1vxe+jkAh/VIJHJ6J&#10;Vo4YjVgNotg9uAtpyRaQCUigQrd3GCQlEpxHBZrFX7T1QvlkOQ7CxBIH/rMukvg42abIkueYVeUO&#10;Lz4Op99w+fHkDZfnKcQQz+tSz2P0mCI6OEy9hwSr+Cx1lFR79KVQBMIUyE+wUUMixDGQHKmWdxzA&#10;votlDFdIRVok4XgYyAI4CUoJWB3WGDzgVEUJyApHDPM2Iaql6A//S4KuhoKnKk5fzjAf7OVPM3SH&#10;VwY6XoKrk6eo6rKSKuTD4/DpmKg3nttVXbRkLTf2K2BKowRJIQLrI0CUFAJpOI4aROsptzse2Wrd&#10;sziimuQgTQ0dNU8D1h0zk3mkZh9D3B2El4UOTz0dVn633sWBMOzbf62LB5wSGFBoJuIMuxKY/jV2&#10;zi1YnJcoxDfA3+CnlBrrqLsVJbW2P1+SB3scY6ilpMX5i0X+sQHLsSE/KWzaaT4aoVsfN6PxZBgQ&#10;OdSsDzVq01xobOw8RheXwd7L/bK0urnHp2IZbkUVKIZ3Jzp1mwsfhgAl+NgwvlzGNQ5pA/5arQzb&#10;j5dQ+LvdPVjTjSyPY+SL3s9qmD2bWck2UELp5cbrUsSBFqBOuGI9wgYHfBoh6TEKL8jhPlo9PpmL&#10;PwAAAP//AwBQSwMEFAAGAAgAAAAhAKj/+KzfAAAACQEAAA8AAABkcnMvZG93bnJldi54bWxMj8FO&#10;wzAQRO9I/IO1SNyoTVqghDhVBQIhLqgBIY7b2MQR8TrEbhP4erYnuM1qRrNvitXkO7G3Q2wDaTif&#10;KRCW6mBaajS8vtyfLUHEhGSwC2Q1fNsIq/L4qMDchJE2dl+lRnAJxRw1uJT6XMpYO+sxzkJvib2P&#10;MHhMfA6NNAOOXO47mSl1KT22xB8c9vbW2fqz2nkNP0+PzXO6W2/ex6X7ig2+VX580Pr0ZFrfgEh2&#10;Sn9hOOAzOpTMtA07MlF0Gq6yBSc1ZBdzEAf/es5iy0ItFMiykP8XlL8AAAD//wMAUEsBAi0AFAAG&#10;AAgAAAAhALaDOJL+AAAA4QEAABMAAAAAAAAAAAAAAAAAAAAAAFtDb250ZW50X1R5cGVzXS54bWxQ&#10;SwECLQAUAAYACAAAACEAOP0h/9YAAACUAQAACwAAAAAAAAAAAAAAAAAvAQAAX3JlbHMvLnJlbHNQ&#10;SwECLQAUAAYACAAAACEA63Jivz8DAAB6BwAADgAAAAAAAAAAAAAAAAAuAgAAZHJzL2Uyb0RvYy54&#10;bWxQSwECLQAUAAYACAAAACEAqP/4rN8AAAAJAQAADwAAAAAAAAAAAAAAAACZBQAAZHJzL2Rvd25y&#10;ZXYueG1sUEsFBgAAAAAEAAQA8wAAAKUGAAAAAA==&#10;" adj="14570" fillcolor="#bcbcbc">
            <v:fill color2="#ededed" rotate="t" angle="180" colors="0 #bcbcbc;22938f #d0d0d0;1 #ededed" focus="100%" type="gradient"/>
            <v:shadow on="t" color="black" opacity="24903f" origin=",.5" offset="0,.55556mm"/>
            <v:textbox>
              <w:txbxContent>
                <w:p w:rsidR="00B20B8C" w:rsidRDefault="00B20B8C" w:rsidP="00B5761A">
                  <w:pPr>
                    <w:jc w:val="center"/>
                  </w:pPr>
                  <w:r>
                    <w:t>Tunç</w:t>
                  </w:r>
                </w:p>
              </w:txbxContent>
            </v:textbox>
          </v:shape>
        </w:pict>
      </w:r>
    </w:p>
    <w:p w:rsidR="00B20B8C" w:rsidRPr="00907B44" w:rsidRDefault="00B20B8C" w:rsidP="00B5761A">
      <w:pPr>
        <w:spacing w:line="276" w:lineRule="auto"/>
        <w:ind w:left="227" w:hanging="227"/>
        <w:rPr>
          <w:rFonts w:ascii="Garamond" w:hAnsi="Garamond"/>
          <w:b/>
          <w:sz w:val="22"/>
          <w:szCs w:val="22"/>
          <w:lang w:eastAsia="en-US"/>
        </w:rPr>
      </w:pPr>
      <w:r>
        <w:rPr>
          <w:noProof/>
        </w:rPr>
        <w:pict>
          <v:shape id="Sağ Ok 25" o:spid="_x0000_s1075" type="#_x0000_t13" style="position:absolute;left:0;text-align:left;margin-left:102.95pt;margin-top:1.45pt;width:60.45pt;height:36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1RPPgMAAHoHAAAOAAAAZHJzL2Uyb0RvYy54bWysVdFuIycUfa/Uf0C8N+NJ4nhjxVlZiVJV&#10;SjdRnSrP1wzjQWWAAs44/Zn9mX5YDzB2vOm+dLd+GMPlcrn33MPh6uOu1+xF+qCsWfD6ZMKZNMI2&#10;ymwW/Penu58+cBYimYa0NXLBX2XgH69//OFqcHN5ajurG+kZgpgwH9yCdzG6eVUF0cmewol10mCx&#10;tb6niKnfVI2nAdF7XZ1OJhfVYH3jvBUyBFhvyyK/zvHbVor40LZBRqYXHLnF/PX5u07f6vqK5htP&#10;rlNiTIO+IYuelMGhh1C3FIltvfpXqF4Jb4Nt44mwfWXbVgmZa0A19eRdNauOnMy1AJzgDjCF/y+s&#10;+PTy6JlqFvx0ypmhHj1a0d+f2cMfDBbAM7gwh9fKPfpxFjBMte5a36d/VMF2GdLXA6RyF5mAcXYx&#10;m9WILLB0Pp2hZSlm9bbZ+RB/lrZnabDgXm26uPTeDhlOerkPsWzYO44oN3dKa+ZtfFaxy0CBfqUF&#10;AXuyV2DOAqtJNofXcKM9eyEwAQRq7PCEJDnTFCIW4JZ/2TcqE4vnNBkLSwLFX21TzGfFt2RWIueq&#10;NuH44LO0+zsOP5t9x+F1STHl822l1zl7lIgAx6UfIEEX35UOy2aPvlaGUVKB+gJdT4WwIEhLUK0e&#10;OYB7l9uYjtCGDQt+OU00FAQlaDWhO6J32BDMhjPSG0iMiL4garU6bP4vBYaOGlm6ePn1CuvJ3v5l&#10;heH4yETHWwpdiZSXxqq0SfXILD4jE+02Sr/qmoGt9db/RijpvEDSqMT6DBBnjQINp3kFaH3J7ZFH&#10;frM+sDijWuykXUcjNT8krEdmFvdMzUMOeXaUXpVueLnTaRR3610RhMsUJZnWtnmFSiChdJlYcOJO&#10;ofx73JxH8tBLGPEGxAd8Wm3RRzuOOOus/+tr9uQPGcMqZwP0F03+c0te4kL+YnBpL+vzc4SNeZKV&#10;A4gcr6yPV8y2v7G42HXOLg8TglHvh623/TOeimU6FUtkBM4udBonNzGJAGd4bIRcLvMYIu0o3puV&#10;E3t5SY1/2j2Td6NkRcjIJ7vXapq/06zimyhh7HIbbauyoL3hin6kCQS+SEh5jNILcjzPXm9P5vU/&#10;AAAA//8DAFBLAwQUAAYACAAAACEAaLchXN4AAAAIAQAADwAAAGRycy9kb3ducmV2LnhtbEyPzU7D&#10;MBCE70i8g7VIXCrqEKDQEKdCSD1wbOmB3Jx4SSLitRU7P+XpWU5w2l3NaPabfLfYXkw4hM6Rgtt1&#10;AgKpdqajRsHpfX/zBCJETUb3jlDBGQPsisuLXGfGzXTA6RgbwSEUMq2gjdFnUoa6RavD2nkk1j7d&#10;YHXkc2ikGfTM4baXaZJspNUd8YdWe3xtsf46jlZB+lE2ZefPp96/VdP3OK8O5X6l1PXV8vIMIuIS&#10;/8zwi8/oUDBT5UYyQfSckTxs2coLD9bv0g1XqRQ83m9BFrn8X6D4AQAA//8DAFBLAQItABQABgAI&#10;AAAAIQC2gziS/gAAAOEBAAATAAAAAAAAAAAAAAAAAAAAAABbQ29udGVudF9UeXBlc10ueG1sUEsB&#10;Ai0AFAAGAAgAAAAhADj9If/WAAAAlAEAAAsAAAAAAAAAAAAAAAAALwEAAF9yZWxzLy5yZWxzUEsB&#10;Ai0AFAAGAAgAAAAhAIxDVE8+AwAAegcAAA4AAAAAAAAAAAAAAAAALgIAAGRycy9lMm9Eb2MueG1s&#10;UEsBAi0AFAAGAAgAAAAhAGi3IVzeAAAACAEAAA8AAAAAAAAAAAAAAAAAmAUAAGRycy9kb3ducmV2&#10;LnhtbFBLBQYAAAAABAAEAPMAAACjBgAAAAA=&#10;" adj="15168" fillcolor="#bcbcbc">
            <v:fill color2="#ededed" rotate="t" angle="180" colors="0 #bcbcbc;22938f #d0d0d0;1 #ededed" focus="100%" type="gradient"/>
            <v:shadow on="t" color="black" opacity="24903f" origin=",.5" offset="0,.55556mm"/>
            <v:textbox>
              <w:txbxContent>
                <w:p w:rsidR="00B20B8C" w:rsidRDefault="00B20B8C" w:rsidP="00B5761A">
                  <w:pPr>
                    <w:jc w:val="center"/>
                  </w:pPr>
                  <w:r>
                    <w:t>Demir</w:t>
                  </w:r>
                </w:p>
                <w:p w:rsidR="00B20B8C" w:rsidRDefault="00B20B8C" w:rsidP="00B5761A">
                  <w:pPr>
                    <w:jc w:val="center"/>
                  </w:pPr>
                </w:p>
              </w:txbxContent>
            </v:textbox>
          </v:shape>
        </w:pict>
      </w:r>
    </w:p>
    <w:p w:rsidR="00B20B8C" w:rsidRPr="00907B44" w:rsidRDefault="00B20B8C" w:rsidP="00B5761A">
      <w:pPr>
        <w:spacing w:line="276" w:lineRule="auto"/>
        <w:ind w:left="227" w:hanging="227"/>
        <w:rPr>
          <w:rFonts w:ascii="Garamond" w:hAnsi="Garamond"/>
          <w:b/>
          <w:sz w:val="22"/>
          <w:szCs w:val="22"/>
          <w:lang w:eastAsia="en-US"/>
        </w:rPr>
      </w:pPr>
      <w:r w:rsidRPr="00907B44">
        <w:rPr>
          <w:rFonts w:ascii="Garamond" w:hAnsi="Garamond"/>
          <w:b/>
          <w:sz w:val="22"/>
          <w:szCs w:val="22"/>
          <w:lang w:eastAsia="en-US"/>
        </w:rPr>
        <w:t xml:space="preserve">       C)</w:t>
      </w:r>
      <w:r w:rsidRPr="00907B44">
        <w:rPr>
          <w:rFonts w:ascii="Garamond" w:hAnsi="Garamond"/>
          <w:b/>
          <w:noProof/>
          <w:sz w:val="22"/>
          <w:szCs w:val="22"/>
        </w:rPr>
        <w:t xml:space="preserve"> </w:t>
      </w:r>
    </w:p>
    <w:p w:rsidR="00B20B8C" w:rsidRPr="00907B44" w:rsidRDefault="00B20B8C" w:rsidP="00B5761A">
      <w:pPr>
        <w:spacing w:line="276" w:lineRule="auto"/>
        <w:ind w:left="227" w:hanging="227"/>
        <w:rPr>
          <w:rFonts w:ascii="Garamond" w:hAnsi="Garamond"/>
          <w:b/>
          <w:sz w:val="22"/>
          <w:szCs w:val="22"/>
          <w:lang w:eastAsia="en-US"/>
        </w:rPr>
      </w:pPr>
      <w:r>
        <w:rPr>
          <w:noProof/>
        </w:rPr>
        <w:pict>
          <v:shape id="Sağ Ok 93188" o:spid="_x0000_s1076" type="#_x0000_t13" style="position:absolute;left:0;text-align:left;margin-left:172.45pt;margin-top:9.8pt;width:60.45pt;height:39.35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GcMQQMAAIAHAAAOAAAAZHJzL2Uyb0RvYy54bWysVc1u2zAMvg/YOwi6r47z0zRBkyJo0WFA&#10;txZLh54ZWbaFyZImKXGyl9nL7MFGSU6adr2sXQ6ORFIU+fEjdX6xbSTZcOuEVjOan/Qo4YrpQqhq&#10;Rr/dX384o8R5UAVIrfiM7rijF/P3785bM+V9XWtZcEvQiXLT1sxo7b2ZZpljNW/AnWjDFSpLbRvw&#10;uLVVVlho0Xsjs36vd5q12hbGasadQ+lVUtJ59F+WnPnbsnTcEzmjGJuPXxu/q/DN5ucwrSyYWrAu&#10;DHhFFA0IhZceXF2BB7K24i9XjWBWO136E6abTJelYDzmgNnkvWfZLGswPOaC4DhzgMn9P7fsy+bO&#10;ElHM6GSQn2GxFDRYpiX8/kVuv5MkRJBa46ZouzR3tts5XIaMt6Vtwj/mQrYR2N0BWL71hKFwfDoe&#10;5yNKGKqGk8l4OArAZ4+HjXX+I9cNCYsZtaKq/cJa3UZQYXPjfDqwN+ywLq6FlMRq/yB8HeFCEqZC&#10;ODwTrRwxGhHrRbHbuUtpyQaQD0ijQrf3GCQlEpxHBZrFX7T1QvlkOQrCxBUH/rMukniQbFNkyXPM&#10;qnLHFw/C6TdcPhi/4fI8hRjieV3qeYweU0QHx6kfIMEqPksdJdUefSkUgTAL8lNs15AIcQwkR8Ll&#10;HQew+2IZwxVSkRapOOoHsgDOg1ICVoc1Bg84VVECssJBw7xNiGopDof/JUFXQ8FTFScvZ5j39vKn&#10;GbrjKwMdr8DVyVNUdVlJFfLhcQR1TNRrz+2yLlqykmv7FTClYYKkEIH1ESBKCoE0HEUNovWU2x2P&#10;bLU6sDiimuQgTQ0dNc8C1h0zk3mk5iGGuDsKLwsdnno6rPx2tY1jYRC9BNFKFzucFRhQaCbiDLsW&#10;mP4Nds4dWJyaKMSXwN/ip5Qa66i7FSW1tj9fkgd7HGaopaTFKYxF/rEGy7EhPyls2kk+HKJbHzfD&#10;0bgfEDnWrI41at1camzsPEYXl8Hey/2ytLp5wAdjEW5FFSiGdyc6dZtLH4YAJfjkML5YxDWOagP+&#10;Ri0N24+XUPj77QNY040sj2Pki95PbJg+m1nJNlBC6cXa61LEgfaIK9YjbHDMpxGSnqTwjhzvo9Xj&#10;wzn/AwAA//8DAFBLAwQUAAYACAAAACEA7cH4qOAAAAAJAQAADwAAAGRycy9kb3ducmV2LnhtbEyP&#10;wU7DMBBE70j8g7VI3KgDDVES4lQVCIS4VA1VxdGNFzsitkPsNoGvZznBcTVPs2+q1Wx7dsIxdN4J&#10;uF4kwNC1XnVOC9i9Pl7lwEKUTsneOxTwhQFW9flZJUvlJ7fFUxM1oxIXSinAxDiUnIfWoJVh4Qd0&#10;lL370cpI56i5GuVE5bbnN0mScSs7Rx+MHPDeYPvRHK2A75dnvYkP6+3blJvPoOW+sdOTEJcX8/oO&#10;WMQ5/sHwq0/qUJPTwR+dCqwXsEzTglAKigwYAWl2S1sOAop8Cbyu+P8F9Q8AAAD//wMAUEsBAi0A&#10;FAAGAAgAAAAhALaDOJL+AAAA4QEAABMAAAAAAAAAAAAAAAAAAAAAAFtDb250ZW50X1R5cGVzXS54&#10;bWxQSwECLQAUAAYACAAAACEAOP0h/9YAAACUAQAACwAAAAAAAAAAAAAAAAAvAQAAX3JlbHMvLnJl&#10;bHNQSwECLQAUAAYACAAAACEAZ+RnDEEDAACABwAADgAAAAAAAAAAAAAAAAAuAgAAZHJzL2Uyb0Rv&#10;Yy54bWxQSwECLQAUAAYACAAAACEA7cH4qOAAAAAJAQAADwAAAAAAAAAAAAAAAACbBQAAZHJzL2Rv&#10;d25yZXYueG1sUEsFBgAAAAAEAAQA8wAAAKgGAAAAAA==&#10;" adj="14570" fillcolor="#bcbcbc">
            <v:fill color2="#ededed" rotate="t" angle="180" colors="0 #bcbcbc;22938f #d0d0d0;1 #ededed" focus="100%" type="gradient"/>
            <v:shadow on="t" color="black" opacity="24903f" origin=",.5" offset="0,.55556mm"/>
            <v:textbox>
              <w:txbxContent>
                <w:p w:rsidR="00B20B8C" w:rsidRDefault="00B20B8C" w:rsidP="00B5761A">
                  <w:pPr>
                    <w:jc w:val="center"/>
                  </w:pPr>
                  <w:r>
                    <w:t>Tunç</w:t>
                  </w:r>
                </w:p>
              </w:txbxContent>
            </v:textbox>
          </v:shape>
        </w:pict>
      </w:r>
      <w:r>
        <w:rPr>
          <w:noProof/>
        </w:rPr>
        <w:pict>
          <v:shape id="Sağ Ok 93187" o:spid="_x0000_s1077" type="#_x0000_t13" style="position:absolute;left:0;text-align:left;margin-left:104.25pt;margin-top:10.25pt;width:60.45pt;height:39.35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vw/QgMAAIAHAAAOAAAAZHJzL2Uyb0RvYy54bWysVc1u2zAMvg/YOwi6r47z0zRBkyJo0WFA&#10;txZLh54ZWbaFyZImKXGyl9nL7MFGSU6adr2sXQ6ORFIU+fEjdX6xbSTZcOuEVjOan/Qo4YrpQqhq&#10;Rr/dX384o8R5UAVIrfiM7rijF/P3785bM+V9XWtZcEvQiXLT1sxo7b2ZZpljNW/AnWjDFSpLbRvw&#10;uLVVVlho0Xsjs36vd5q12hbGasadQ+lVUtJ59F+WnPnbsnTcEzmjGJuPXxu/q/DN5ucwrSyYWrAu&#10;DHhFFA0IhZceXF2BB7K24i9XjWBWO136E6abTJelYDzmgNnkvWfZLGswPOaC4DhzgMn9P7fsy+bO&#10;ElHM6GSQn40pUdBgmZbw+xe5/U6SEEFqjZui7dLc2W7ncBky3pa2Cf+YC9lGYHcHYPnWE4bC8el4&#10;nI8oYagaTibj4SgAnz0eNtb5j1w3JCxm1Iqq9gtrdRtBhc2N8+nA3rDDurgWUhKr/YPwdYQLSZgK&#10;4fBMtHLEaESsF8Vu5y6lJRtAPiCNCt3eY5CUSHAeFWgWf9HWC+WT5SgIE1cc+M+6SOJBsk2RJc8x&#10;q8odXzwIp99w+WD8hsvzFGKI53Wp5zF6TBEdHKd+gASr+Cx1lFR79KVQBMIsyE+xXUMixDGQHAmX&#10;dxzA7otlDFdIRVqk4qgfyAI4D0oJWB3WGDzgVEUJyAoHDfM2IaqlOBz+lwRdDQVPVZy8nGHe28uf&#10;ZuiOrwx0vAJXJ09R1WUlVciHxxHUMVGvPbfLumjJSq7tV8CUhgmSQgTWR4AoKQTScBQ1iNZTbnc8&#10;stXqwOKIapKDNDV01DwLWHfMTOaRmocY4u4ovCx0eOrpsPLb1TaOhUEsUxCtdLHDWYEBhWYizrBr&#10;genfYOfcgcWpiUJ8CfwtfkqpsY66W1FSa/vzJXmwx2GGWkpanMJY5B9rsBwb8pPCpp3kwyG69XEz&#10;HI37AZFjzepYo9bNpcbGzmN0cRnsvdwvS6ubB3wwFuFWVIFieHeiU7e59GEIUIJPDuOLRVzjqDbg&#10;b9TSsP14CYW/3z6ANd3I8jhGvuj9xIbps5mVbAMllF6svS5FHGiPuGI9wgbHfBoh6UkK78jxPlo9&#10;PpzzPwAAAP//AwBQSwMEFAAGAAgAAAAhAFRsR7XfAAAACQEAAA8AAABkcnMvZG93bnJldi54bWxM&#10;j01PwzAMhu9I/IfISNxYSvlQW5pOEwiEuKAVNO3oNSataJzSZGvh15Od4GRbfvT6cbmcbS8ONPrO&#10;sYLLRQKCuHG6Y6Pg/e3xIgPhA7LG3jEp+CYPy+r0pMRCu4nXdKiDETGEfYEK2hCGQkrftGTRL9xA&#10;HHcfbrQY4jgaqUecYrjtZZokt9Jix/FCiwPdt9R81nur4Ofl2byGh9V6O2Xtlze4qe30pNT52by6&#10;AxFoDn8wHPWjOlTRaef2rL3oFaRJdhPRYxNrBK7S/BrETkGepyCrUv7/oPoFAAD//wMAUEsBAi0A&#10;FAAGAAgAAAAhALaDOJL+AAAA4QEAABMAAAAAAAAAAAAAAAAAAAAAAFtDb250ZW50X1R5cGVzXS54&#10;bWxQSwECLQAUAAYACAAAACEAOP0h/9YAAACUAQAACwAAAAAAAAAAAAAAAAAvAQAAX3JlbHMvLnJl&#10;bHNQSwECLQAUAAYACAAAACEAC0b8P0IDAACABwAADgAAAAAAAAAAAAAAAAAuAgAAZHJzL2Uyb0Rv&#10;Yy54bWxQSwECLQAUAAYACAAAACEAVGxHtd8AAAAJAQAADwAAAAAAAAAAAAAAAACcBQAAZHJzL2Rv&#10;d25yZXYueG1sUEsFBgAAAAAEAAQA8wAAAKgGAAAAAA==&#10;" adj="14570" fillcolor="#bcbcbc">
            <v:fill color2="#ededed" rotate="t" angle="180" colors="0 #bcbcbc;22938f #d0d0d0;1 #ededed" focus="100%" type="gradient"/>
            <v:shadow on="t" color="black" opacity="24903f" origin=",.5" offset="0,.55556mm"/>
            <v:textbox>
              <w:txbxContent>
                <w:p w:rsidR="00B20B8C" w:rsidRDefault="00B20B8C" w:rsidP="00B5761A">
                  <w:pPr>
                    <w:jc w:val="center"/>
                  </w:pPr>
                  <w:r>
                    <w:t>Demir</w:t>
                  </w:r>
                </w:p>
              </w:txbxContent>
            </v:textbox>
          </v:shape>
        </w:pict>
      </w:r>
      <w:r>
        <w:rPr>
          <w:noProof/>
        </w:rPr>
        <w:pict>
          <v:shape id="Sağ Ok 93185" o:spid="_x0000_s1078" type="#_x0000_t13" style="position:absolute;left:0;text-align:left;margin-left:35.1pt;margin-top:9pt;width:60.45pt;height:40.1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rsRQgMAAIAHAAAOAAAAZHJzL2Uyb0RvYy54bWysVc1u2zAMvg/YOwi6r47z0/ygSRG06DCg&#10;W4ulQ8+MLNvCZEmTlDjdy+xl9mCjJCdNu17WLgdHIimK/PiROjvfNZJsuXVCqznNT3qUcMV0IVQ1&#10;p9/urj5MKHEeVAFSKz6nD9zR88X7d2etmfG+rrUsuCXoRLlZa+a09t7MssyxmjfgTrThCpWltg14&#10;3NoqKyy06L2RWb/XO81abQtjNePOofQyKeki+i9LzvxNWTruiZxTjM3Hr43fdfhmizOYVRZMLVgX&#10;BrwiigaEwksPri7BA9lY8ZerRjCrnS79CdNNpstSMB5zwGzy3rNsVjUYHnNBcJw5wOT+n1v2ZXtr&#10;iSjmdDrIJyNKFDRYphX8/kVuvpMkRJBa42ZouzK3tts5XIaMd6Vtwj/mQnYR2IcDsHznCUPh+HQ8&#10;ztE5Q9WoN5mOJgH47PGwsc5/5LohYTGnVlS1X1qr2wgqbK+dTwf2hh3WxZWQkljt74WvI1xIwlQI&#10;h2eilSNGI2K9KHYP7kJasgXkA9Ko0O0dBkmJBOdRgWbxF229UD5ZjoIwccWB/6yLJB4k2xRZ8hyz&#10;qtzxxYNw+g2XD8ZvuDxPIYZ4Xpd6HqPHFNHBceoHSLCKz1JHSbVHXwpFIMyC/BTbNSRCHAPJkXB5&#10;xwHsvljGcIVUpEUqjvqBLIDzoJSA1WGNwQNOVZSArHDQMG8TolqKw+F/SdDVUPBUxenLGea9vfxp&#10;hu74ykDHS3B18hRVXVZShXx4HEEdE/XGc7uqi5as5cZ+BUxpmCApRGB9BIiSQiANR1GDaD3ldscj&#10;W60PLI6oJjlIU0NHzUnAumNmMo/UPMQQd0fhZaHDU0+Hld+td3EsDPrBSxCtdfGAswIDCs1EnGFX&#10;AtO/xs65BYtTE4X4Evgb/JRSYx11t6Kk1vbnS/Jgj8MMtZS0OIWxyD82YDk25CeFTTvNh0N06+Nm&#10;OBr3AyLHmvWxRm2aC42Nncfo4jLYe7lfllY39/hgLMOtqALF8O5Ep25z4cMQoASfHMaXy7jGUW3A&#10;X6uVYfvxEgp/t7sHa7qR5XGMfNH7iQ2zZzMr2QZKKL3ceF2KONAeccV6hA2O+TRC0pMU3pHjfbR6&#10;fDgXfwAAAP//AwBQSwMEFAAGAAgAAAAhACTQcoXdAAAACAEAAA8AAABkcnMvZG93bnJldi54bWxM&#10;j8FOwzAQRO9I/IO1SNyokyCVNMSpoBI3OKRFBW6beImjxnYUu234e7YnOO7MaPZNuZ7tIE40hd47&#10;BekiAUGu9bp3nYL33ctdDiJEdBoH70jBDwVYV9dXJRban11Np23sBJe4UKACE+NYSBlaQxbDwo/k&#10;2Pv2k8XI59RJPeGZy+0gsyRZSou94w8GR9oYag/bo1Xwsd8so7n/fMPDc9Cv8svsm7pW6vZmfnoE&#10;EWmOf2G44DM6VMzU+KPTQQwKHpKMk6znPOnir9IURKNglWcgq1L+H1D9AgAA//8DAFBLAQItABQA&#10;BgAIAAAAIQC2gziS/gAAAOEBAAATAAAAAAAAAAAAAAAAAAAAAABbQ29udGVudF9UeXBlc10ueG1s&#10;UEsBAi0AFAAGAAgAAAAhADj9If/WAAAAlAEAAAsAAAAAAAAAAAAAAAAALwEAAF9yZWxzLy5yZWxz&#10;UEsBAi0AFAAGAAgAAAAhAKMOuxFCAwAAgAcAAA4AAAAAAAAAAAAAAAAALgIAAGRycy9lMm9Eb2Mu&#10;eG1sUEsBAi0AFAAGAAgAAAAhACTQcoXdAAAACAEAAA8AAAAAAAAAAAAAAAAAnAUAAGRycy9kb3du&#10;cmV2LnhtbFBLBQYAAAAABAAEAPMAAACmBgAAAAA=&#10;" adj="14440" fillcolor="#bcbcbc">
            <v:fill color2="#ededed" rotate="t" angle="180" colors="0 #bcbcbc;22938f #d0d0d0;1 #ededed" focus="100%" type="gradient"/>
            <v:shadow on="t" color="black" opacity="24903f" origin=",.5" offset="0,.55556mm"/>
            <v:textbox>
              <w:txbxContent>
                <w:p w:rsidR="00B20B8C" w:rsidRDefault="00B20B8C" w:rsidP="00B5761A">
                  <w:pPr>
                    <w:jc w:val="center"/>
                  </w:pPr>
                  <w:r>
                    <w:t>Bakır</w:t>
                  </w:r>
                </w:p>
                <w:p w:rsidR="00B20B8C" w:rsidRDefault="00B20B8C" w:rsidP="00B5761A">
                  <w:pPr>
                    <w:jc w:val="center"/>
                  </w:pPr>
                </w:p>
              </w:txbxContent>
            </v:textbox>
          </v:shape>
        </w:pict>
      </w:r>
    </w:p>
    <w:p w:rsidR="00B20B8C" w:rsidRPr="00907B44" w:rsidRDefault="00B20B8C" w:rsidP="00B5761A">
      <w:pPr>
        <w:spacing w:line="276" w:lineRule="auto"/>
        <w:ind w:left="227" w:hanging="227"/>
        <w:rPr>
          <w:rFonts w:ascii="Garamond" w:hAnsi="Garamond"/>
          <w:b/>
          <w:sz w:val="22"/>
          <w:szCs w:val="22"/>
          <w:lang w:eastAsia="en-US"/>
        </w:rPr>
      </w:pPr>
      <w:r w:rsidRPr="00907B44">
        <w:rPr>
          <w:rFonts w:ascii="Garamond" w:hAnsi="Garamond"/>
          <w:b/>
          <w:sz w:val="22"/>
          <w:szCs w:val="22"/>
          <w:lang w:eastAsia="en-US"/>
        </w:rPr>
        <w:t xml:space="preserve">        D)</w:t>
      </w:r>
    </w:p>
    <w:p w:rsidR="00B20B8C" w:rsidRPr="00907B44" w:rsidRDefault="00B20B8C" w:rsidP="00B5761A">
      <w:pPr>
        <w:spacing w:line="276" w:lineRule="auto"/>
        <w:ind w:left="227" w:hanging="227"/>
        <w:rPr>
          <w:rFonts w:ascii="Garamond" w:hAnsi="Garamond"/>
          <w:b/>
          <w:sz w:val="22"/>
          <w:szCs w:val="22"/>
          <w:lang w:eastAsia="en-US"/>
        </w:rPr>
      </w:pPr>
    </w:p>
    <w:p w:rsidR="00B20B8C" w:rsidRDefault="00B20B8C" w:rsidP="00B5761A">
      <w:pPr>
        <w:spacing w:line="276" w:lineRule="auto"/>
        <w:ind w:left="227" w:hanging="227"/>
        <w:rPr>
          <w:rFonts w:ascii="Garamond" w:hAnsi="Garamond"/>
          <w:b/>
          <w:sz w:val="22"/>
          <w:szCs w:val="22"/>
          <w:lang w:eastAsia="en-US"/>
        </w:rPr>
      </w:pPr>
    </w:p>
    <w:p w:rsidR="00B20B8C" w:rsidRDefault="00B20B8C" w:rsidP="00B5761A">
      <w:pPr>
        <w:spacing w:line="276" w:lineRule="auto"/>
        <w:ind w:left="227" w:hanging="227"/>
        <w:rPr>
          <w:rFonts w:ascii="Garamond" w:hAnsi="Garamond"/>
          <w:b/>
          <w:sz w:val="22"/>
          <w:szCs w:val="22"/>
          <w:lang w:eastAsia="en-US"/>
        </w:rPr>
      </w:pPr>
    </w:p>
    <w:p w:rsidR="00B20B8C" w:rsidRPr="00907B44" w:rsidRDefault="00B20B8C" w:rsidP="00B5761A">
      <w:pPr>
        <w:spacing w:line="276" w:lineRule="auto"/>
        <w:ind w:left="227" w:hanging="227"/>
        <w:rPr>
          <w:rFonts w:ascii="Garamond" w:hAnsi="Garamond"/>
          <w:b/>
          <w:sz w:val="22"/>
          <w:szCs w:val="22"/>
          <w:lang w:eastAsia="en-US"/>
        </w:rPr>
      </w:pPr>
    </w:p>
    <w:p w:rsidR="00B20B8C" w:rsidRDefault="00B20B8C" w:rsidP="00A85ECB">
      <w:pPr>
        <w:shd w:val="clear" w:color="auto" w:fill="FFFFFF"/>
        <w:spacing w:line="276" w:lineRule="auto"/>
        <w:ind w:left="284" w:hanging="227"/>
        <w:rPr>
          <w:rFonts w:ascii="Garamond" w:hAnsi="Garamond"/>
          <w:b/>
          <w:sz w:val="22"/>
          <w:szCs w:val="22"/>
        </w:rPr>
      </w:pPr>
    </w:p>
    <w:p w:rsidR="00B20B8C" w:rsidRPr="0031513B" w:rsidRDefault="00B20B8C" w:rsidP="00A85ECB">
      <w:pPr>
        <w:shd w:val="clear" w:color="auto" w:fill="FFFFFF"/>
        <w:spacing w:line="276" w:lineRule="auto"/>
        <w:ind w:left="284" w:hanging="227"/>
        <w:rPr>
          <w:rFonts w:ascii="Garamond" w:hAnsi="Garamond"/>
          <w:b/>
          <w:szCs w:val="22"/>
        </w:rPr>
      </w:pPr>
      <w:r>
        <w:rPr>
          <w:noProof/>
        </w:rPr>
        <w:pict>
          <v:shape id="Picture 6" o:spid="_x0000_s1079" type="#_x0000_t75" alt="izmir afyon grafik" style="position:absolute;left:0;text-align:left;margin-left:22.15pt;margin-top:3.4pt;width:219.65pt;height:144.75pt;z-index:251645952;visibility:visible">
            <v:imagedata r:id="rId15" o:title="" croptop="8590f" cropbottom="9573f" cropright="31888f"/>
          </v:shape>
        </w:pict>
      </w:r>
      <w:r w:rsidRPr="0031513B">
        <w:rPr>
          <w:rFonts w:ascii="Garamond" w:hAnsi="Garamond"/>
          <w:b/>
          <w:szCs w:val="22"/>
        </w:rPr>
        <w:t xml:space="preserve">11-) </w:t>
      </w:r>
    </w:p>
    <w:p w:rsidR="00B20B8C" w:rsidRPr="003E41C9" w:rsidRDefault="00B20B8C" w:rsidP="00A85ECB">
      <w:pPr>
        <w:shd w:val="clear" w:color="auto" w:fill="FFFFFF"/>
        <w:spacing w:line="276" w:lineRule="auto"/>
        <w:ind w:left="284" w:hanging="227"/>
        <w:rPr>
          <w:rFonts w:ascii="Garamond" w:hAnsi="Garamond"/>
          <w:sz w:val="22"/>
          <w:szCs w:val="22"/>
        </w:rPr>
      </w:pPr>
    </w:p>
    <w:p w:rsidR="00B20B8C" w:rsidRPr="003E41C9" w:rsidRDefault="00B20B8C" w:rsidP="00A85ECB">
      <w:pPr>
        <w:shd w:val="clear" w:color="auto" w:fill="FFFFFF"/>
        <w:spacing w:line="276" w:lineRule="auto"/>
        <w:ind w:left="284" w:hanging="227"/>
        <w:rPr>
          <w:rFonts w:ascii="Garamond" w:hAnsi="Garamond"/>
          <w:sz w:val="22"/>
          <w:szCs w:val="22"/>
        </w:rPr>
      </w:pPr>
    </w:p>
    <w:p w:rsidR="00B20B8C" w:rsidRPr="003E41C9" w:rsidRDefault="00B20B8C" w:rsidP="00A85ECB">
      <w:pPr>
        <w:shd w:val="clear" w:color="auto" w:fill="FFFFFF"/>
        <w:spacing w:line="276" w:lineRule="auto"/>
        <w:ind w:left="284" w:hanging="227"/>
        <w:rPr>
          <w:rFonts w:ascii="Garamond" w:hAnsi="Garamond"/>
          <w:sz w:val="22"/>
          <w:szCs w:val="22"/>
        </w:rPr>
      </w:pPr>
    </w:p>
    <w:p w:rsidR="00B20B8C" w:rsidRPr="003E41C9" w:rsidRDefault="00B20B8C" w:rsidP="00DB77CC">
      <w:pPr>
        <w:shd w:val="clear" w:color="auto" w:fill="FFFFFF"/>
        <w:spacing w:line="276" w:lineRule="auto"/>
        <w:ind w:left="510" w:hanging="340"/>
        <w:rPr>
          <w:rFonts w:ascii="Garamond" w:hAnsi="Garamond"/>
          <w:sz w:val="22"/>
          <w:szCs w:val="22"/>
        </w:rPr>
      </w:pPr>
    </w:p>
    <w:p w:rsidR="00B20B8C" w:rsidRPr="003E41C9" w:rsidRDefault="00B20B8C" w:rsidP="00DB77CC">
      <w:pPr>
        <w:shd w:val="clear" w:color="auto" w:fill="FFFFFF"/>
        <w:spacing w:line="276" w:lineRule="auto"/>
        <w:ind w:left="510" w:hanging="340"/>
        <w:rPr>
          <w:rFonts w:ascii="Garamond" w:hAnsi="Garamond"/>
          <w:sz w:val="22"/>
          <w:szCs w:val="22"/>
        </w:rPr>
      </w:pPr>
    </w:p>
    <w:p w:rsidR="00B20B8C" w:rsidRPr="003E41C9" w:rsidRDefault="00B20B8C" w:rsidP="00DB77CC">
      <w:pPr>
        <w:shd w:val="clear" w:color="auto" w:fill="FFFFFF"/>
        <w:spacing w:line="276" w:lineRule="auto"/>
        <w:ind w:left="510" w:hanging="340"/>
        <w:rPr>
          <w:rFonts w:ascii="Garamond" w:hAnsi="Garamond"/>
          <w:sz w:val="22"/>
          <w:szCs w:val="22"/>
        </w:rPr>
      </w:pPr>
    </w:p>
    <w:p w:rsidR="00B20B8C" w:rsidRPr="003E41C9" w:rsidRDefault="00B20B8C" w:rsidP="00DB77CC">
      <w:pPr>
        <w:shd w:val="clear" w:color="auto" w:fill="FFFFFF"/>
        <w:spacing w:line="276" w:lineRule="auto"/>
        <w:ind w:left="510" w:hanging="340"/>
        <w:rPr>
          <w:rFonts w:ascii="Garamond" w:hAnsi="Garamond"/>
          <w:sz w:val="22"/>
          <w:szCs w:val="22"/>
        </w:rPr>
      </w:pP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p>
    <w:p w:rsidR="00B20B8C" w:rsidRPr="00CB1FB8" w:rsidRDefault="00B20B8C" w:rsidP="00CB1FB8">
      <w:pPr>
        <w:shd w:val="clear" w:color="auto" w:fill="FFFFFF"/>
        <w:spacing w:line="276" w:lineRule="auto"/>
        <w:ind w:left="284" w:hanging="227"/>
        <w:rPr>
          <w:rFonts w:ascii="Garamond" w:hAnsi="Garamond"/>
          <w:sz w:val="22"/>
          <w:szCs w:val="16"/>
        </w:rPr>
      </w:pPr>
      <w:r w:rsidRPr="00CB1FB8">
        <w:rPr>
          <w:rFonts w:ascii="Garamond" w:hAnsi="Garamond"/>
          <w:sz w:val="22"/>
          <w:szCs w:val="16"/>
        </w:rPr>
        <w:t>Yukarıda ülkemizde bulunan bir kentin aylara göre sıcaklık ve yağış grafiği verilmiştir.</w:t>
      </w:r>
    </w:p>
    <w:p w:rsidR="00B20B8C" w:rsidRDefault="00B20B8C" w:rsidP="00CB1FB8">
      <w:pPr>
        <w:shd w:val="clear" w:color="auto" w:fill="FFFFFF"/>
        <w:spacing w:line="276" w:lineRule="auto"/>
        <w:ind w:left="284" w:hanging="227"/>
        <w:rPr>
          <w:rFonts w:ascii="Garamond" w:hAnsi="Garamond"/>
          <w:b/>
          <w:sz w:val="22"/>
          <w:szCs w:val="16"/>
        </w:rPr>
      </w:pPr>
      <w:r w:rsidRPr="00CB1FB8">
        <w:rPr>
          <w:rFonts w:ascii="Garamond" w:hAnsi="Garamond"/>
          <w:b/>
          <w:sz w:val="22"/>
          <w:szCs w:val="16"/>
        </w:rPr>
        <w:t>Buna göre bu kentin iklimi ve bitki örtüsü aşağıdakilerden hangisinde doğru olarak eşleştirilmiştir?</w:t>
      </w:r>
    </w:p>
    <w:p w:rsidR="00B20B8C" w:rsidRPr="00FC677A" w:rsidRDefault="00B20B8C" w:rsidP="00CB1FB8">
      <w:pPr>
        <w:shd w:val="clear" w:color="auto" w:fill="FFFFFF"/>
        <w:spacing w:line="276" w:lineRule="auto"/>
        <w:ind w:left="284" w:hanging="227"/>
        <w:rPr>
          <w:rFonts w:ascii="Garamond" w:hAnsi="Garamond"/>
          <w:b/>
          <w:sz w:val="14"/>
          <w:szCs w:val="16"/>
        </w:rPr>
      </w:pPr>
    </w:p>
    <w:p w:rsidR="00B20B8C" w:rsidRPr="00CB1FB8" w:rsidRDefault="00B20B8C" w:rsidP="00CB1FB8">
      <w:pPr>
        <w:shd w:val="clear" w:color="auto" w:fill="FFFFFF"/>
        <w:spacing w:line="276" w:lineRule="auto"/>
        <w:ind w:left="284" w:hanging="227"/>
        <w:rPr>
          <w:rFonts w:ascii="Garamond" w:hAnsi="Garamond"/>
          <w:b/>
          <w:sz w:val="22"/>
          <w:szCs w:val="16"/>
          <w:u w:val="single"/>
        </w:rPr>
      </w:pPr>
      <w:r>
        <w:rPr>
          <w:rFonts w:ascii="Garamond" w:hAnsi="Garamond"/>
          <w:b/>
          <w:sz w:val="22"/>
          <w:szCs w:val="16"/>
        </w:rPr>
        <w:tab/>
      </w:r>
      <w:r>
        <w:rPr>
          <w:rFonts w:ascii="Garamond" w:hAnsi="Garamond"/>
          <w:b/>
          <w:sz w:val="22"/>
          <w:szCs w:val="16"/>
        </w:rPr>
        <w:tab/>
      </w:r>
      <w:r>
        <w:rPr>
          <w:rFonts w:ascii="Garamond" w:hAnsi="Garamond"/>
          <w:b/>
          <w:sz w:val="22"/>
          <w:szCs w:val="16"/>
          <w:u w:val="single"/>
        </w:rPr>
        <w:t>İklimi</w:t>
      </w:r>
      <w:r>
        <w:rPr>
          <w:rFonts w:ascii="Garamond" w:hAnsi="Garamond"/>
          <w:b/>
          <w:sz w:val="22"/>
          <w:szCs w:val="16"/>
        </w:rPr>
        <w:tab/>
        <w:t xml:space="preserve">        </w:t>
      </w:r>
      <w:r>
        <w:rPr>
          <w:rFonts w:ascii="Garamond" w:hAnsi="Garamond"/>
          <w:b/>
          <w:sz w:val="22"/>
          <w:szCs w:val="16"/>
          <w:u w:val="single"/>
        </w:rPr>
        <w:t>Bitki Örtüsü</w:t>
      </w:r>
    </w:p>
    <w:p w:rsidR="00B20B8C" w:rsidRDefault="00B20B8C" w:rsidP="007F73C3">
      <w:pPr>
        <w:pStyle w:val="ListParagraph"/>
        <w:numPr>
          <w:ilvl w:val="0"/>
          <w:numId w:val="12"/>
        </w:numPr>
        <w:shd w:val="clear" w:color="auto" w:fill="FFFFFF"/>
        <w:spacing w:line="276" w:lineRule="auto"/>
        <w:rPr>
          <w:rFonts w:ascii="Garamond" w:hAnsi="Garamond"/>
          <w:sz w:val="22"/>
          <w:szCs w:val="16"/>
        </w:rPr>
      </w:pPr>
      <w:r w:rsidRPr="00CB1FB8">
        <w:rPr>
          <w:rFonts w:ascii="Garamond" w:hAnsi="Garamond"/>
          <w:sz w:val="22"/>
          <w:szCs w:val="16"/>
        </w:rPr>
        <w:t>Karasal</w:t>
      </w:r>
      <w:r>
        <w:rPr>
          <w:rFonts w:ascii="Garamond" w:hAnsi="Garamond"/>
          <w:sz w:val="22"/>
          <w:szCs w:val="16"/>
        </w:rPr>
        <w:tab/>
      </w:r>
      <w:r>
        <w:rPr>
          <w:rFonts w:ascii="Garamond" w:hAnsi="Garamond"/>
          <w:sz w:val="22"/>
          <w:szCs w:val="16"/>
        </w:rPr>
        <w:tab/>
        <w:t>Maki</w:t>
      </w:r>
    </w:p>
    <w:p w:rsidR="00B20B8C" w:rsidRDefault="00B20B8C" w:rsidP="007F73C3">
      <w:pPr>
        <w:pStyle w:val="ListParagraph"/>
        <w:numPr>
          <w:ilvl w:val="0"/>
          <w:numId w:val="12"/>
        </w:numPr>
        <w:shd w:val="clear" w:color="auto" w:fill="FFFFFF"/>
        <w:spacing w:line="276" w:lineRule="auto"/>
        <w:rPr>
          <w:rFonts w:ascii="Garamond" w:hAnsi="Garamond"/>
          <w:sz w:val="22"/>
          <w:szCs w:val="16"/>
        </w:rPr>
      </w:pPr>
      <w:r>
        <w:rPr>
          <w:rFonts w:ascii="Garamond" w:hAnsi="Garamond"/>
          <w:sz w:val="22"/>
          <w:szCs w:val="16"/>
        </w:rPr>
        <w:t xml:space="preserve">Karadeniz </w:t>
      </w:r>
      <w:r>
        <w:rPr>
          <w:rFonts w:ascii="Garamond" w:hAnsi="Garamond"/>
          <w:sz w:val="22"/>
          <w:szCs w:val="16"/>
        </w:rPr>
        <w:tab/>
        <w:t>Orman</w:t>
      </w:r>
    </w:p>
    <w:p w:rsidR="00B20B8C" w:rsidRDefault="00B20B8C" w:rsidP="007F73C3">
      <w:pPr>
        <w:pStyle w:val="ListParagraph"/>
        <w:numPr>
          <w:ilvl w:val="0"/>
          <w:numId w:val="12"/>
        </w:numPr>
        <w:shd w:val="clear" w:color="auto" w:fill="FFFFFF"/>
        <w:spacing w:line="276" w:lineRule="auto"/>
        <w:rPr>
          <w:rFonts w:ascii="Garamond" w:hAnsi="Garamond"/>
          <w:sz w:val="22"/>
          <w:szCs w:val="16"/>
        </w:rPr>
      </w:pPr>
      <w:r>
        <w:rPr>
          <w:rFonts w:ascii="Garamond" w:hAnsi="Garamond"/>
          <w:sz w:val="22"/>
          <w:szCs w:val="16"/>
        </w:rPr>
        <w:t xml:space="preserve">Akdeniz </w:t>
      </w:r>
      <w:r>
        <w:rPr>
          <w:rFonts w:ascii="Garamond" w:hAnsi="Garamond"/>
          <w:sz w:val="22"/>
          <w:szCs w:val="16"/>
        </w:rPr>
        <w:tab/>
        <w:t>Maki</w:t>
      </w:r>
    </w:p>
    <w:p w:rsidR="00B20B8C" w:rsidRPr="00CB1FB8" w:rsidRDefault="00B20B8C" w:rsidP="007F73C3">
      <w:pPr>
        <w:pStyle w:val="ListParagraph"/>
        <w:numPr>
          <w:ilvl w:val="0"/>
          <w:numId w:val="12"/>
        </w:numPr>
        <w:shd w:val="clear" w:color="auto" w:fill="FFFFFF"/>
        <w:spacing w:line="276" w:lineRule="auto"/>
        <w:rPr>
          <w:rFonts w:ascii="Garamond" w:hAnsi="Garamond"/>
          <w:sz w:val="22"/>
          <w:szCs w:val="16"/>
        </w:rPr>
      </w:pPr>
      <w:r>
        <w:rPr>
          <w:rFonts w:ascii="Garamond" w:hAnsi="Garamond"/>
          <w:sz w:val="22"/>
          <w:szCs w:val="16"/>
        </w:rPr>
        <w:t>Karasal</w:t>
      </w:r>
      <w:r>
        <w:rPr>
          <w:rFonts w:ascii="Garamond" w:hAnsi="Garamond"/>
          <w:sz w:val="22"/>
          <w:szCs w:val="16"/>
        </w:rPr>
        <w:tab/>
      </w:r>
      <w:r>
        <w:rPr>
          <w:rFonts w:ascii="Garamond" w:hAnsi="Garamond"/>
          <w:sz w:val="22"/>
          <w:szCs w:val="16"/>
        </w:rPr>
        <w:tab/>
        <w:t>Bozkır</w:t>
      </w:r>
    </w:p>
    <w:p w:rsidR="00B20B8C" w:rsidRPr="00CB1FB8" w:rsidRDefault="00B20B8C" w:rsidP="00DB77CC">
      <w:pPr>
        <w:shd w:val="clear" w:color="auto" w:fill="FFFFFF"/>
        <w:spacing w:line="276" w:lineRule="auto"/>
        <w:ind w:left="510" w:hanging="340"/>
        <w:rPr>
          <w:rFonts w:ascii="Garamond" w:hAnsi="Garamond"/>
          <w:szCs w:val="16"/>
        </w:rPr>
      </w:pPr>
    </w:p>
    <w:p w:rsidR="00B20B8C" w:rsidRPr="00FC677A" w:rsidRDefault="00B20B8C" w:rsidP="00DB77CC">
      <w:pPr>
        <w:shd w:val="clear" w:color="auto" w:fill="FFFFFF"/>
        <w:spacing w:line="276" w:lineRule="auto"/>
        <w:ind w:left="510" w:hanging="340"/>
        <w:rPr>
          <w:rFonts w:ascii="Garamond" w:hAnsi="Garamond"/>
          <w:b/>
          <w:sz w:val="22"/>
          <w:szCs w:val="16"/>
        </w:rPr>
      </w:pPr>
      <w:r>
        <w:rPr>
          <w:rFonts w:ascii="Garamond" w:hAnsi="Garamond"/>
          <w:b/>
          <w:szCs w:val="16"/>
        </w:rPr>
        <w:t xml:space="preserve">12-) </w:t>
      </w:r>
      <w:r w:rsidRPr="00FC677A">
        <w:rPr>
          <w:rFonts w:ascii="Garamond" w:hAnsi="Garamond"/>
          <w:sz w:val="22"/>
          <w:szCs w:val="16"/>
        </w:rPr>
        <w:t>Tarihi olayların hiçbiri tek başına ele alınamaz. Bütün olaylar neden-sonuç ilişkisi içinde birbirine bağlıdır.</w:t>
      </w:r>
      <w:r w:rsidRPr="00FC677A">
        <w:rPr>
          <w:rFonts w:ascii="Garamond" w:hAnsi="Garamond"/>
          <w:b/>
          <w:sz w:val="22"/>
          <w:szCs w:val="16"/>
        </w:rPr>
        <w:t xml:space="preserve"> </w:t>
      </w:r>
    </w:p>
    <w:p w:rsidR="00B20B8C" w:rsidRPr="00FC677A" w:rsidRDefault="00B20B8C" w:rsidP="00DB77CC">
      <w:pPr>
        <w:shd w:val="clear" w:color="auto" w:fill="FFFFFF"/>
        <w:spacing w:line="276" w:lineRule="auto"/>
        <w:ind w:left="510" w:hanging="340"/>
        <w:rPr>
          <w:rFonts w:ascii="Garamond" w:hAnsi="Garamond"/>
          <w:b/>
          <w:sz w:val="22"/>
          <w:szCs w:val="16"/>
        </w:rPr>
      </w:pPr>
      <w:r w:rsidRPr="00FC677A">
        <w:rPr>
          <w:rFonts w:ascii="Garamond" w:hAnsi="Garamond"/>
          <w:b/>
          <w:sz w:val="22"/>
          <w:szCs w:val="16"/>
        </w:rPr>
        <w:t>Buna göre, seçeneklerde verilen tarihi olaylardan hangileri arasında neden-sonuç ilişkisi yanlış kurulmuştur?</w:t>
      </w:r>
    </w:p>
    <w:tbl>
      <w:tblPr>
        <w:tblW w:w="4815"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Look w:val="00A0"/>
      </w:tblPr>
      <w:tblGrid>
        <w:gridCol w:w="489"/>
        <w:gridCol w:w="2029"/>
        <w:gridCol w:w="2297"/>
      </w:tblGrid>
      <w:tr w:rsidR="00B20B8C" w:rsidTr="0090071D">
        <w:tc>
          <w:tcPr>
            <w:tcW w:w="2518" w:type="dxa"/>
            <w:gridSpan w:val="2"/>
            <w:tcBorders>
              <w:top w:val="nil"/>
              <w:left w:val="nil"/>
              <w:bottom w:val="single" w:sz="24" w:space="0" w:color="8064A2"/>
              <w:right w:val="nil"/>
            </w:tcBorders>
            <w:shd w:val="clear" w:color="auto" w:fill="FFFFFF"/>
          </w:tcPr>
          <w:p w:rsidR="00B20B8C" w:rsidRPr="0090071D" w:rsidRDefault="00B20B8C" w:rsidP="0090071D">
            <w:pPr>
              <w:spacing w:line="276" w:lineRule="auto"/>
              <w:jc w:val="center"/>
              <w:rPr>
                <w:rFonts w:ascii="Garamond" w:hAnsi="Garamond"/>
                <w:b/>
                <w:bCs/>
                <w:color w:val="000000"/>
                <w:sz w:val="22"/>
                <w:szCs w:val="16"/>
              </w:rPr>
            </w:pPr>
            <w:r w:rsidRPr="0090071D">
              <w:rPr>
                <w:rFonts w:ascii="Garamond" w:hAnsi="Garamond"/>
                <w:b/>
                <w:bCs/>
                <w:color w:val="000000"/>
                <w:sz w:val="22"/>
                <w:szCs w:val="16"/>
              </w:rPr>
              <w:t>Neden</w:t>
            </w:r>
          </w:p>
        </w:tc>
        <w:tc>
          <w:tcPr>
            <w:tcW w:w="2297" w:type="dxa"/>
            <w:tcBorders>
              <w:top w:val="nil"/>
              <w:left w:val="nil"/>
              <w:bottom w:val="single" w:sz="24" w:space="0" w:color="8064A2"/>
              <w:right w:val="nil"/>
            </w:tcBorders>
            <w:shd w:val="clear" w:color="auto" w:fill="FFFFFF"/>
          </w:tcPr>
          <w:p w:rsidR="00B20B8C" w:rsidRPr="0090071D" w:rsidRDefault="00B20B8C" w:rsidP="0090071D">
            <w:pPr>
              <w:spacing w:line="276" w:lineRule="auto"/>
              <w:jc w:val="center"/>
              <w:rPr>
                <w:rFonts w:ascii="Garamond" w:hAnsi="Garamond"/>
                <w:b/>
                <w:bCs/>
                <w:color w:val="000000"/>
                <w:sz w:val="22"/>
                <w:szCs w:val="16"/>
              </w:rPr>
            </w:pPr>
            <w:r w:rsidRPr="0090071D">
              <w:rPr>
                <w:rFonts w:ascii="Garamond" w:hAnsi="Garamond"/>
                <w:b/>
                <w:bCs/>
                <w:color w:val="000000"/>
                <w:sz w:val="22"/>
                <w:szCs w:val="16"/>
              </w:rPr>
              <w:t>Sonuç</w:t>
            </w:r>
          </w:p>
        </w:tc>
      </w:tr>
      <w:tr w:rsidR="00B20B8C" w:rsidTr="0090071D">
        <w:tc>
          <w:tcPr>
            <w:tcW w:w="489" w:type="dxa"/>
            <w:tcBorders>
              <w:left w:val="nil"/>
              <w:bottom w:val="single" w:sz="4" w:space="0" w:color="5E7530"/>
              <w:right w:val="single" w:sz="4" w:space="0" w:color="auto"/>
            </w:tcBorders>
            <w:shd w:val="clear" w:color="auto" w:fill="FFFFFF"/>
            <w:vAlign w:val="center"/>
          </w:tcPr>
          <w:p w:rsidR="00B20B8C" w:rsidRPr="0090071D" w:rsidRDefault="00B20B8C" w:rsidP="0090071D">
            <w:pPr>
              <w:spacing w:line="276" w:lineRule="auto"/>
              <w:jc w:val="center"/>
              <w:rPr>
                <w:rFonts w:ascii="Garamond" w:hAnsi="Garamond"/>
                <w:b/>
                <w:color w:val="000000"/>
                <w:sz w:val="22"/>
                <w:szCs w:val="16"/>
              </w:rPr>
            </w:pPr>
            <w:r w:rsidRPr="0090071D">
              <w:rPr>
                <w:rFonts w:ascii="Garamond" w:hAnsi="Garamond"/>
                <w:b/>
                <w:color w:val="000000"/>
                <w:sz w:val="22"/>
                <w:szCs w:val="16"/>
              </w:rPr>
              <w:t>A)</w:t>
            </w:r>
          </w:p>
        </w:tc>
        <w:tc>
          <w:tcPr>
            <w:tcW w:w="2029" w:type="dxa"/>
            <w:tcBorders>
              <w:left w:val="single" w:sz="4" w:space="0" w:color="auto"/>
            </w:tcBorders>
            <w:shd w:val="clear" w:color="auto" w:fill="CDDDAC"/>
          </w:tcPr>
          <w:p w:rsidR="00B20B8C" w:rsidRPr="0090071D" w:rsidRDefault="00B20B8C" w:rsidP="0090071D">
            <w:pPr>
              <w:spacing w:line="276" w:lineRule="auto"/>
              <w:jc w:val="center"/>
              <w:rPr>
                <w:rFonts w:ascii="Garamond" w:hAnsi="Garamond"/>
                <w:color w:val="000000"/>
                <w:sz w:val="22"/>
                <w:szCs w:val="16"/>
              </w:rPr>
            </w:pPr>
            <w:r w:rsidRPr="0090071D">
              <w:rPr>
                <w:rFonts w:ascii="Garamond" w:hAnsi="Garamond"/>
                <w:color w:val="000000"/>
                <w:sz w:val="22"/>
                <w:szCs w:val="16"/>
              </w:rPr>
              <w:t>Madenlerin kullanılması</w:t>
            </w:r>
          </w:p>
        </w:tc>
        <w:tc>
          <w:tcPr>
            <w:tcW w:w="2297" w:type="dxa"/>
            <w:shd w:val="clear" w:color="auto" w:fill="CDDDAC"/>
          </w:tcPr>
          <w:p w:rsidR="00B20B8C" w:rsidRPr="0090071D" w:rsidRDefault="00B20B8C" w:rsidP="0090071D">
            <w:pPr>
              <w:spacing w:line="276" w:lineRule="auto"/>
              <w:jc w:val="center"/>
              <w:rPr>
                <w:rFonts w:ascii="Garamond" w:hAnsi="Garamond"/>
                <w:color w:val="000000"/>
                <w:sz w:val="22"/>
                <w:szCs w:val="16"/>
              </w:rPr>
            </w:pPr>
            <w:r w:rsidRPr="0090071D">
              <w:rPr>
                <w:rFonts w:ascii="Garamond" w:hAnsi="Garamond"/>
                <w:color w:val="000000"/>
                <w:sz w:val="22"/>
                <w:szCs w:val="16"/>
              </w:rPr>
              <w:t>Ateşin kontrol altına alınması</w:t>
            </w:r>
          </w:p>
        </w:tc>
      </w:tr>
      <w:tr w:rsidR="00B20B8C" w:rsidTr="0090071D">
        <w:tc>
          <w:tcPr>
            <w:tcW w:w="489" w:type="dxa"/>
            <w:tcBorders>
              <w:left w:val="nil"/>
              <w:bottom w:val="single" w:sz="4" w:space="0" w:color="5E7530"/>
              <w:right w:val="single" w:sz="4" w:space="0" w:color="auto"/>
            </w:tcBorders>
            <w:shd w:val="clear" w:color="auto" w:fill="FFFFFF"/>
            <w:vAlign w:val="center"/>
          </w:tcPr>
          <w:p w:rsidR="00B20B8C" w:rsidRPr="0090071D" w:rsidRDefault="00B20B8C" w:rsidP="0090071D">
            <w:pPr>
              <w:spacing w:line="276" w:lineRule="auto"/>
              <w:jc w:val="center"/>
              <w:rPr>
                <w:rFonts w:ascii="Garamond" w:hAnsi="Garamond"/>
                <w:b/>
                <w:color w:val="000000"/>
                <w:sz w:val="22"/>
                <w:szCs w:val="16"/>
              </w:rPr>
            </w:pPr>
            <w:r w:rsidRPr="0090071D">
              <w:rPr>
                <w:rFonts w:ascii="Garamond" w:hAnsi="Garamond"/>
                <w:b/>
                <w:color w:val="000000"/>
                <w:sz w:val="22"/>
                <w:szCs w:val="16"/>
              </w:rPr>
              <w:t>B)</w:t>
            </w:r>
          </w:p>
        </w:tc>
        <w:tc>
          <w:tcPr>
            <w:tcW w:w="2029" w:type="dxa"/>
            <w:tcBorders>
              <w:left w:val="single" w:sz="4" w:space="0" w:color="auto"/>
            </w:tcBorders>
            <w:shd w:val="clear" w:color="auto" w:fill="F5F8EE"/>
            <w:vAlign w:val="center"/>
          </w:tcPr>
          <w:p w:rsidR="00B20B8C" w:rsidRPr="0090071D" w:rsidRDefault="00B20B8C" w:rsidP="0090071D">
            <w:pPr>
              <w:spacing w:line="276" w:lineRule="auto"/>
              <w:jc w:val="center"/>
              <w:rPr>
                <w:rFonts w:ascii="Garamond" w:hAnsi="Garamond"/>
                <w:color w:val="000000"/>
                <w:sz w:val="22"/>
                <w:szCs w:val="16"/>
              </w:rPr>
            </w:pPr>
            <w:r w:rsidRPr="0090071D">
              <w:rPr>
                <w:rFonts w:ascii="Garamond" w:hAnsi="Garamond"/>
                <w:color w:val="000000"/>
                <w:sz w:val="22"/>
                <w:szCs w:val="16"/>
              </w:rPr>
              <w:t>Tarım yapılması</w:t>
            </w:r>
          </w:p>
        </w:tc>
        <w:tc>
          <w:tcPr>
            <w:tcW w:w="2297" w:type="dxa"/>
            <w:shd w:val="clear" w:color="auto" w:fill="F5F8EE"/>
          </w:tcPr>
          <w:p w:rsidR="00B20B8C" w:rsidRPr="0090071D" w:rsidRDefault="00B20B8C" w:rsidP="0090071D">
            <w:pPr>
              <w:spacing w:line="276" w:lineRule="auto"/>
              <w:jc w:val="center"/>
              <w:rPr>
                <w:rFonts w:ascii="Garamond" w:hAnsi="Garamond"/>
                <w:color w:val="000000"/>
                <w:sz w:val="22"/>
                <w:szCs w:val="16"/>
              </w:rPr>
            </w:pPr>
            <w:r w:rsidRPr="0090071D">
              <w:rPr>
                <w:rFonts w:ascii="Garamond" w:hAnsi="Garamond"/>
                <w:color w:val="000000"/>
                <w:sz w:val="22"/>
                <w:szCs w:val="16"/>
              </w:rPr>
              <w:t>Yerleşik hayata geçilmesi</w:t>
            </w:r>
          </w:p>
        </w:tc>
      </w:tr>
      <w:tr w:rsidR="00B20B8C" w:rsidTr="0090071D">
        <w:tc>
          <w:tcPr>
            <w:tcW w:w="489" w:type="dxa"/>
            <w:tcBorders>
              <w:left w:val="nil"/>
              <w:bottom w:val="single" w:sz="4" w:space="0" w:color="5E7530"/>
              <w:right w:val="single" w:sz="4" w:space="0" w:color="auto"/>
            </w:tcBorders>
            <w:shd w:val="clear" w:color="auto" w:fill="FFFFFF"/>
            <w:vAlign w:val="center"/>
          </w:tcPr>
          <w:p w:rsidR="00B20B8C" w:rsidRPr="0090071D" w:rsidRDefault="00B20B8C" w:rsidP="0090071D">
            <w:pPr>
              <w:spacing w:line="276" w:lineRule="auto"/>
              <w:jc w:val="center"/>
              <w:rPr>
                <w:rFonts w:ascii="Garamond" w:hAnsi="Garamond"/>
                <w:b/>
                <w:color w:val="000000"/>
                <w:sz w:val="22"/>
                <w:szCs w:val="16"/>
              </w:rPr>
            </w:pPr>
            <w:r w:rsidRPr="0090071D">
              <w:rPr>
                <w:rFonts w:ascii="Garamond" w:hAnsi="Garamond"/>
                <w:b/>
                <w:color w:val="000000"/>
                <w:sz w:val="22"/>
                <w:szCs w:val="16"/>
              </w:rPr>
              <w:t>C)</w:t>
            </w:r>
          </w:p>
        </w:tc>
        <w:tc>
          <w:tcPr>
            <w:tcW w:w="2029" w:type="dxa"/>
            <w:tcBorders>
              <w:left w:val="single" w:sz="4" w:space="0" w:color="auto"/>
            </w:tcBorders>
            <w:shd w:val="clear" w:color="auto" w:fill="CDDDAC"/>
            <w:vAlign w:val="center"/>
          </w:tcPr>
          <w:p w:rsidR="00B20B8C" w:rsidRPr="0090071D" w:rsidRDefault="00B20B8C" w:rsidP="0090071D">
            <w:pPr>
              <w:spacing w:line="276" w:lineRule="auto"/>
              <w:jc w:val="center"/>
              <w:rPr>
                <w:rFonts w:ascii="Garamond" w:hAnsi="Garamond"/>
                <w:color w:val="000000"/>
                <w:sz w:val="22"/>
                <w:szCs w:val="16"/>
              </w:rPr>
            </w:pPr>
            <w:r w:rsidRPr="0090071D">
              <w:rPr>
                <w:rFonts w:ascii="Garamond" w:hAnsi="Garamond"/>
                <w:color w:val="000000"/>
                <w:sz w:val="22"/>
                <w:szCs w:val="16"/>
              </w:rPr>
              <w:t>Paranın kullanılması</w:t>
            </w:r>
          </w:p>
        </w:tc>
        <w:tc>
          <w:tcPr>
            <w:tcW w:w="2297" w:type="dxa"/>
            <w:shd w:val="clear" w:color="auto" w:fill="CDDDAC"/>
          </w:tcPr>
          <w:p w:rsidR="00B20B8C" w:rsidRPr="0090071D" w:rsidRDefault="00B20B8C" w:rsidP="0090071D">
            <w:pPr>
              <w:spacing w:line="276" w:lineRule="auto"/>
              <w:jc w:val="center"/>
              <w:rPr>
                <w:rFonts w:ascii="Garamond" w:hAnsi="Garamond"/>
                <w:color w:val="000000"/>
                <w:sz w:val="22"/>
                <w:szCs w:val="16"/>
              </w:rPr>
            </w:pPr>
            <w:r w:rsidRPr="0090071D">
              <w:rPr>
                <w:rFonts w:ascii="Garamond" w:hAnsi="Garamond"/>
                <w:color w:val="000000"/>
                <w:sz w:val="22"/>
                <w:szCs w:val="16"/>
              </w:rPr>
              <w:t>Takas usulünün ortadan kalması</w:t>
            </w:r>
          </w:p>
        </w:tc>
      </w:tr>
      <w:tr w:rsidR="00B20B8C" w:rsidTr="0090071D">
        <w:tc>
          <w:tcPr>
            <w:tcW w:w="489" w:type="dxa"/>
            <w:tcBorders>
              <w:left w:val="nil"/>
              <w:bottom w:val="nil"/>
              <w:right w:val="single" w:sz="4" w:space="0" w:color="auto"/>
            </w:tcBorders>
            <w:shd w:val="clear" w:color="auto" w:fill="FFFFFF"/>
            <w:vAlign w:val="center"/>
          </w:tcPr>
          <w:p w:rsidR="00B20B8C" w:rsidRPr="0090071D" w:rsidRDefault="00B20B8C" w:rsidP="0090071D">
            <w:pPr>
              <w:spacing w:line="276" w:lineRule="auto"/>
              <w:jc w:val="center"/>
              <w:rPr>
                <w:rFonts w:ascii="Garamond" w:hAnsi="Garamond"/>
                <w:b/>
                <w:color w:val="000000"/>
                <w:sz w:val="22"/>
                <w:szCs w:val="16"/>
              </w:rPr>
            </w:pPr>
            <w:r w:rsidRPr="0090071D">
              <w:rPr>
                <w:rFonts w:ascii="Garamond" w:hAnsi="Garamond"/>
                <w:b/>
                <w:color w:val="000000"/>
                <w:sz w:val="22"/>
                <w:szCs w:val="16"/>
              </w:rPr>
              <w:t>D)</w:t>
            </w:r>
          </w:p>
        </w:tc>
        <w:tc>
          <w:tcPr>
            <w:tcW w:w="2029" w:type="dxa"/>
            <w:tcBorders>
              <w:left w:val="single" w:sz="4" w:space="0" w:color="auto"/>
              <w:bottom w:val="single" w:sz="4" w:space="0" w:color="9BBB59"/>
            </w:tcBorders>
            <w:shd w:val="clear" w:color="auto" w:fill="F5F8EE"/>
          </w:tcPr>
          <w:p w:rsidR="00B20B8C" w:rsidRPr="0090071D" w:rsidRDefault="00B20B8C" w:rsidP="0090071D">
            <w:pPr>
              <w:spacing w:line="276" w:lineRule="auto"/>
              <w:jc w:val="center"/>
              <w:rPr>
                <w:rFonts w:ascii="Garamond" w:hAnsi="Garamond"/>
                <w:color w:val="000000"/>
                <w:sz w:val="22"/>
                <w:szCs w:val="16"/>
              </w:rPr>
            </w:pPr>
            <w:r w:rsidRPr="0090071D">
              <w:rPr>
                <w:rFonts w:ascii="Garamond" w:hAnsi="Garamond"/>
                <w:color w:val="000000"/>
                <w:sz w:val="22"/>
                <w:szCs w:val="16"/>
              </w:rPr>
              <w:t>Tekerleğin bulunması</w:t>
            </w:r>
          </w:p>
        </w:tc>
        <w:tc>
          <w:tcPr>
            <w:tcW w:w="2297" w:type="dxa"/>
            <w:tcBorders>
              <w:bottom w:val="single" w:sz="4" w:space="0" w:color="9BBB59"/>
            </w:tcBorders>
            <w:shd w:val="clear" w:color="auto" w:fill="F5F8EE"/>
          </w:tcPr>
          <w:p w:rsidR="00B20B8C" w:rsidRPr="0090071D" w:rsidRDefault="00B20B8C" w:rsidP="0090071D">
            <w:pPr>
              <w:spacing w:line="276" w:lineRule="auto"/>
              <w:jc w:val="center"/>
              <w:rPr>
                <w:rFonts w:ascii="Garamond" w:hAnsi="Garamond"/>
                <w:color w:val="000000"/>
                <w:sz w:val="22"/>
                <w:szCs w:val="16"/>
              </w:rPr>
            </w:pPr>
            <w:r w:rsidRPr="0090071D">
              <w:rPr>
                <w:rFonts w:ascii="Garamond" w:hAnsi="Garamond"/>
                <w:color w:val="000000"/>
                <w:sz w:val="22"/>
                <w:szCs w:val="16"/>
              </w:rPr>
              <w:t>Toplumlar arası ilişkilerin kolaylaşması</w:t>
            </w:r>
          </w:p>
        </w:tc>
      </w:tr>
    </w:tbl>
    <w:p w:rsidR="00B20B8C" w:rsidRDefault="00B20B8C" w:rsidP="00DB77CC">
      <w:pPr>
        <w:shd w:val="clear" w:color="auto" w:fill="FFFFFF"/>
        <w:spacing w:line="276" w:lineRule="auto"/>
        <w:ind w:left="510" w:hanging="340"/>
        <w:rPr>
          <w:rFonts w:ascii="Garamond" w:hAnsi="Garamond"/>
          <w:b/>
          <w:szCs w:val="16"/>
        </w:rPr>
      </w:pPr>
    </w:p>
    <w:p w:rsidR="00B20B8C" w:rsidRDefault="00B20B8C" w:rsidP="00B5761A">
      <w:pPr>
        <w:spacing w:line="276" w:lineRule="auto"/>
        <w:ind w:left="227" w:hanging="227"/>
        <w:rPr>
          <w:rFonts w:ascii="Garamond" w:hAnsi="Garamond"/>
          <w:b/>
          <w:szCs w:val="16"/>
        </w:rPr>
      </w:pPr>
    </w:p>
    <w:p w:rsidR="00B20B8C" w:rsidRPr="00907B44" w:rsidRDefault="00B20B8C" w:rsidP="00B5761A">
      <w:pPr>
        <w:spacing w:line="276" w:lineRule="auto"/>
        <w:ind w:left="227" w:hanging="227"/>
        <w:rPr>
          <w:rFonts w:ascii="Garamond" w:hAnsi="Garamond"/>
          <w:b/>
          <w:sz w:val="22"/>
          <w:szCs w:val="22"/>
          <w:lang w:eastAsia="en-US"/>
        </w:rPr>
      </w:pPr>
      <w:r w:rsidRPr="00A16723">
        <w:rPr>
          <w:rFonts w:ascii="Garamond" w:hAnsi="Garamond"/>
          <w:b/>
          <w:szCs w:val="16"/>
        </w:rPr>
        <w:t>1</w:t>
      </w:r>
      <w:r>
        <w:rPr>
          <w:rFonts w:ascii="Garamond" w:hAnsi="Garamond"/>
          <w:b/>
          <w:szCs w:val="16"/>
        </w:rPr>
        <w:t>3</w:t>
      </w:r>
      <w:r w:rsidRPr="00A16723">
        <w:rPr>
          <w:rFonts w:ascii="Garamond" w:hAnsi="Garamond"/>
          <w:b/>
          <w:szCs w:val="16"/>
        </w:rPr>
        <w:t>-)</w:t>
      </w:r>
      <w:r>
        <w:rPr>
          <w:rFonts w:ascii="Garamond" w:hAnsi="Garamond"/>
          <w:b/>
          <w:sz w:val="22"/>
          <w:szCs w:val="22"/>
          <w:lang w:eastAsia="en-US"/>
        </w:rPr>
        <w:t xml:space="preserve"> </w:t>
      </w:r>
      <w:r w:rsidRPr="00907B44">
        <w:rPr>
          <w:rFonts w:ascii="Garamond" w:hAnsi="Garamond"/>
          <w:b/>
          <w:sz w:val="22"/>
          <w:szCs w:val="22"/>
          <w:lang w:eastAsia="en-US"/>
        </w:rPr>
        <w:t xml:space="preserve">* </w:t>
      </w:r>
      <w:r w:rsidRPr="00907B44">
        <w:rPr>
          <w:rFonts w:ascii="Garamond" w:hAnsi="Garamond"/>
          <w:sz w:val="22"/>
          <w:szCs w:val="22"/>
          <w:lang w:eastAsia="en-US"/>
        </w:rPr>
        <w:t>Sıcaklıklar yüksektir</w:t>
      </w:r>
      <w:r w:rsidRPr="00907B44">
        <w:rPr>
          <w:rFonts w:ascii="Garamond" w:hAnsi="Garamond"/>
          <w:b/>
          <w:sz w:val="22"/>
          <w:szCs w:val="22"/>
          <w:lang w:eastAsia="en-US"/>
        </w:rPr>
        <w:t>.</w:t>
      </w:r>
    </w:p>
    <w:p w:rsidR="00B20B8C" w:rsidRPr="00907B44" w:rsidRDefault="00B20B8C" w:rsidP="00B5761A">
      <w:pPr>
        <w:spacing w:line="276" w:lineRule="auto"/>
        <w:ind w:left="227" w:hanging="227"/>
        <w:rPr>
          <w:rFonts w:ascii="Garamond" w:hAnsi="Garamond"/>
          <w:sz w:val="22"/>
          <w:szCs w:val="22"/>
          <w:lang w:eastAsia="en-US"/>
        </w:rPr>
      </w:pPr>
      <w:r w:rsidRPr="00907B44">
        <w:rPr>
          <w:rFonts w:ascii="Garamond" w:hAnsi="Garamond"/>
          <w:b/>
          <w:sz w:val="22"/>
          <w:szCs w:val="22"/>
          <w:lang w:eastAsia="en-US"/>
        </w:rPr>
        <w:t xml:space="preserve">     </w:t>
      </w:r>
      <w:r>
        <w:rPr>
          <w:rFonts w:ascii="Garamond" w:hAnsi="Garamond"/>
          <w:b/>
          <w:sz w:val="22"/>
          <w:szCs w:val="22"/>
          <w:lang w:eastAsia="en-US"/>
        </w:rPr>
        <w:t xml:space="preserve">  </w:t>
      </w:r>
      <w:r w:rsidRPr="00907B44">
        <w:rPr>
          <w:rFonts w:ascii="Garamond" w:hAnsi="Garamond"/>
          <w:b/>
          <w:sz w:val="22"/>
          <w:szCs w:val="22"/>
          <w:lang w:eastAsia="en-US"/>
        </w:rPr>
        <w:t>*</w:t>
      </w:r>
      <w:r w:rsidRPr="00907B44">
        <w:rPr>
          <w:rFonts w:ascii="Garamond" w:hAnsi="Garamond"/>
          <w:sz w:val="22"/>
          <w:szCs w:val="22"/>
          <w:lang w:eastAsia="en-US"/>
        </w:rPr>
        <w:t xml:space="preserve">Nem az olduğu için gündüz aşırı ısınma, geceleri </w:t>
      </w:r>
      <w:r>
        <w:rPr>
          <w:rFonts w:ascii="Garamond" w:hAnsi="Garamond"/>
          <w:sz w:val="22"/>
          <w:szCs w:val="22"/>
          <w:lang w:eastAsia="en-US"/>
        </w:rPr>
        <w:tab/>
      </w:r>
      <w:r>
        <w:rPr>
          <w:rFonts w:ascii="Garamond" w:hAnsi="Garamond"/>
          <w:sz w:val="22"/>
          <w:szCs w:val="22"/>
          <w:lang w:eastAsia="en-US"/>
        </w:rPr>
        <w:tab/>
      </w:r>
      <w:r w:rsidRPr="00907B44">
        <w:rPr>
          <w:rFonts w:ascii="Garamond" w:hAnsi="Garamond"/>
          <w:sz w:val="22"/>
          <w:szCs w:val="22"/>
          <w:lang w:eastAsia="en-US"/>
        </w:rPr>
        <w:t>aşırı soğuma olur.</w:t>
      </w:r>
    </w:p>
    <w:p w:rsidR="00B20B8C" w:rsidRPr="00907B44" w:rsidRDefault="00B20B8C" w:rsidP="00B5761A">
      <w:pPr>
        <w:spacing w:line="276" w:lineRule="auto"/>
        <w:ind w:left="227" w:hanging="227"/>
        <w:rPr>
          <w:rFonts w:ascii="Garamond" w:hAnsi="Garamond"/>
          <w:sz w:val="22"/>
          <w:szCs w:val="22"/>
          <w:lang w:eastAsia="en-US"/>
        </w:rPr>
      </w:pPr>
      <w:r w:rsidRPr="00907B44">
        <w:rPr>
          <w:rFonts w:ascii="Garamond" w:hAnsi="Garamond"/>
          <w:b/>
          <w:sz w:val="22"/>
          <w:szCs w:val="22"/>
          <w:lang w:eastAsia="en-US"/>
        </w:rPr>
        <w:t xml:space="preserve">    </w:t>
      </w:r>
      <w:r>
        <w:rPr>
          <w:rFonts w:ascii="Garamond" w:hAnsi="Garamond"/>
          <w:b/>
          <w:sz w:val="22"/>
          <w:szCs w:val="22"/>
          <w:lang w:eastAsia="en-US"/>
        </w:rPr>
        <w:tab/>
      </w:r>
      <w:r w:rsidRPr="00907B44">
        <w:rPr>
          <w:rFonts w:ascii="Garamond" w:hAnsi="Garamond"/>
          <w:b/>
          <w:sz w:val="22"/>
          <w:szCs w:val="22"/>
          <w:lang w:eastAsia="en-US"/>
        </w:rPr>
        <w:t xml:space="preserve"> </w:t>
      </w:r>
      <w:r>
        <w:rPr>
          <w:rFonts w:ascii="Garamond" w:hAnsi="Garamond"/>
          <w:b/>
          <w:sz w:val="22"/>
          <w:szCs w:val="22"/>
          <w:lang w:eastAsia="en-US"/>
        </w:rPr>
        <w:t xml:space="preserve">  </w:t>
      </w:r>
      <w:r w:rsidRPr="00907B44">
        <w:rPr>
          <w:rFonts w:ascii="Garamond" w:hAnsi="Garamond"/>
          <w:b/>
          <w:sz w:val="22"/>
          <w:szCs w:val="22"/>
          <w:lang w:eastAsia="en-US"/>
        </w:rPr>
        <w:t xml:space="preserve">* </w:t>
      </w:r>
      <w:r w:rsidRPr="00907B44">
        <w:rPr>
          <w:rFonts w:ascii="Garamond" w:hAnsi="Garamond"/>
          <w:sz w:val="22"/>
          <w:szCs w:val="22"/>
          <w:lang w:eastAsia="en-US"/>
        </w:rPr>
        <w:t>Yağışlar çok azdır</w:t>
      </w:r>
      <w:r w:rsidRPr="00907B44">
        <w:rPr>
          <w:rFonts w:ascii="Garamond" w:hAnsi="Garamond"/>
          <w:b/>
          <w:sz w:val="22"/>
          <w:szCs w:val="22"/>
          <w:lang w:eastAsia="en-US"/>
        </w:rPr>
        <w:t>.</w:t>
      </w:r>
    </w:p>
    <w:p w:rsidR="00B20B8C" w:rsidRDefault="00B20B8C" w:rsidP="00B5761A">
      <w:pPr>
        <w:spacing w:line="276" w:lineRule="auto"/>
        <w:contextualSpacing/>
        <w:rPr>
          <w:rFonts w:ascii="Garamond" w:hAnsi="Garamond"/>
          <w:b/>
          <w:sz w:val="22"/>
          <w:szCs w:val="22"/>
          <w:u w:val="single"/>
          <w:lang w:eastAsia="en-US"/>
        </w:rPr>
      </w:pPr>
      <w:r w:rsidRPr="00907B44">
        <w:rPr>
          <w:rFonts w:ascii="Garamond" w:hAnsi="Garamond"/>
          <w:b/>
          <w:sz w:val="22"/>
          <w:szCs w:val="22"/>
          <w:lang w:eastAsia="en-US"/>
        </w:rPr>
        <w:t xml:space="preserve">İklim özellikleri yukarıdaki gibi olan bir bölgeyle ilgili aşağıdaki yargılardan hangisine </w:t>
      </w:r>
      <w:r w:rsidRPr="00907B44">
        <w:rPr>
          <w:rFonts w:ascii="Garamond" w:hAnsi="Garamond"/>
          <w:b/>
          <w:sz w:val="22"/>
          <w:szCs w:val="22"/>
          <w:u w:val="single"/>
          <w:lang w:eastAsia="en-US"/>
        </w:rPr>
        <w:t>varılamaz?</w:t>
      </w:r>
    </w:p>
    <w:p w:rsidR="00B20B8C" w:rsidRPr="00907B44" w:rsidRDefault="00B20B8C" w:rsidP="00B5761A">
      <w:pPr>
        <w:spacing w:line="276" w:lineRule="auto"/>
        <w:contextualSpacing/>
        <w:rPr>
          <w:rFonts w:ascii="Garamond" w:hAnsi="Garamond"/>
          <w:b/>
          <w:sz w:val="14"/>
          <w:szCs w:val="22"/>
          <w:u w:val="single"/>
          <w:lang w:eastAsia="en-US"/>
        </w:rPr>
      </w:pPr>
    </w:p>
    <w:p w:rsidR="00B20B8C" w:rsidRPr="00907B44" w:rsidRDefault="00B20B8C" w:rsidP="007F73C3">
      <w:pPr>
        <w:numPr>
          <w:ilvl w:val="0"/>
          <w:numId w:val="15"/>
        </w:numPr>
        <w:spacing w:after="200" w:line="276" w:lineRule="auto"/>
        <w:contextualSpacing/>
        <w:jc w:val="left"/>
        <w:rPr>
          <w:rFonts w:ascii="Garamond" w:hAnsi="Garamond"/>
          <w:sz w:val="22"/>
          <w:szCs w:val="22"/>
          <w:lang w:eastAsia="en-US"/>
        </w:rPr>
      </w:pPr>
      <w:r w:rsidRPr="00907B44">
        <w:rPr>
          <w:rFonts w:ascii="Garamond" w:hAnsi="Garamond"/>
          <w:sz w:val="22"/>
          <w:szCs w:val="22"/>
          <w:lang w:eastAsia="en-US"/>
        </w:rPr>
        <w:t>Tarımda sulama sorunu yaşanır.</w:t>
      </w:r>
    </w:p>
    <w:p w:rsidR="00B20B8C" w:rsidRPr="00907B44" w:rsidRDefault="00B20B8C" w:rsidP="007F73C3">
      <w:pPr>
        <w:numPr>
          <w:ilvl w:val="0"/>
          <w:numId w:val="15"/>
        </w:numPr>
        <w:spacing w:after="200" w:line="276" w:lineRule="auto"/>
        <w:contextualSpacing/>
        <w:jc w:val="left"/>
        <w:rPr>
          <w:rFonts w:ascii="Garamond" w:hAnsi="Garamond"/>
          <w:sz w:val="22"/>
          <w:szCs w:val="22"/>
          <w:lang w:eastAsia="en-US"/>
        </w:rPr>
      </w:pPr>
      <w:r w:rsidRPr="00907B44">
        <w:rPr>
          <w:rFonts w:ascii="Garamond" w:hAnsi="Garamond"/>
          <w:sz w:val="22"/>
          <w:szCs w:val="22"/>
          <w:lang w:eastAsia="en-US"/>
        </w:rPr>
        <w:t>Bitki örtüsü ormanlardan oluşur.</w:t>
      </w:r>
    </w:p>
    <w:p w:rsidR="00B20B8C" w:rsidRPr="00907B44" w:rsidRDefault="00B20B8C" w:rsidP="007F73C3">
      <w:pPr>
        <w:numPr>
          <w:ilvl w:val="0"/>
          <w:numId w:val="15"/>
        </w:numPr>
        <w:spacing w:after="200" w:line="276" w:lineRule="auto"/>
        <w:contextualSpacing/>
        <w:jc w:val="left"/>
        <w:rPr>
          <w:rFonts w:ascii="Garamond" w:hAnsi="Garamond"/>
          <w:sz w:val="22"/>
          <w:szCs w:val="22"/>
          <w:lang w:eastAsia="en-US"/>
        </w:rPr>
      </w:pPr>
      <w:r w:rsidRPr="00907B44">
        <w:rPr>
          <w:rFonts w:ascii="Garamond" w:hAnsi="Garamond"/>
          <w:sz w:val="22"/>
          <w:szCs w:val="22"/>
          <w:lang w:eastAsia="en-US"/>
        </w:rPr>
        <w:t>Kum fırtınaları yaşamı büyük ölçüde etkiler.</w:t>
      </w:r>
    </w:p>
    <w:p w:rsidR="00B20B8C" w:rsidRDefault="00B20B8C" w:rsidP="007F73C3">
      <w:pPr>
        <w:numPr>
          <w:ilvl w:val="0"/>
          <w:numId w:val="15"/>
        </w:numPr>
        <w:spacing w:after="200" w:line="276" w:lineRule="auto"/>
        <w:contextualSpacing/>
        <w:jc w:val="left"/>
        <w:rPr>
          <w:rFonts w:ascii="Garamond" w:hAnsi="Garamond"/>
          <w:sz w:val="22"/>
          <w:szCs w:val="22"/>
          <w:lang w:eastAsia="en-US"/>
        </w:rPr>
      </w:pPr>
      <w:r w:rsidRPr="00907B44">
        <w:rPr>
          <w:rFonts w:ascii="Garamond" w:hAnsi="Garamond"/>
          <w:sz w:val="22"/>
          <w:szCs w:val="22"/>
          <w:lang w:eastAsia="en-US"/>
        </w:rPr>
        <w:t>Az nüfuslanmıştır.</w:t>
      </w:r>
    </w:p>
    <w:p w:rsidR="00B20B8C" w:rsidRDefault="00B20B8C" w:rsidP="00B5761A">
      <w:pPr>
        <w:spacing w:after="200" w:line="276" w:lineRule="auto"/>
        <w:contextualSpacing/>
        <w:jc w:val="left"/>
        <w:rPr>
          <w:rFonts w:ascii="Garamond" w:hAnsi="Garamond"/>
          <w:sz w:val="22"/>
          <w:szCs w:val="22"/>
          <w:lang w:eastAsia="en-US"/>
        </w:rPr>
      </w:pPr>
    </w:p>
    <w:p w:rsidR="00B20B8C" w:rsidRDefault="00B20B8C" w:rsidP="00B5761A">
      <w:pPr>
        <w:spacing w:after="200" w:line="276" w:lineRule="auto"/>
        <w:contextualSpacing/>
        <w:jc w:val="left"/>
        <w:rPr>
          <w:rFonts w:ascii="Garamond" w:hAnsi="Garamond"/>
          <w:sz w:val="22"/>
          <w:szCs w:val="22"/>
          <w:lang w:eastAsia="en-US"/>
        </w:rPr>
      </w:pPr>
    </w:p>
    <w:p w:rsidR="00B20B8C" w:rsidRDefault="00B20B8C" w:rsidP="00B5761A">
      <w:pPr>
        <w:spacing w:after="200" w:line="276" w:lineRule="auto"/>
        <w:contextualSpacing/>
        <w:jc w:val="left"/>
        <w:rPr>
          <w:rFonts w:ascii="Garamond" w:hAnsi="Garamond"/>
          <w:sz w:val="22"/>
          <w:szCs w:val="22"/>
          <w:lang w:eastAsia="en-US"/>
        </w:rPr>
      </w:pPr>
    </w:p>
    <w:p w:rsidR="00B20B8C" w:rsidRDefault="00B20B8C" w:rsidP="00B5761A">
      <w:pPr>
        <w:spacing w:after="200" w:line="276" w:lineRule="auto"/>
        <w:contextualSpacing/>
        <w:jc w:val="left"/>
        <w:rPr>
          <w:rFonts w:ascii="Garamond" w:hAnsi="Garamond"/>
          <w:sz w:val="22"/>
          <w:szCs w:val="22"/>
          <w:lang w:eastAsia="en-US"/>
        </w:rPr>
      </w:pPr>
    </w:p>
    <w:p w:rsidR="00B20B8C" w:rsidRDefault="00B20B8C" w:rsidP="00B5761A">
      <w:pPr>
        <w:spacing w:after="200" w:line="276" w:lineRule="auto"/>
        <w:contextualSpacing/>
        <w:jc w:val="left"/>
        <w:rPr>
          <w:rFonts w:ascii="Garamond" w:hAnsi="Garamond"/>
          <w:sz w:val="22"/>
          <w:szCs w:val="22"/>
          <w:lang w:eastAsia="en-US"/>
        </w:rPr>
      </w:pPr>
    </w:p>
    <w:p w:rsidR="00B20B8C" w:rsidRDefault="00B20B8C" w:rsidP="00DB77CC">
      <w:pPr>
        <w:shd w:val="clear" w:color="auto" w:fill="FFFFFF"/>
        <w:spacing w:line="276" w:lineRule="auto"/>
        <w:ind w:left="510" w:hanging="340"/>
        <w:rPr>
          <w:rFonts w:ascii="Garamond" w:hAnsi="Garamond"/>
          <w:b/>
          <w:szCs w:val="16"/>
        </w:rPr>
      </w:pPr>
      <w:r>
        <w:rPr>
          <w:noProof/>
        </w:rPr>
        <w:pict>
          <v:group id="Grup 94" o:spid="_x0000_s1080" style="position:absolute;left:0;text-align:left;margin-left:56.4pt;margin-top:9.8pt;width:152.25pt;height:121.5pt;z-index:251650048" coordsize="19335,15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QCFmgwAABNTAAAOAAAAZHJzL2Uyb0RvYy54bWzsXM2O28gRvgfIOxA8BohHFEX9weOF146N&#10;YJ1dY+3A3iOHoiRiKZIhqdHYL5DH2GfIZV/A2fdKdTeb+lqi2UXNwIdgLhJF1tcfu7qquthd1NPv&#10;7napcxuXVZJn1673ZOQ6cRblqyTbXLv/fP/qr3PXqeowW4VpnsXX7qe4cr979uc/PT0Uy3icb/N0&#10;FZcONZJVy0Nx7W7rulheXVXRNt6F1ZO8iDO6uM7LXVjTz3JztSrDA7W+S6/Go9H06pCXq6LMo7iq&#10;6OxLddF9Jttfr+Oo/mm9ruLaSa9durdafpby80Z8Xj17Gi43ZVhsk6i5jfCCu9iFSUakbVMvwzp0&#10;9mVy1tQuicq8ytf1kyjfXeXrdRLFsg/UG2900pvXZb4vZF82y8OmaNVEqj3R08XNRj/evi2dZHXt&#10;Liauk4U7GqPX5b5w6Cfp5lBsliTyuizeFW/L5sRG/RLdvVuXO/FNHXHupFY/tVqN72onopPewveD&#10;WeA6EV3zgok/Chq9R1sanDNctP2bBXmlia/E/bW3cyjIhqqjmqr7qendNixiqf1K6KBR05wMWqnp&#10;hy+///FbnMZl4vyyvw3LNMx2//3PH785L5NfV19+L+tNnDnfx2lS1rvY+fLv5PMmqRKHGpB6lI22&#10;Wq2WFSm4Q6XeZDwXyuvQq7xCRi30OplOZ+NAtNwqJ1xG+6p+HedyhMLbN1VNl8lEV3SkDpqeRHmW&#10;VUkdf6TG1ruUHOAvV87IOTjjMQ2ealbgTsR/QfFpMJovnK3jL0bBVxEfPSBQCCsJQkZWgjEQ+NPF&#10;fD63dwMxdgb/AgbE2BnIEdtRWIwnM29h7wNi7AxkTy3DmFxy7E/tFAiyU0yRQpmRnQJBPIOaXUJj&#10;gmbz0dRqV+T1R41xu2OCWDyLS3gQRO468efW/njou42b28fHQEkmu+Y8dGC2sRkoFVPsfUJH5jqO&#10;hyAuEfqzv1hMA4b7eAgKAn/qM8IlujU3nHkGSIZju+rQubmBGTFczaGHM2YYD+W5BofuzeFAea77&#10;oGtzOFB+PGaFAg/dmsOB8kyOMYYBBochz4vQAxlQXBMobxHJTUcW8hA5RT+BESEuzCn6GTA0cN0c&#10;MWI67mfAmMANjYixM2A0YId5BNkpMBiw5ywE8QwK4wGbxgQ1Dt4/JmZMkJm2fQo2QSweMy4weRDU&#10;BsX+/hjZAVtxBqoN8RamB8wpLEzo/JN5MJsF9jHqziksROjP98spLETo1txg051TWIjQue+VU1h4&#10;0MMZc1h3TmHhQPfmcKA8133QtTkcKN/O95Z+oFtzOFCeyWHkCAwOQ/48QtN6RrtiEW71IkZ0lzWr&#10;GHTkhGK1cSQX4Iq8EitKuKRByyP6Jy1ZqCUSQolswgKmMINgbxCYIgeCx4PAFA0Q7A8Ck4cjWK7k&#10;kRp5fSavRbBeU+KByRURPB102+QzCJ4NApMzIFgusrH7TFaO4MUgZjGBIZp+D7KxUyMbZmVirjHY&#10;h9mZeCo14MMsTcwLBnyYrXknxka/B6nuxNwosg+CnxicN8zivBOTo9+D2E+Mjh73hsBF1ETN02+A&#10;K8tvImRJuyBi/yOV+x+169D+R+k6tP9xIzDhsghrEVj1oXO4dpv0zXW2124zpYjLu/w2fp9Lwfq4&#10;cC+DdkN/lIj2N0n0ffz5XH688CbSyolaNqNOiP40OwPqtGq3PS06ZbSZZti2ymWkVrQutID+Vs2y&#10;BdWDEqPF5nmnU9K85aa/3mLkzZXvGD1u1U6qONdSsxovFIIqNxnMvhoNynWHZpy0mP5ubgwo1HTP&#10;FldZzjBx7a/6JsyenN+SP/V8UpsyWmU5oEncetB6lmvbclyOVy12pLL8c4y+Sf2tKFSqLqWPqRcx&#10;aCn93UjL5QNu20f7N25eN9mpLelawkKOEO1lKmKc67A5LxaO9YCYTWtC1QcQ1xFPC+hvFGSYkWqR&#10;LYi2rxmjNK9iFQBFNJPbYG1YkwOut8Joz1Bvtsmj+lMai4CWZj/Ha9oJFTuWMpOUe9Dxi7R0bkOK&#10;nmEUxVmtZ1cpLWDrJE1b4NgObOQFNJb70y2YwdoiJHOe1S14l2R52cW++lXnE2slT6qBfovD+u7m&#10;Tm4B+3LyF6du8tUn2vAsc7VhXhXRq6Ss6jdhVb8NS9ogpCGjXf/6J/pYpzlNGDQxyCOaMfLyc9d5&#10;IU87snTVdQ60437tVv/ah2XsOunfM9qrJcudULO1/DEJZmKGK/HKDV7J9rsXOQ0LZU90d/JQyNep&#10;PlyX+e4DFQc8F6x0Kcwi4r52af5Thy9q+kUXqLggip8/l8e0KU9W8yZ7V0TaDArq9/u7D2FZOOKQ&#10;GqCN7R9zvTscLvXOKlnZUVYMUJY/39f5OhHbrlLnSqvND9qpFvvr32DLekE53rfcsiadUvxZzLxA&#10;b/R3lgIEJDDSM7UuJHjcsn7csibXOas1+IiLSRcvL+OceE6B60js5UsEyYnJuteGS0NsGhPE2j8y&#10;l4eYy74miMVjLhExeRDUro/1D4+xUMxWnIFql5ctTA+4vGxhwuVl7r5M9/KyhejhlpctRPRU01ZK&#10;3G952UKEEUF5nr2WCDGqeau7GsvFjOVMQ55rcOjeHA6U57oPujaHA+XbpV/LmKBbczhQnskh0sLW&#10;wBgchjwvQg9kQHFNcHwW7JrMML5wTdfotW27F8MK1wkRY9+LNeIJc1McMXYGDCTc0IgYOwNGg4tz&#10;iv6RxvSAPWchiGdQGA/YNCaItZVsxgTmXG+CWDxmXGDyIKgNiv3DY2QHbMUZqDbEW5jQ59nG1l0G&#10;Z2FCR37cspbFzO1cb1EdRgRuYEYMlwc9nDGHdecUlr6ge3M4UJ7rPujaHA6Ub+d7Sz/QrTkcKM/k&#10;MHIEBochz4vQmCQwGFBcE5BxzUfN6vf50yvGF67pnuQU/QQYVi7NKfoZMD/gMiBGzPj9DJgfXJpT&#10;9DNgNGCHeQTZO4HBgz1nIYhnUBgP2DQm6Lh+0GO4ZkxgzvUmiMVjxgUmD4LaoNhvAUZ2wFacgWpz&#10;CgsT+jzb2LpzCgsTOv/9cgoLEfrzZOQH3oRRb4cg1b41EpgVbcwHGBMEpfU95i1qHNrnVW5gRgx1&#10;iN6osncIPZwxw3TnFJbRQffmcKA8133QtTkcKN/O95Z+oFtzOFCeyWHkCAwOQ54XoTFJ8Gb0mqV8&#10;UcxfzKfTr6UJX3tnr8+AwX7Hkwm9dSg8sp8FA5N9QsPgEkwWpGA7A2LsDBgguAyIsTNgZuF5o8ko&#10;YKgJQXYKDApjX75Ua9cTguwUGEOaIbZTIIhnuBgW2DQGCF6h6TFdIzQoi7V3xwDxeIzwwOVBEDc2&#10;osezFXf/1IJrbPdOLabTwFMzviW+oPtzJ0h06GA+nge+3RiMt/bUpGKfidGtudHm3qkFOzRjROCq&#10;Dl2cO9M8TIJhsQMMCtzhQQdndwZBzAzAeIGPTYRhgUlkpA5cIgN0HrapmuWx7H5YMTS5PdW9tK8a&#10;DCuFJq9E8LBCaHJPBLdVfKyXHMiFEDysCJrcAsG6IJD3tgCZOoKHFUCLWQ3R9FvV//G4xVRlwHWZ&#10;HBNOE5AB14WBTDjNRQZ8mKU9lt0f3ez/q+y+me5E2b2azmRN57GoXlXWqhgvTUhG7sbyj2Jm/e4Z&#10;6Ly0fDSfzJVDmfXo8nlPErXu1VOCr5IdQ1wX6OpvdS9sweZRitFk80TUKdmlDvrPk0UwVn5o9lmP&#10;ATnouaLgIqreZDA72yTq8s7UjN5fJQ8UA8XVYwS7dbXMeCJu9kQNF/bgvH4cNakSStGkrjrHcTle&#10;lSXZ+H6IqTL1HCA1ZmC0lP5urEkm81q6eR4kBi2lv89sj9G2Sqt1281fG0Hbneo6etORQesDfPdc&#10;lXhxYD1+uzkEN2d2HBpn2NXF0ugW+gb45fmUdpbh6hVV1Yvq8w9JvZWV1roae1M1LyptKode9RRF&#10;28LUqnJz01bqv6A/GJu8lOfrJKtV+T6VGqtiYxIO63/kK3XaF6d1aGtakS8PbCrRrmbxBZzJ5M+a&#10;Fi9i8sT9cKlEAXUTu4xOtZ0lWzjtFJ1qlZgmzbuz3pT+TE+05VRRmMYroW6VTenRENpIM/FqGEVN&#10;SlYjUcC/TsOaDncFAapsQ5X16Yb+BjCqm1cR8jSRQ9k3RNU2XMVqMBbd3fFoPFU3T7pTYfui9v5l&#10;WG1VU/JSG9kEv3p3orGefF/H5bvt6uDcpPvy55Duf6L6v0pEjb/UhuusEnpFIJBXSDWmPXaMkWih&#10;GbswLbZhY2JzcVJpEwejvQdpb3B7J2+oHF/PkE8Uj69nfLvXM2gk5D8vqoig/iVS/LUj/qZj/C/L&#10;Z/8DAAD//wMAUEsDBBQABgAIAAAAIQCcr1Vt4QAAAAoBAAAPAAAAZHJzL2Rvd25yZXYueG1sTI9B&#10;S8NAEIXvgv9hGcGb3WyqscZsSinqqRRsheJtmkyT0OxuyG6T9N87nvT2Hu/x5ptsOZlWDNT7xlkN&#10;ahaBIFu4srGVhq/9+8MChA9oS2ydJQ1X8rDMb28yTEs32k8adqESPGJ9ihrqELpUSl/UZNDPXEeW&#10;s5PrDQa2fSXLHkceN62MoyiRBhvLF2rsaF1Tcd5djIaPEcfVXL0Nm/Npff3eP20PG0Va399Nq1cQ&#10;gabwV4ZffEaHnJmO7mJLL1r2Kmb0wOIlAcGFR/U8B3HUECdxAjLP5P8X8h8AAAD//wMAUEsBAi0A&#10;FAAGAAgAAAAhALaDOJL+AAAA4QEAABMAAAAAAAAAAAAAAAAAAAAAAFtDb250ZW50X1R5cGVzXS54&#10;bWxQSwECLQAUAAYACAAAACEAOP0h/9YAAACUAQAACwAAAAAAAAAAAAAAAAAvAQAAX3JlbHMvLnJl&#10;bHNQSwECLQAUAAYACAAAACEA4XUAhZoMAAATUwAADgAAAAAAAAAAAAAAAAAuAgAAZHJzL2Uyb0Rv&#10;Yy54bWxQSwECLQAUAAYACAAAACEAnK9VbeEAAAAKAQAADwAAAAAAAAAAAAAAAAD0DgAAZHJzL2Rv&#10;d25yZXYueG1sUEsFBgAAAAAEAAQA8wAAAAIQAAAAAA==&#10;">
            <v:shape id="Köşeleri Yuvarlanmış Dikdörtgen Belirtme Çizgisi 88" o:spid="_x0000_s1081" style="position:absolute;left:1428;width:14288;height:4667;visibility:visible" coordsize="2219325,55363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JJf70A&#10;AADbAAAADwAAAGRycy9kb3ducmV2LnhtbERPTYvCMBC9C/6HMII3Td1DkWosKhTco657H5rZpm4z&#10;CU201V9vDgt7fLzvbTnaTjyoD61jBatlBoK4drrlRsH1q1qsQYSIrLFzTAqeFKDcTSdbLLQb+EyP&#10;S2xECuFQoAIToy+kDLUhi2HpPHHiflxvMSbYN1L3OKRw28mPLMulxZZTg0FPR0P17+VuFVR8u2Fu&#10;8xBffjjT99UM/vOg1Hw27jcgIo3xX/znPmkF6zQ2fUk/QO7e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oJJf70AAADbAAAADwAAAAAAAAAAAAAAAACYAgAAZHJzL2Rvd25yZXYu&#10;eG1sUEsFBgAAAAAEAAQA9QAAAIIDAAAAAA==&#10;" adj="-11796480,,5400" path="m,65089c,29141,29141,,65089,l369888,r,l924719,,2154236,v35948,,65089,29141,65089,65089l2219325,227806r,l2219325,325438r,-2c2219325,361384,2190184,390525,2154236,390525r-1668461,l399656,553639,369888,390525r-304799,c29141,390525,,361384,,325436r,2l,227806r,l,65089xe" fillcolor="#dfa7a6" strokecolor="#bc4542">
              <v:fill color2="#f5e4e4" rotate="t" angle="180" colors="0 #ffa2a1;22938f #ffbebd;1 #ffe5e5" focus="100%" type="gradien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54871;41903,0;238125,0;238125,0;595313,0;1386847,0;1428750,54871;1428750,192043;1428750,192043;1428750,274349;1428750,274347;1386847,329218;312731,329218;257289,466725;238125,329218;41903,329218;0,274347;0,274349;0,192043;0,192043;0,54871" o:connectangles="0,0,0,0,0,0,0,0,0,0,0,0,0,0,0,0,0,0,0,0,0" textboxrect="0,0,2219325,553639"/>
              <v:handles>
                <v:h position="@3,#0" polar="10800,10800"/>
                <v:h position="#2,#1" polar="10800,10800" radiusrange="0,10800"/>
              </v:handles>
              <v:textbox>
                <w:txbxContent>
                  <w:p w:rsidR="00B20B8C" w:rsidRPr="00613491" w:rsidRDefault="00B20B8C" w:rsidP="00613491">
                    <w:pPr>
                      <w:jc w:val="center"/>
                      <w:rPr>
                        <w:sz w:val="20"/>
                      </w:rPr>
                    </w:pPr>
                    <w:r>
                      <w:rPr>
                        <w:sz w:val="20"/>
                      </w:rPr>
                      <w:t xml:space="preserve">Antalya’ya </w:t>
                    </w:r>
                    <w:r w:rsidRPr="00613491">
                      <w:rPr>
                        <w:sz w:val="20"/>
                      </w:rPr>
                      <w:t>göre burada yazlar daha serin</w:t>
                    </w:r>
                  </w:p>
                </w:txbxContent>
              </v:textbox>
            </v:shape>
            <v:shape id="Köşeleri Yuvarlanmış Dikdörtgen Belirtme Çizgisi 88" o:spid="_x0000_s1082" style="position:absolute;top:9715;width:19335;height:5715;visibility:visible" coordsize="2398664,3908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RqXsUA&#10;AADbAAAADwAAAGRycy9kb3ducmV2LnhtbESPQWsCMRSE7wX/Q3iCt5qtQtGtUVQqeumhVli8PTev&#10;u0s3L2mS1e2/bwpCj8PMfMMsVr1pxZV8aCwreBpnIIhLqxuuFJw+do8zECEia2wtk4IfCrBaDh4W&#10;mGt743e6HmMlEoRDjgrqGF0uZShrMhjG1hEn79N6gzFJX0nt8ZbgppWTLHuWBhtOCzU62tZUfh07&#10;o+B1vdXfm/PuUly6N++6whXZ/qzUaNivX0BE6uN/+N4+aAXzKfx9ST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xGpexQAAANsAAAAPAAAAAAAAAAAAAAAAAJgCAABkcnMv&#10;ZG93bnJldi54bWxQSwUGAAAAAAQABAD1AAAAigMAAAAA&#10;" adj="-11796480,,5400" path="m179339,65089c179339,29141,208480,,244428,l549227,r,l1104058,,2333575,v35948,,65089,29141,65089,65089l2398664,227806r,l2398664,325438r,-2c2398664,361384,2369523,390525,2333575,390525r-1668461,l582853,390804r-33626,-279l244428,390525v-35948,,-65089,-29141,-65089,-65089l,390804,179339,227806r,l179339,65089xe" fillcolor="#ffa2a1" strokecolor="#be4b48">
              <v:fill color2="#ffe5e5" rotate="t" angle="180" colors="0 #ffa2a1;22938f #ffbebd;1 #ffe5e5" focus="100%" type="gradien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144566,95184;197035,0;442735,0;442735,0;889987,0;1881106,0;1933575,95184;1933575,333137;1933575,333137;1933575,475911;1933575,475908;1881106,571092;536152,571092;469841,571500;442735,571092;197035,571092;144566,475908;0,571500;144566,333137;144566,333137;144566,95184" o:connectangles="0,0,0,0,0,0,0,0,0,0,0,0,0,0,0,0,0,0,0,0,0" textboxrect="0,0,2398664,390804"/>
              <v:handles>
                <v:h position="@3,#0" polar="10800,10800"/>
                <v:h position="#2,#1" polar="10800,10800" radiusrange="0,10800"/>
              </v:handles>
              <v:textbox>
                <w:txbxContent>
                  <w:p w:rsidR="00B20B8C" w:rsidRPr="00613491" w:rsidRDefault="00B20B8C" w:rsidP="004B7E37">
                    <w:pPr>
                      <w:jc w:val="center"/>
                      <w:rPr>
                        <w:sz w:val="20"/>
                      </w:rPr>
                    </w:pPr>
                    <w:r>
                      <w:rPr>
                        <w:sz w:val="20"/>
                      </w:rPr>
                      <w:t xml:space="preserve">  Burada yazlar çok sıcak geçiyor. Bunaltıcı bu hava insanları çok zor durumda bırakabiliyor.</w:t>
                    </w:r>
                  </w:p>
                </w:txbxContent>
              </v:textbox>
            </v:shape>
          </v:group>
        </w:pict>
      </w:r>
    </w:p>
    <w:p w:rsidR="00B20B8C" w:rsidRPr="00CB1FB8" w:rsidRDefault="00B20B8C" w:rsidP="00E9731F">
      <w:pPr>
        <w:shd w:val="clear" w:color="auto" w:fill="FFFFFF"/>
        <w:spacing w:line="276" w:lineRule="auto"/>
        <w:rPr>
          <w:rFonts w:ascii="Garamond" w:hAnsi="Garamond"/>
          <w:b/>
          <w:szCs w:val="16"/>
        </w:rPr>
      </w:pPr>
      <w:r>
        <w:rPr>
          <w:noProof/>
        </w:rPr>
        <w:pict>
          <v:shape id="Resim 87" o:spid="_x0000_s1083" type="#_x0000_t75" alt="http://comps.fotosearch.com/bigcomps/CSP/CSP683/k6835970.jpg" style="position:absolute;left:0;text-align:left;margin-left:67.9pt;margin-top:20.55pt;width:31.5pt;height:50.6pt;z-index:251646976;visibility:visible">
            <v:imagedata r:id="rId16" o:title="" cropbottom="47675f" cropleft="5086f" cropright="44996f"/>
          </v:shape>
        </w:pict>
      </w:r>
      <w:r>
        <w:rPr>
          <w:noProof/>
        </w:rPr>
        <w:pict>
          <v:shape id="Resim 3" o:spid="_x0000_s1084" type="#_x0000_t75" alt="http://comps.fotosearch.com/bigcomps/CSP/CSP683/k6835970.jpg" style="position:absolute;left:0;text-align:left;margin-left:29.35pt;margin-top:91.8pt;width:31.5pt;height:51.05pt;z-index:251637760;visibility:visible">
            <v:imagedata r:id="rId17" o:title="" croptop="845f" cropbottom="47805f" cropleft="45386f" cropright="5673f"/>
          </v:shape>
        </w:pict>
      </w:r>
      <w:r>
        <w:rPr>
          <w:noProof/>
        </w:rPr>
        <w:pict>
          <v:shape id="Metin Kutusu 92" o:spid="_x0000_s1085" type="#_x0000_t202" style="position:absolute;left:0;text-align:left;margin-left:45.85pt;margin-top:125.55pt;width:45.75pt;height:21.7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VsVOwIAAGwEAAAOAAAAZHJzL2Uyb0RvYy54bWysVMlu2zAQvRfoPxC815IV20kEy4GbwEXR&#10;NAngFDnTFGUREDksSVlyv75DyhvSnope6Nn0Znkznt/1qiE7YZ0EXdDxKKVEaA6l1NuC/nhdfbqh&#10;xHmmS9aAFgXdC0fvFh8/zDuTiwxqaEphCYJol3emoLX3Jk8Sx2uhmBuBERqdFVjFPKp2m5SWdYiu&#10;miRL01nSgS2NBS6cQ+vD4KSLiF9VgvvnqnLCk6agWJuPr43vJrzJYs7yrWWmlvxQBvuHKhSTGpOe&#10;oB6YZ6S18g8oJbkFB5UfcVAJVJXkIvaA3YzTd92sa2ZE7AWH48xpTO7/wfKn3YslsizobUaJZgo5&#10;+i681ORb61vXEjTjjDrjcgxdGwz2/Wfokeuj3aExtN5XVoVfbIqgH6e9P01Y9J5wNE5vxmk2pYSj&#10;K7ueZSgjenL+2FjnvwhQJAgFtUhgnCvbPTo/hB5DQi4NK9k0kcRGk66gs6tpGj84eRC80SFWxHU4&#10;wISGhsKD5PtNH4dwFesJpg2Ue2zWwrAyzvCVxJIemfMvzOKOYH+49/4Zn6oBTA0HiZIa7K+/2UM8&#10;UodeSjrcuYK6ny2zgpLmq0ZSb8eTSVjSqEym1xkq9tKzufToVt0DrvUYL8zwKIZ43xzFyoJ6w/NY&#10;hqzoYppj7oL6o3jvh0vA8+JiuYxBuJaG+Ue9NjxAh8GFgb/2b8yaAyse6XyC43ay/B05Q+xAz7L1&#10;UMnI3HmqyHhQcKUj94fzCzdzqceo85/E4jcAAAD//wMAUEsDBBQABgAIAAAAIQAuLsn34QAAAAoB&#10;AAAPAAAAZHJzL2Rvd25yZXYueG1sTI/BTsMwDIbvSLxDZCRuLG1hoytNp6nShITgsLELN7fx2orG&#10;KU22FZ6e7ARH259+f3++mkwvTjS6zrKCeBaBIK6t7rhRsH/f3KUgnEfW2FsmBd/kYFVcX+WYaXvm&#10;LZ12vhEhhF2GClrvh0xKV7dk0M3sQBxuBzsa9GEcG6lHPIdw08skihbSYMfhQ4sDlS3Vn7ujUfBS&#10;bt5wWyUm/enL59fDevjaf8yVur2Z1k8gPE3+D4aLflCHIjhV9sjaiV7BMn4MpIJkHscgLkB6n4Co&#10;wmb5sABZ5PJ/heIXAAD//wMAUEsBAi0AFAAGAAgAAAAhALaDOJL+AAAA4QEAABMAAAAAAAAAAAAA&#10;AAAAAAAAAFtDb250ZW50X1R5cGVzXS54bWxQSwECLQAUAAYACAAAACEAOP0h/9YAAACUAQAACwAA&#10;AAAAAAAAAAAAAAAvAQAAX3JlbHMvLnJlbHNQSwECLQAUAAYACAAAACEAAylbFTsCAABsBAAADgAA&#10;AAAAAAAAAAAAAAAuAgAAZHJzL2Uyb0RvYy54bWxQSwECLQAUAAYACAAAACEALi7J9+EAAAAKAQAA&#10;DwAAAAAAAAAAAAAAAACVBAAAZHJzL2Rvd25yZXYueG1sUEsFBgAAAAAEAAQA8wAAAKMFAAAAAA==&#10;" filled="f" stroked="f" strokeweight=".5pt">
            <v:textbox>
              <w:txbxContent>
                <w:p w:rsidR="00B20B8C" w:rsidRPr="0090071D" w:rsidRDefault="00B20B8C" w:rsidP="0091295F">
                  <w:pPr>
                    <w:rPr>
                      <w:b/>
                      <w:color w:val="FFFFFF"/>
                      <w:sz w:val="18"/>
                    </w:rPr>
                  </w:pPr>
                  <w:r w:rsidRPr="0090071D">
                    <w:rPr>
                      <w:b/>
                      <w:color w:val="FFFFFF"/>
                      <w:sz w:val="18"/>
                    </w:rPr>
                    <w:t>Antalya</w:t>
                  </w:r>
                </w:p>
              </w:txbxContent>
            </v:textbox>
          </v:shape>
        </w:pict>
      </w:r>
      <w:r>
        <w:rPr>
          <w:noProof/>
        </w:rPr>
        <w:pict>
          <v:shape id="Metin Kutusu 89" o:spid="_x0000_s1086" type="#_x0000_t202" style="position:absolute;left:0;text-align:left;margin-left:90.9pt;margin-top:27.3pt;width:39pt;height:21.7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bKViAIAAG8FAAAOAAAAZHJzL2Uyb0RvYy54bWysVN9P2zAQfp+0/8Hy+0hb2gIVKepATNMY&#10;oMHEs+vYNJrj8+xLk+6v39lJSsX2wrSX5Hz3+Xw/vrvzi7YybKt8KMHmfHw04kxZCUVpn3P+/fH6&#10;wylnAYUthAGrcr5TgV8s3787b9xCTWADplCekRMbFo3L+QbRLbIsyI2qRDgCpywZNfhKIB39c1Z4&#10;0ZD3ymST0WieNeAL50GqEEh71Rn5MvnXWkm80zooZCbnFBumr0/fdfxmy3OxePbCbUrZhyH+IYpK&#10;lJYe3bu6EihY7cs/XFWl9BBA45GEKgOtS6lSDpTNePQqm4eNcCrlQsUJbl+m8P/cytvtvWdlkfPT&#10;M86sqKhHXxWWln2psQ41IzXVqHFhQdAHR2BsP0JLvR70gZQx9Vb7Kv4pKUZ2qvZuX2HVIpOknJ7N&#10;jkdkkWSanMwnk1n0kr1cdj7gJwUVi0LOPTUw1VVsbwJ20AES37JwXRqTmmgsa3I+P56N0oW9hZwb&#10;G7Eq0aF3ExPqAk8S7oyKGGO/KU3lSPFHRSKiujSebQVRSEipLKbUk19CR5SmIN5ysce/RPWWy10e&#10;w8tgcX+5Ki34lP2rsIsfQ8i6w1PND/KOIrbrNvHgeD40dg3FjvrtoZua4OR1SV25EQHvhacxoUbS&#10;6OMdfbQBqj70Emcb8L/+po94Yi9ZOWto7HIeftbCK87MZ0u8PhtPp3FO02E6O5nQwR9a1ocWW1eX&#10;QG0Z05JxMokRj2YQtYfqiTbEKr5KJmElvZ1zHMRL7JYBbRipVqsEosl0Am/sg5PRdexS5Nxj+yS8&#10;64mJxOhbGAZULF7xs8PGmxZWNYIuE3ljobuq9g2gqU707zdQXBuH54R62ZPL3wAAAP//AwBQSwME&#10;FAAGAAgAAAAhABsYO5vgAAAACQEAAA8AAABkcnMvZG93bnJldi54bWxMj0FPg0AQhe8m/ofNmHiz&#10;C0QaiixNQ9KYGD209uJtYLdAZGeR3bbor3c82eOb9/LeN8V6toM4m8n3jhTEiwiEocbpnloFh/ft&#10;QwbCBySNgyOj4Nt4WJe3NwXm2l1oZ8770AouIZ+jgi6EMZfSN52x6BduNMTe0U0WA8uplXrCC5fb&#10;QSZRtJQWe+KFDkdTdab53J+sgpdq+4a7OrHZz1A9vx4349fhI1Xq/m7ePIEIZg7/YfjDZ3Qomal2&#10;J9JeDKyzmNGDgvRxCYIDSbriQ61glcUgy0Jef1D+AgAA//8DAFBLAQItABQABgAIAAAAIQC2gziS&#10;/gAAAOEBAAATAAAAAAAAAAAAAAAAAAAAAABbQ29udGVudF9UeXBlc10ueG1sUEsBAi0AFAAGAAgA&#10;AAAhADj9If/WAAAAlAEAAAsAAAAAAAAAAAAAAAAALwEAAF9yZWxzLy5yZWxzUEsBAi0AFAAGAAgA&#10;AAAhAMElspWIAgAAbwUAAA4AAAAAAAAAAAAAAAAALgIAAGRycy9lMm9Eb2MueG1sUEsBAi0AFAAG&#10;AAgAAAAhABsYO5vgAAAACQEAAA8AAAAAAAAAAAAAAAAA4gQAAGRycy9kb3ducmV2LnhtbFBLBQYA&#10;AAAABAAEAPMAAADvBQAAAAA=&#10;" filled="f" stroked="f" strokeweight=".5pt">
            <v:textbox>
              <w:txbxContent>
                <w:p w:rsidR="00B20B8C" w:rsidRPr="0090071D" w:rsidRDefault="00B20B8C">
                  <w:pPr>
                    <w:rPr>
                      <w:b/>
                      <w:color w:val="FFFFFF"/>
                      <w:sz w:val="18"/>
                    </w:rPr>
                  </w:pPr>
                  <w:r w:rsidRPr="0090071D">
                    <w:rPr>
                      <w:b/>
                      <w:color w:val="FFFFFF"/>
                      <w:sz w:val="18"/>
                    </w:rPr>
                    <w:t>Sinop</w:t>
                  </w:r>
                </w:p>
              </w:txbxContent>
            </v:textbox>
          </v:shape>
        </w:pict>
      </w:r>
      <w:r>
        <w:rPr>
          <w:rFonts w:ascii="Garamond" w:hAnsi="Garamond"/>
          <w:b/>
          <w:szCs w:val="16"/>
        </w:rPr>
        <w:t xml:space="preserve">14-) </w:t>
      </w:r>
      <w:r w:rsidRPr="00CB1FB8">
        <w:rPr>
          <w:rFonts w:ascii="Garamond" w:hAnsi="Garamond"/>
          <w:b/>
          <w:szCs w:val="16"/>
        </w:rPr>
        <w:t xml:space="preserve"> </w:t>
      </w:r>
      <w:r w:rsidRPr="00430585">
        <w:rPr>
          <w:noProof/>
        </w:rPr>
        <w:pict>
          <v:shape id="Picture 4" o:spid="_x0000_i1026" type="#_x0000_t75" alt="topraksu_iklim_harita" style="width:251.25pt;height:151.5pt;visibility:visible">
            <v:imagedata r:id="rId18" o:title=""/>
          </v:shape>
        </w:pict>
      </w:r>
    </w:p>
    <w:p w:rsidR="00B20B8C" w:rsidRPr="00F445C9" w:rsidRDefault="00B20B8C" w:rsidP="00F445C9">
      <w:pPr>
        <w:shd w:val="clear" w:color="auto" w:fill="FFFFFF"/>
        <w:spacing w:line="276" w:lineRule="auto"/>
        <w:ind w:left="510" w:hanging="340"/>
        <w:rPr>
          <w:rFonts w:ascii="Garamond" w:hAnsi="Garamond"/>
          <w:sz w:val="22"/>
          <w:szCs w:val="16"/>
        </w:rPr>
      </w:pPr>
      <w:r w:rsidRPr="00F445C9">
        <w:rPr>
          <w:rFonts w:ascii="Garamond" w:hAnsi="Garamond"/>
          <w:sz w:val="22"/>
          <w:szCs w:val="16"/>
        </w:rPr>
        <w:t>Akdeniz Üniversitesinde okuyan Ayşegül</w:t>
      </w:r>
      <w:r>
        <w:rPr>
          <w:rFonts w:ascii="Garamond" w:hAnsi="Garamond"/>
          <w:sz w:val="22"/>
          <w:szCs w:val="16"/>
        </w:rPr>
        <w:t>,</w:t>
      </w:r>
      <w:r w:rsidRPr="00F445C9">
        <w:rPr>
          <w:rFonts w:ascii="Garamond" w:hAnsi="Garamond"/>
          <w:sz w:val="22"/>
          <w:szCs w:val="16"/>
        </w:rPr>
        <w:t xml:space="preserve"> okulunun tatil olmasıyla birlikte memleketi Sinop’a gitmektedir.</w:t>
      </w:r>
    </w:p>
    <w:p w:rsidR="00B20B8C" w:rsidRDefault="00B20B8C" w:rsidP="00F445C9">
      <w:pPr>
        <w:shd w:val="clear" w:color="auto" w:fill="FFFFFF"/>
        <w:spacing w:line="276" w:lineRule="auto"/>
        <w:ind w:left="510" w:hanging="340"/>
        <w:rPr>
          <w:rFonts w:ascii="Garamond" w:hAnsi="Garamond"/>
          <w:b/>
          <w:sz w:val="22"/>
          <w:szCs w:val="16"/>
        </w:rPr>
      </w:pPr>
      <w:r>
        <w:rPr>
          <w:rFonts w:ascii="Garamond" w:hAnsi="Garamond"/>
          <w:b/>
          <w:sz w:val="22"/>
          <w:szCs w:val="16"/>
        </w:rPr>
        <w:t xml:space="preserve">Ayşegül’ün yaşadığı </w:t>
      </w:r>
      <w:r w:rsidRPr="00F445C9">
        <w:rPr>
          <w:rFonts w:ascii="Garamond" w:hAnsi="Garamond"/>
          <w:b/>
          <w:sz w:val="22"/>
          <w:szCs w:val="16"/>
        </w:rPr>
        <w:t>Antalya ve Sinop’un</w:t>
      </w:r>
      <w:r>
        <w:rPr>
          <w:rFonts w:ascii="Garamond" w:hAnsi="Garamond"/>
          <w:b/>
          <w:sz w:val="22"/>
          <w:szCs w:val="16"/>
        </w:rPr>
        <w:t>,</w:t>
      </w:r>
      <w:r w:rsidRPr="00F445C9">
        <w:rPr>
          <w:rFonts w:ascii="Garamond" w:hAnsi="Garamond"/>
          <w:b/>
          <w:sz w:val="22"/>
          <w:szCs w:val="16"/>
        </w:rPr>
        <w:t xml:space="preserve"> yaz sıcaklıklarının farklı olmasının nedeni nasıl açıklanabilir?</w:t>
      </w:r>
    </w:p>
    <w:p w:rsidR="00B20B8C" w:rsidRPr="00F445C9" w:rsidRDefault="00B20B8C" w:rsidP="00F445C9">
      <w:pPr>
        <w:shd w:val="clear" w:color="auto" w:fill="FFFFFF"/>
        <w:spacing w:line="276" w:lineRule="auto"/>
        <w:ind w:left="510" w:hanging="340"/>
        <w:rPr>
          <w:rFonts w:ascii="Garamond" w:hAnsi="Garamond"/>
          <w:sz w:val="22"/>
          <w:szCs w:val="16"/>
        </w:rPr>
      </w:pPr>
      <w:r>
        <w:rPr>
          <w:rFonts w:ascii="Garamond" w:hAnsi="Garamond"/>
          <w:b/>
          <w:sz w:val="22"/>
          <w:szCs w:val="16"/>
        </w:rPr>
        <w:t xml:space="preserve">A) </w:t>
      </w:r>
      <w:r w:rsidRPr="00F445C9">
        <w:rPr>
          <w:rFonts w:ascii="Garamond" w:hAnsi="Garamond"/>
          <w:sz w:val="22"/>
          <w:szCs w:val="16"/>
        </w:rPr>
        <w:t>Enlem</w:t>
      </w:r>
      <w:r w:rsidRPr="00F445C9">
        <w:rPr>
          <w:rFonts w:ascii="Garamond" w:hAnsi="Garamond"/>
          <w:sz w:val="22"/>
          <w:szCs w:val="16"/>
        </w:rPr>
        <w:tab/>
      </w:r>
      <w:r>
        <w:rPr>
          <w:rFonts w:ascii="Garamond" w:hAnsi="Garamond"/>
          <w:b/>
          <w:sz w:val="22"/>
          <w:szCs w:val="16"/>
        </w:rPr>
        <w:tab/>
        <w:t xml:space="preserve">B) </w:t>
      </w:r>
      <w:r w:rsidRPr="00F445C9">
        <w:rPr>
          <w:rFonts w:ascii="Garamond" w:hAnsi="Garamond"/>
          <w:sz w:val="22"/>
          <w:szCs w:val="16"/>
        </w:rPr>
        <w:t>Yükselti</w:t>
      </w:r>
    </w:p>
    <w:p w:rsidR="00B20B8C" w:rsidRPr="00F445C9" w:rsidRDefault="00B20B8C" w:rsidP="00F445C9">
      <w:pPr>
        <w:shd w:val="clear" w:color="auto" w:fill="FFFFFF"/>
        <w:spacing w:line="276" w:lineRule="auto"/>
        <w:ind w:left="510" w:hanging="340"/>
        <w:rPr>
          <w:rFonts w:ascii="Garamond" w:hAnsi="Garamond"/>
          <w:sz w:val="22"/>
          <w:szCs w:val="16"/>
        </w:rPr>
      </w:pPr>
      <w:r>
        <w:rPr>
          <w:rFonts w:ascii="Garamond" w:hAnsi="Garamond"/>
          <w:b/>
          <w:sz w:val="22"/>
          <w:szCs w:val="16"/>
        </w:rPr>
        <w:t xml:space="preserve">C) </w:t>
      </w:r>
      <w:r w:rsidRPr="00F445C9">
        <w:rPr>
          <w:rFonts w:ascii="Garamond" w:hAnsi="Garamond"/>
          <w:sz w:val="22"/>
          <w:szCs w:val="16"/>
        </w:rPr>
        <w:t>Denizellik</w:t>
      </w:r>
      <w:r w:rsidRPr="00F445C9">
        <w:rPr>
          <w:rFonts w:ascii="Garamond" w:hAnsi="Garamond"/>
          <w:sz w:val="22"/>
          <w:szCs w:val="16"/>
        </w:rPr>
        <w:tab/>
      </w:r>
      <w:r>
        <w:rPr>
          <w:rFonts w:ascii="Garamond" w:hAnsi="Garamond"/>
          <w:b/>
          <w:sz w:val="22"/>
          <w:szCs w:val="16"/>
        </w:rPr>
        <w:tab/>
        <w:t xml:space="preserve">D) </w:t>
      </w:r>
      <w:r w:rsidRPr="00F445C9">
        <w:rPr>
          <w:rFonts w:ascii="Garamond" w:hAnsi="Garamond"/>
          <w:sz w:val="22"/>
          <w:szCs w:val="16"/>
        </w:rPr>
        <w:t>Dağların uzanış yönü</w:t>
      </w:r>
    </w:p>
    <w:p w:rsidR="00B20B8C" w:rsidRPr="00F445C9" w:rsidRDefault="00B20B8C" w:rsidP="00DB77CC">
      <w:pPr>
        <w:shd w:val="clear" w:color="auto" w:fill="FFFFFF"/>
        <w:spacing w:line="276" w:lineRule="auto"/>
        <w:ind w:left="510" w:hanging="340"/>
        <w:rPr>
          <w:rFonts w:ascii="Garamond" w:hAnsi="Garamond"/>
          <w:szCs w:val="16"/>
        </w:rPr>
      </w:pPr>
    </w:p>
    <w:p w:rsidR="00B20B8C" w:rsidRPr="00D3504A" w:rsidRDefault="00B20B8C" w:rsidP="00F445C9">
      <w:pPr>
        <w:shd w:val="clear" w:color="auto" w:fill="FFFFFF"/>
        <w:spacing w:line="276" w:lineRule="auto"/>
        <w:rPr>
          <w:rFonts w:ascii="Garamond" w:hAnsi="Garamond"/>
          <w:b/>
          <w:sz w:val="22"/>
          <w:szCs w:val="16"/>
        </w:rPr>
      </w:pPr>
      <w:r w:rsidRPr="0031513B">
        <w:rPr>
          <w:rFonts w:ascii="Garamond" w:hAnsi="Garamond"/>
          <w:b/>
          <w:szCs w:val="16"/>
        </w:rPr>
        <w:t xml:space="preserve">15-) </w:t>
      </w:r>
      <w:r w:rsidRPr="00D3504A">
        <w:rPr>
          <w:rFonts w:ascii="Garamond" w:hAnsi="Garamond"/>
          <w:b/>
          <w:sz w:val="22"/>
          <w:szCs w:val="16"/>
        </w:rPr>
        <w:t>Aşağıda Ekvatoral iklime ait bazı özellikler verilmiştir.</w:t>
      </w:r>
    </w:p>
    <w:p w:rsidR="00B20B8C" w:rsidRPr="00D3504A" w:rsidRDefault="00B20B8C" w:rsidP="007F73C3">
      <w:pPr>
        <w:pStyle w:val="ListParagraph"/>
        <w:numPr>
          <w:ilvl w:val="0"/>
          <w:numId w:val="13"/>
        </w:numPr>
        <w:shd w:val="clear" w:color="auto" w:fill="FFFFFF"/>
        <w:spacing w:line="276" w:lineRule="auto"/>
        <w:rPr>
          <w:rFonts w:ascii="Garamond" w:hAnsi="Garamond"/>
          <w:sz w:val="22"/>
          <w:szCs w:val="16"/>
        </w:rPr>
      </w:pPr>
      <w:r w:rsidRPr="00D3504A">
        <w:rPr>
          <w:rFonts w:ascii="Garamond" w:hAnsi="Garamond"/>
          <w:sz w:val="22"/>
          <w:szCs w:val="16"/>
        </w:rPr>
        <w:t xml:space="preserve">Yıllık sıcaklı farkı </w:t>
      </w:r>
      <w:r>
        <w:rPr>
          <w:rFonts w:ascii="Garamond" w:hAnsi="Garamond"/>
          <w:sz w:val="22"/>
          <w:szCs w:val="16"/>
        </w:rPr>
        <w:t>2</w:t>
      </w:r>
      <w:r w:rsidRPr="00D3504A">
        <w:rPr>
          <w:rFonts w:ascii="Garamond" w:hAnsi="Garamond"/>
          <w:sz w:val="22"/>
          <w:szCs w:val="22"/>
        </w:rPr>
        <w:sym w:font="Symbol" w:char="F0B0"/>
      </w:r>
      <w:r w:rsidRPr="00D3504A">
        <w:rPr>
          <w:rFonts w:ascii="Garamond" w:hAnsi="Garamond"/>
          <w:sz w:val="22"/>
          <w:szCs w:val="16"/>
        </w:rPr>
        <w:t xml:space="preserve"> - </w:t>
      </w:r>
      <w:r>
        <w:rPr>
          <w:rFonts w:ascii="Garamond" w:hAnsi="Garamond"/>
          <w:sz w:val="22"/>
          <w:szCs w:val="16"/>
        </w:rPr>
        <w:t>3</w:t>
      </w:r>
      <w:r w:rsidRPr="00D3504A">
        <w:rPr>
          <w:rFonts w:ascii="Garamond" w:hAnsi="Garamond"/>
          <w:sz w:val="22"/>
          <w:szCs w:val="22"/>
        </w:rPr>
        <w:sym w:font="Symbol" w:char="F0B0"/>
      </w:r>
      <w:r w:rsidRPr="00D3504A">
        <w:rPr>
          <w:rFonts w:ascii="Garamond" w:hAnsi="Garamond"/>
          <w:sz w:val="22"/>
          <w:szCs w:val="16"/>
        </w:rPr>
        <w:t xml:space="preserve"> C kadardır.</w:t>
      </w:r>
    </w:p>
    <w:p w:rsidR="00B20B8C" w:rsidRPr="00D3504A" w:rsidRDefault="00B20B8C" w:rsidP="007F73C3">
      <w:pPr>
        <w:pStyle w:val="ListParagraph"/>
        <w:numPr>
          <w:ilvl w:val="0"/>
          <w:numId w:val="13"/>
        </w:numPr>
        <w:shd w:val="clear" w:color="auto" w:fill="FFFFFF"/>
        <w:spacing w:line="276" w:lineRule="auto"/>
        <w:rPr>
          <w:rFonts w:ascii="Garamond" w:hAnsi="Garamond"/>
          <w:sz w:val="22"/>
          <w:szCs w:val="16"/>
        </w:rPr>
      </w:pPr>
      <w:r w:rsidRPr="00D3504A">
        <w:rPr>
          <w:rFonts w:ascii="Garamond" w:hAnsi="Garamond"/>
          <w:sz w:val="22"/>
          <w:szCs w:val="16"/>
        </w:rPr>
        <w:t>Sıcaklık ortalaması yıl boyunca 20</w:t>
      </w:r>
      <w:r w:rsidRPr="00D3504A">
        <w:rPr>
          <w:rFonts w:ascii="Garamond" w:hAnsi="Garamond"/>
          <w:sz w:val="22"/>
          <w:szCs w:val="22"/>
        </w:rPr>
        <w:sym w:font="Symbol" w:char="F0B0"/>
      </w:r>
      <w:r w:rsidRPr="00D3504A">
        <w:rPr>
          <w:rFonts w:ascii="Garamond" w:hAnsi="Garamond"/>
          <w:sz w:val="22"/>
          <w:szCs w:val="16"/>
        </w:rPr>
        <w:t>C’nin üzerindedir.</w:t>
      </w:r>
    </w:p>
    <w:p w:rsidR="00B20B8C" w:rsidRPr="00D3504A" w:rsidRDefault="00B20B8C" w:rsidP="007F73C3">
      <w:pPr>
        <w:pStyle w:val="ListParagraph"/>
        <w:numPr>
          <w:ilvl w:val="0"/>
          <w:numId w:val="13"/>
        </w:numPr>
        <w:shd w:val="clear" w:color="auto" w:fill="FFFFFF"/>
        <w:spacing w:line="276" w:lineRule="auto"/>
        <w:rPr>
          <w:rFonts w:ascii="Garamond" w:hAnsi="Garamond"/>
          <w:sz w:val="22"/>
          <w:szCs w:val="16"/>
        </w:rPr>
      </w:pPr>
      <w:r w:rsidRPr="00D3504A">
        <w:rPr>
          <w:rFonts w:ascii="Garamond" w:hAnsi="Garamond"/>
          <w:sz w:val="22"/>
          <w:szCs w:val="16"/>
        </w:rPr>
        <w:t>Her mevsim yağışlıdır.</w:t>
      </w:r>
    </w:p>
    <w:p w:rsidR="00B20B8C" w:rsidRPr="001D69C6" w:rsidRDefault="00B20B8C" w:rsidP="00DB77CC">
      <w:pPr>
        <w:shd w:val="clear" w:color="auto" w:fill="FFFFFF"/>
        <w:spacing w:line="276" w:lineRule="auto"/>
        <w:ind w:left="510" w:hanging="340"/>
        <w:rPr>
          <w:rFonts w:ascii="Garamond" w:hAnsi="Garamond"/>
          <w:b/>
          <w:sz w:val="22"/>
          <w:szCs w:val="16"/>
        </w:rPr>
      </w:pPr>
      <w:r w:rsidRPr="001D69C6">
        <w:rPr>
          <w:rFonts w:ascii="Garamond" w:hAnsi="Garamond"/>
          <w:b/>
          <w:sz w:val="22"/>
          <w:szCs w:val="16"/>
        </w:rPr>
        <w:t>Buna göre, bu iklimin sıcaklık ve yağış özelliklerini gösteren grafik aşağıdakilerden hangisidir?</w:t>
      </w:r>
    </w:p>
    <w:p w:rsidR="00B20B8C" w:rsidRPr="00D3504A" w:rsidRDefault="00B20B8C" w:rsidP="00DB77CC">
      <w:pPr>
        <w:shd w:val="clear" w:color="auto" w:fill="FFFFFF"/>
        <w:spacing w:line="276" w:lineRule="auto"/>
        <w:ind w:left="510" w:hanging="340"/>
        <w:rPr>
          <w:rFonts w:ascii="Garamond" w:hAnsi="Garamond"/>
          <w:sz w:val="22"/>
          <w:szCs w:val="16"/>
        </w:rPr>
      </w:pPr>
      <w:r w:rsidRPr="001D69C6">
        <w:rPr>
          <w:rFonts w:ascii="Garamond" w:hAnsi="Garamond"/>
          <w:b/>
          <w:sz w:val="22"/>
          <w:szCs w:val="16"/>
        </w:rPr>
        <w:t>A)</w:t>
      </w:r>
      <w:r>
        <w:rPr>
          <w:rFonts w:ascii="Garamond" w:hAnsi="Garamond"/>
          <w:sz w:val="22"/>
          <w:szCs w:val="16"/>
        </w:rPr>
        <w:t xml:space="preserve"> </w:t>
      </w:r>
      <w:r>
        <w:rPr>
          <w:rFonts w:ascii="Garamond" w:hAnsi="Garamond"/>
          <w:sz w:val="22"/>
          <w:szCs w:val="16"/>
        </w:rPr>
        <w:tab/>
      </w:r>
      <w:r>
        <w:rPr>
          <w:rFonts w:ascii="Garamond" w:hAnsi="Garamond"/>
          <w:sz w:val="22"/>
          <w:szCs w:val="16"/>
        </w:rPr>
        <w:tab/>
      </w:r>
      <w:r>
        <w:rPr>
          <w:rFonts w:ascii="Garamond" w:hAnsi="Garamond"/>
          <w:sz w:val="22"/>
          <w:szCs w:val="16"/>
        </w:rPr>
        <w:tab/>
      </w:r>
      <w:r>
        <w:rPr>
          <w:rFonts w:ascii="Garamond" w:hAnsi="Garamond"/>
          <w:sz w:val="22"/>
          <w:szCs w:val="16"/>
        </w:rPr>
        <w:tab/>
      </w:r>
      <w:r>
        <w:rPr>
          <w:rFonts w:ascii="Garamond" w:hAnsi="Garamond"/>
          <w:sz w:val="22"/>
          <w:szCs w:val="16"/>
        </w:rPr>
        <w:tab/>
      </w:r>
      <w:r w:rsidRPr="001D69C6">
        <w:rPr>
          <w:rFonts w:ascii="Garamond" w:hAnsi="Garamond"/>
          <w:b/>
          <w:sz w:val="22"/>
          <w:szCs w:val="16"/>
        </w:rPr>
        <w:t>B)</w:t>
      </w:r>
    </w:p>
    <w:p w:rsidR="00B20B8C" w:rsidRPr="00D3504A" w:rsidRDefault="00B20B8C" w:rsidP="00DB77CC">
      <w:pPr>
        <w:shd w:val="clear" w:color="auto" w:fill="FFFFFF"/>
        <w:spacing w:line="276" w:lineRule="auto"/>
        <w:ind w:left="510" w:hanging="340"/>
        <w:rPr>
          <w:rFonts w:ascii="Garamond" w:hAnsi="Garamond"/>
          <w:sz w:val="22"/>
          <w:szCs w:val="16"/>
        </w:rPr>
      </w:pPr>
    </w:p>
    <w:p w:rsidR="00B20B8C" w:rsidRPr="00D3504A" w:rsidRDefault="00B20B8C" w:rsidP="00DB77CC">
      <w:pPr>
        <w:shd w:val="clear" w:color="auto" w:fill="FFFFFF"/>
        <w:spacing w:line="276" w:lineRule="auto"/>
        <w:ind w:left="510" w:hanging="340"/>
        <w:rPr>
          <w:rFonts w:ascii="Garamond" w:hAnsi="Garamond"/>
          <w:sz w:val="22"/>
          <w:szCs w:val="16"/>
        </w:rPr>
      </w:pPr>
    </w:p>
    <w:p w:rsidR="00B20B8C" w:rsidRPr="00D3504A" w:rsidRDefault="00B20B8C" w:rsidP="00DB77CC">
      <w:pPr>
        <w:shd w:val="clear" w:color="auto" w:fill="FFFFFF"/>
        <w:spacing w:line="276" w:lineRule="auto"/>
        <w:ind w:left="510" w:hanging="340"/>
        <w:rPr>
          <w:rFonts w:ascii="Garamond" w:hAnsi="Garamond"/>
          <w:sz w:val="22"/>
          <w:szCs w:val="16"/>
        </w:rPr>
      </w:pPr>
    </w:p>
    <w:p w:rsidR="00B20B8C" w:rsidRDefault="00B20B8C" w:rsidP="00DB77CC">
      <w:pPr>
        <w:shd w:val="clear" w:color="auto" w:fill="FFFFFF"/>
        <w:spacing w:line="276" w:lineRule="auto"/>
        <w:ind w:left="510" w:hanging="340"/>
        <w:rPr>
          <w:rFonts w:ascii="Garamond" w:hAnsi="Garamond"/>
          <w:sz w:val="22"/>
          <w:szCs w:val="16"/>
        </w:rPr>
      </w:pPr>
    </w:p>
    <w:p w:rsidR="00B20B8C" w:rsidRDefault="00B20B8C" w:rsidP="00DB77CC">
      <w:pPr>
        <w:shd w:val="clear" w:color="auto" w:fill="FFFFFF"/>
        <w:spacing w:line="276" w:lineRule="auto"/>
        <w:ind w:left="510" w:hanging="340"/>
        <w:rPr>
          <w:rFonts w:ascii="Garamond" w:hAnsi="Garamond"/>
          <w:sz w:val="22"/>
          <w:szCs w:val="16"/>
        </w:rPr>
      </w:pPr>
    </w:p>
    <w:p w:rsidR="00B20B8C" w:rsidRDefault="00B20B8C" w:rsidP="00DB77CC">
      <w:pPr>
        <w:shd w:val="clear" w:color="auto" w:fill="FFFFFF"/>
        <w:spacing w:line="276" w:lineRule="auto"/>
        <w:ind w:left="510" w:hanging="340"/>
        <w:rPr>
          <w:rFonts w:ascii="Garamond" w:hAnsi="Garamond"/>
          <w:sz w:val="22"/>
          <w:szCs w:val="16"/>
        </w:rPr>
      </w:pPr>
    </w:p>
    <w:p w:rsidR="00B20B8C" w:rsidRDefault="00B20B8C" w:rsidP="00DB77CC">
      <w:pPr>
        <w:shd w:val="clear" w:color="auto" w:fill="FFFFFF"/>
        <w:spacing w:line="276" w:lineRule="auto"/>
        <w:ind w:left="510" w:hanging="340"/>
        <w:rPr>
          <w:rFonts w:ascii="Garamond" w:hAnsi="Garamond"/>
          <w:sz w:val="22"/>
          <w:szCs w:val="16"/>
        </w:rPr>
      </w:pPr>
    </w:p>
    <w:p w:rsidR="00B20B8C" w:rsidRDefault="00B20B8C" w:rsidP="00DB77CC">
      <w:pPr>
        <w:shd w:val="clear" w:color="auto" w:fill="FFFFFF"/>
        <w:spacing w:line="276" w:lineRule="auto"/>
        <w:ind w:left="510" w:hanging="340"/>
        <w:rPr>
          <w:rFonts w:ascii="Garamond" w:hAnsi="Garamond"/>
          <w:sz w:val="22"/>
          <w:szCs w:val="16"/>
        </w:rPr>
      </w:pPr>
    </w:p>
    <w:p w:rsidR="00B20B8C" w:rsidRDefault="00B20B8C" w:rsidP="00DB77CC">
      <w:pPr>
        <w:shd w:val="clear" w:color="auto" w:fill="FFFFFF"/>
        <w:spacing w:line="276" w:lineRule="auto"/>
        <w:ind w:left="510" w:hanging="340"/>
        <w:rPr>
          <w:rFonts w:ascii="Garamond" w:hAnsi="Garamond"/>
          <w:sz w:val="22"/>
          <w:szCs w:val="16"/>
        </w:rPr>
      </w:pPr>
    </w:p>
    <w:p w:rsidR="00B20B8C" w:rsidRDefault="00B20B8C" w:rsidP="00DB77CC">
      <w:pPr>
        <w:shd w:val="clear" w:color="auto" w:fill="FFFFFF"/>
        <w:spacing w:line="276" w:lineRule="auto"/>
        <w:ind w:left="510" w:hanging="340"/>
        <w:rPr>
          <w:rFonts w:ascii="Garamond" w:hAnsi="Garamond"/>
          <w:sz w:val="22"/>
          <w:szCs w:val="16"/>
        </w:rPr>
      </w:pPr>
    </w:p>
    <w:p w:rsidR="00B20B8C" w:rsidRPr="001D69C6" w:rsidRDefault="00B20B8C" w:rsidP="00DB77CC">
      <w:pPr>
        <w:shd w:val="clear" w:color="auto" w:fill="FFFFFF"/>
        <w:spacing w:line="276" w:lineRule="auto"/>
        <w:ind w:left="510" w:hanging="340"/>
        <w:rPr>
          <w:rFonts w:ascii="Garamond" w:hAnsi="Garamond"/>
          <w:b/>
          <w:sz w:val="22"/>
          <w:szCs w:val="16"/>
        </w:rPr>
      </w:pPr>
      <w:r w:rsidRPr="001D69C6">
        <w:rPr>
          <w:rFonts w:ascii="Garamond" w:hAnsi="Garamond"/>
          <w:b/>
          <w:sz w:val="22"/>
          <w:szCs w:val="16"/>
        </w:rPr>
        <w:t>C)</w:t>
      </w:r>
      <w:r>
        <w:rPr>
          <w:rFonts w:ascii="Garamond" w:hAnsi="Garamond"/>
          <w:b/>
          <w:sz w:val="22"/>
          <w:szCs w:val="16"/>
        </w:rPr>
        <w:tab/>
      </w:r>
      <w:r>
        <w:rPr>
          <w:rFonts w:ascii="Garamond" w:hAnsi="Garamond"/>
          <w:b/>
          <w:sz w:val="22"/>
          <w:szCs w:val="16"/>
        </w:rPr>
        <w:tab/>
      </w:r>
      <w:r>
        <w:rPr>
          <w:rFonts w:ascii="Garamond" w:hAnsi="Garamond"/>
          <w:b/>
          <w:sz w:val="22"/>
          <w:szCs w:val="16"/>
        </w:rPr>
        <w:tab/>
      </w:r>
      <w:r>
        <w:rPr>
          <w:rFonts w:ascii="Garamond" w:hAnsi="Garamond"/>
          <w:b/>
          <w:sz w:val="22"/>
          <w:szCs w:val="16"/>
        </w:rPr>
        <w:tab/>
      </w:r>
      <w:r>
        <w:rPr>
          <w:rFonts w:ascii="Garamond" w:hAnsi="Garamond"/>
          <w:b/>
          <w:sz w:val="22"/>
          <w:szCs w:val="16"/>
        </w:rPr>
        <w:tab/>
        <w:t>D)</w:t>
      </w:r>
    </w:p>
    <w:p w:rsidR="00B20B8C" w:rsidRPr="00D3504A" w:rsidRDefault="00B20B8C" w:rsidP="00DB77CC">
      <w:pPr>
        <w:shd w:val="clear" w:color="auto" w:fill="FFFFFF"/>
        <w:spacing w:line="276" w:lineRule="auto"/>
        <w:ind w:left="510" w:hanging="340"/>
        <w:rPr>
          <w:rFonts w:ascii="Garamond" w:hAnsi="Garamond"/>
          <w:sz w:val="22"/>
          <w:szCs w:val="16"/>
        </w:rPr>
      </w:pPr>
    </w:p>
    <w:p w:rsidR="00B20B8C" w:rsidRPr="00D3504A" w:rsidRDefault="00B20B8C" w:rsidP="00DB77CC">
      <w:pPr>
        <w:shd w:val="clear" w:color="auto" w:fill="FFFFFF"/>
        <w:spacing w:line="276" w:lineRule="auto"/>
        <w:ind w:left="510" w:hanging="340"/>
        <w:rPr>
          <w:rFonts w:ascii="Garamond" w:hAnsi="Garamond"/>
          <w:sz w:val="22"/>
          <w:szCs w:val="16"/>
        </w:rPr>
      </w:pPr>
    </w:p>
    <w:p w:rsidR="00B20B8C" w:rsidRPr="00DB77CC" w:rsidRDefault="00B20B8C" w:rsidP="00DB77CC">
      <w:pPr>
        <w:shd w:val="clear" w:color="auto" w:fill="FFFFFF"/>
        <w:spacing w:line="276" w:lineRule="auto"/>
        <w:ind w:left="510" w:hanging="340"/>
        <w:rPr>
          <w:rFonts w:ascii="Garamond" w:hAnsi="Garamond"/>
          <w:szCs w:val="16"/>
        </w:rPr>
      </w:pPr>
    </w:p>
    <w:p w:rsidR="00B20B8C" w:rsidRPr="00DB77CC" w:rsidRDefault="00B20B8C" w:rsidP="00DB77CC">
      <w:pPr>
        <w:shd w:val="clear" w:color="auto" w:fill="FFFFFF"/>
        <w:spacing w:line="276" w:lineRule="auto"/>
        <w:ind w:left="510" w:hanging="340"/>
        <w:rPr>
          <w:rFonts w:ascii="Garamond" w:hAnsi="Garamond"/>
          <w:szCs w:val="16"/>
        </w:rPr>
      </w:pPr>
    </w:p>
    <w:p w:rsidR="00B20B8C" w:rsidRPr="00DB77CC" w:rsidRDefault="00B20B8C" w:rsidP="00DB77CC">
      <w:pPr>
        <w:shd w:val="clear" w:color="auto" w:fill="FFFFFF"/>
        <w:spacing w:line="276" w:lineRule="auto"/>
        <w:ind w:left="510" w:hanging="340"/>
        <w:rPr>
          <w:rFonts w:ascii="Garamond" w:hAnsi="Garamond"/>
          <w:szCs w:val="16"/>
        </w:rPr>
      </w:pPr>
    </w:p>
    <w:p w:rsidR="00B20B8C" w:rsidRPr="00DB77C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p>
    <w:p w:rsidR="00B20B8C" w:rsidRDefault="00B20B8C" w:rsidP="00907B44">
      <w:pPr>
        <w:rPr>
          <w:rFonts w:ascii="Garamond" w:hAnsi="Garamond"/>
          <w:b/>
          <w:szCs w:val="16"/>
        </w:rPr>
      </w:pPr>
    </w:p>
    <w:p w:rsidR="00B20B8C" w:rsidRDefault="00B20B8C" w:rsidP="0031513B">
      <w:pPr>
        <w:spacing w:line="276" w:lineRule="auto"/>
        <w:ind w:left="227" w:hanging="227"/>
        <w:rPr>
          <w:rFonts w:ascii="Garamond" w:hAnsi="Garamond"/>
          <w:b/>
          <w:szCs w:val="16"/>
        </w:rPr>
      </w:pPr>
      <w:r w:rsidRPr="00A16723">
        <w:rPr>
          <w:rFonts w:ascii="Garamond" w:hAnsi="Garamond"/>
          <w:b/>
          <w:szCs w:val="16"/>
        </w:rPr>
        <w:t xml:space="preserve"> </w:t>
      </w:r>
    </w:p>
    <w:p w:rsidR="00B20B8C" w:rsidRPr="00907B44" w:rsidRDefault="00B20B8C" w:rsidP="0031513B">
      <w:pPr>
        <w:spacing w:line="276" w:lineRule="auto"/>
        <w:ind w:left="227" w:hanging="227"/>
        <w:rPr>
          <w:rFonts w:ascii="Garamond" w:hAnsi="Garamond"/>
          <w:sz w:val="22"/>
          <w:szCs w:val="22"/>
          <w:lang w:eastAsia="en-US"/>
        </w:rPr>
      </w:pPr>
      <w:r w:rsidRPr="0031513B">
        <w:rPr>
          <w:rFonts w:ascii="Garamond" w:hAnsi="Garamond"/>
          <w:b/>
          <w:szCs w:val="22"/>
          <w:lang w:eastAsia="en-US"/>
        </w:rPr>
        <w:t>16-)</w:t>
      </w:r>
      <w:r w:rsidRPr="0031513B">
        <w:rPr>
          <w:rFonts w:ascii="Garamond" w:hAnsi="Garamond"/>
          <w:szCs w:val="22"/>
          <w:lang w:eastAsia="en-US"/>
        </w:rPr>
        <w:t xml:space="preserve"> </w:t>
      </w:r>
      <w:r w:rsidRPr="00907B44">
        <w:rPr>
          <w:rFonts w:ascii="Garamond" w:hAnsi="Garamond"/>
          <w:sz w:val="22"/>
          <w:szCs w:val="22"/>
          <w:lang w:eastAsia="en-US"/>
        </w:rPr>
        <w:t>Anadolu tarih dönemlerinden beri sürekli bir yerleşim bölgesi olmuştur.</w:t>
      </w:r>
    </w:p>
    <w:p w:rsidR="00B20B8C" w:rsidRPr="00907B44" w:rsidRDefault="00B20B8C" w:rsidP="0031513B">
      <w:pPr>
        <w:spacing w:line="276" w:lineRule="auto"/>
        <w:ind w:left="227" w:hanging="227"/>
        <w:rPr>
          <w:rFonts w:ascii="Garamond" w:hAnsi="Garamond"/>
          <w:b/>
          <w:sz w:val="22"/>
          <w:szCs w:val="22"/>
          <w:lang w:eastAsia="en-US"/>
        </w:rPr>
      </w:pPr>
      <w:r w:rsidRPr="00907B44">
        <w:rPr>
          <w:rFonts w:ascii="Garamond" w:hAnsi="Garamond"/>
          <w:b/>
          <w:sz w:val="22"/>
          <w:szCs w:val="22"/>
          <w:lang w:eastAsia="en-US"/>
        </w:rPr>
        <w:t>Aşağıdakilerden hangisi o dönemde yaşayan insanlarına Anadolu’ya yerleşmelerinin nedenlerinden biri değildir?</w:t>
      </w:r>
    </w:p>
    <w:p w:rsidR="00B20B8C" w:rsidRPr="00907B44" w:rsidRDefault="00B20B8C" w:rsidP="007F73C3">
      <w:pPr>
        <w:numPr>
          <w:ilvl w:val="0"/>
          <w:numId w:val="14"/>
        </w:numPr>
        <w:spacing w:after="200" w:line="276" w:lineRule="auto"/>
        <w:contextualSpacing/>
        <w:jc w:val="left"/>
        <w:rPr>
          <w:rFonts w:ascii="Garamond" w:hAnsi="Garamond"/>
          <w:sz w:val="22"/>
          <w:szCs w:val="22"/>
          <w:lang w:eastAsia="en-US"/>
        </w:rPr>
      </w:pPr>
      <w:r w:rsidRPr="00907B44">
        <w:rPr>
          <w:rFonts w:ascii="Garamond" w:hAnsi="Garamond"/>
          <w:sz w:val="22"/>
          <w:szCs w:val="22"/>
          <w:lang w:eastAsia="en-US"/>
        </w:rPr>
        <w:t>İklimin elverişliliği</w:t>
      </w:r>
    </w:p>
    <w:p w:rsidR="00B20B8C" w:rsidRPr="00907B44" w:rsidRDefault="00B20B8C" w:rsidP="007F73C3">
      <w:pPr>
        <w:numPr>
          <w:ilvl w:val="0"/>
          <w:numId w:val="14"/>
        </w:numPr>
        <w:spacing w:after="200" w:line="276" w:lineRule="auto"/>
        <w:contextualSpacing/>
        <w:jc w:val="left"/>
        <w:rPr>
          <w:rFonts w:ascii="Garamond" w:hAnsi="Garamond"/>
          <w:sz w:val="22"/>
          <w:szCs w:val="22"/>
          <w:lang w:eastAsia="en-US"/>
        </w:rPr>
      </w:pPr>
      <w:r w:rsidRPr="00907B44">
        <w:rPr>
          <w:rFonts w:ascii="Garamond" w:hAnsi="Garamond"/>
          <w:sz w:val="22"/>
          <w:szCs w:val="22"/>
          <w:lang w:eastAsia="en-US"/>
        </w:rPr>
        <w:t>Yeraltı ve yerüstü kaynaklarının zenginliği</w:t>
      </w:r>
    </w:p>
    <w:p w:rsidR="00B20B8C" w:rsidRPr="00907B44" w:rsidRDefault="00B20B8C" w:rsidP="007F73C3">
      <w:pPr>
        <w:numPr>
          <w:ilvl w:val="0"/>
          <w:numId w:val="14"/>
        </w:numPr>
        <w:spacing w:after="200" w:line="276" w:lineRule="auto"/>
        <w:contextualSpacing/>
        <w:jc w:val="left"/>
        <w:rPr>
          <w:rFonts w:ascii="Garamond" w:hAnsi="Garamond"/>
          <w:sz w:val="22"/>
          <w:szCs w:val="22"/>
          <w:lang w:eastAsia="en-US"/>
        </w:rPr>
      </w:pPr>
      <w:r w:rsidRPr="00907B44">
        <w:rPr>
          <w:rFonts w:ascii="Garamond" w:hAnsi="Garamond"/>
          <w:sz w:val="22"/>
          <w:szCs w:val="22"/>
          <w:lang w:eastAsia="en-US"/>
        </w:rPr>
        <w:t>Kıtalararası yol kavşakları üzerinde bulunması</w:t>
      </w:r>
    </w:p>
    <w:p w:rsidR="00B20B8C" w:rsidRPr="00907B44" w:rsidRDefault="00B20B8C" w:rsidP="007F73C3">
      <w:pPr>
        <w:numPr>
          <w:ilvl w:val="0"/>
          <w:numId w:val="14"/>
        </w:numPr>
        <w:spacing w:after="200" w:line="276" w:lineRule="auto"/>
        <w:contextualSpacing/>
        <w:jc w:val="left"/>
        <w:rPr>
          <w:rFonts w:ascii="Garamond" w:hAnsi="Garamond"/>
          <w:sz w:val="22"/>
          <w:szCs w:val="22"/>
          <w:lang w:eastAsia="en-US"/>
        </w:rPr>
      </w:pPr>
      <w:r w:rsidRPr="00907B44">
        <w:rPr>
          <w:rFonts w:ascii="Garamond" w:hAnsi="Garamond"/>
          <w:sz w:val="22"/>
          <w:szCs w:val="22"/>
          <w:lang w:eastAsia="en-US"/>
        </w:rPr>
        <w:t>Doğal sınırlara sahip olması</w:t>
      </w:r>
    </w:p>
    <w:p w:rsidR="00B20B8C" w:rsidRPr="00907B44" w:rsidRDefault="00B20B8C" w:rsidP="00907B44">
      <w:pPr>
        <w:spacing w:line="276" w:lineRule="auto"/>
        <w:rPr>
          <w:rFonts w:ascii="Garamond" w:hAnsi="Garamond"/>
          <w:b/>
          <w:sz w:val="22"/>
          <w:szCs w:val="22"/>
          <w:lang w:eastAsia="en-US"/>
        </w:rPr>
      </w:pPr>
      <w:r>
        <w:rPr>
          <w:noProof/>
        </w:rPr>
        <w:pict>
          <v:shape id="Köşeleri Yuvarlanmış Dikdörtgen Belirtme Çizgisi 73" o:spid="_x0000_s1087" style="position:absolute;left:0;text-align:left;margin-left:25.85pt;margin-top:13.55pt;width:132.7pt;height:68.4pt;z-index:251653120;visibility:visible;v-text-anchor:middle" coordsize="1685290,86891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cZiThYAAPmCAQAOAAAAZHJzL2Uyb0RvYy54bWzsXe1y20h2/Z+qvAOKP1M1I3x/uCxveWdq&#10;tlKZ7LrWkxr7J0xREisUyQCwpZkXyGPsM+TPvsBk32tvNwDqtEZiH4COx/HeP7ZI4uCgG923T997&#10;u/v57+5uNsGHVdOud9vzRfR1uAhW2+XuYr29Ol/8xw/ffVUugrartxf1ZrddnS9+WrWL37345396&#10;frt/top317vNxaoJ5Cbb9tnt/nxx3XX7Z2dn7fJ6dVO3X+/2q638eLlrbupOPjZXZxdNfSt3v9mc&#10;xWGYn93umot9s1uu2la+/bb/cfHC3v/ycrXs/nR52a66YHO+kGfr7L+N/fed+ffsxfP62VVT76/X&#10;y+Ex6hlPcVOvt0J6uNW3dVcH75v1r251s142u3Z32X293N2c7S4v18uVLYOUJgoflOb1db1f2bJI&#10;5bT7QzW1H++2yz9+eNUE64vzRZEsgm19I+/o337569/+stqsmnXw9v2HutnU25v//Z+//SX4dv2f&#10;F7/8temuVtvg96vNuuluVsEv/73++WrdrgO5gdTm7b59Jjd9vX/VDJ9a+dNUzd1lc2P+l0IHd/YN&#10;/HR4A6u7LljKl1FeZnElL2opv5V5WUWxuenZPXr5vu3+sNrZO9Ufvm+7/g1eyF+2/i+GQix32227&#10;7lZv5GaXNxt5qf9yFoTBbTBSDLgHl7/Fy6M4S6MsuA6KLE6LbGgsv2KIgGGAeGkQE3oZYmCIy7As&#10;Y39BEONnkJd/qCWWATF+hhQYijCOw9RfBsT4GTJgiLKsKovMT4EgP0WOFH1b9VM4IK5JFXN4EJQm&#10;ZZWm3oYl1vnw2oeO4S8Pgkieag4PgvK4CPPEW57I6b7sC3JQlsnfEiLswXRrc1C9VfGXCXsy23PE&#10;bt6/WZYIO3SRlkVMdNEIQdLjojD3lwj7NWttIgSxJcLeTZtmBLFE2MeJUSbC69kWh/2b4cDr2f6D&#10;fZvhwOtJWxBhv2Y48HqSI0Y7QHA415PD/kQKvPzAUCVxnOX/l8LiOANaCbYjIsbYyeMMaB5YBsT4&#10;GRy7MFNYHC8DGgTa1CPIXwi0B/RA7IBGYXG8KGgTaB4EHTrgcR60CzQPgkgetA00D4IOhvF4eRyJ&#10;QBM5qIOZ9zB9RGHhYcKefJqw8BBhh46SvCjTyi8zHWXRE3itjSMSWHPjgA4DvqdI2L1PUxYeIuzk&#10;xEj2uLLwcGAHZzjwerYDYedmOPB60hh8HGVxvK4cpUCUw7meHPdRKhAUeDnJ4NiYfuSY7LLw1BPM&#10;P9iOiPbIP2SiUWEZEONnUGVhnGZkk0KbQA+QCCI7OdoFmgdBJA+KBJoHQaxhdLrvaS6L413ScT7Q&#10;OtZBsaMj9mRVFr3zma07VRaDt57tQNi5ieEywutJY6DKgh0GVFmYMJPPK6LKQpWFjUh+kcoir9KQ&#10;McRoK4owrcLC23HcuAbp7XNBNpbrJ8KpgvospkkY9VmcBaosbCbHlDQLz/QFPAq0xw0w/lEZZy2s&#10;RwExfgY0KiwDYvwMqixUWaiyUGVhUt+cwAZrbhyQ+iyIOBU6MdVn0SdwPjHsnxoNicoxcJgW1RNp&#10;E4+ncE7SFvkhOfEIDdoY/7iMOiEuo7CIhpZ1hAExfgbUCSwDYvwMD7RFUiX+MiDGz+D4PrNcErzH&#10;FLQj1YQgPwXOTczsW27sL4UDmpdpQfGgKSEnEOjNpMuDIJIHQxs0D4JY0/gwHkJV3EfItMirjLEu&#10;bjxknteC6jkfw2tRhknpb90fIdOCM2gfQ1twthltAitinE5ONQVE2ObtNz8RdnFqOHMQbCfCDs6x&#10;III0CU5UhGNBg0CyuJqBeS8ugjPXjtVhSBwAx4GKQTwYXEs+wYPBdUpVGaoyvO5wtA706I8gsrOj&#10;faB5EMQaSKf7sjJQVYZdUufoBYmNqMqQNClVGcQ86uTcC1UZXlPtqIwoTSJilu5gJEAaxV4alA2s&#10;uwExfqmMzgmWATF+BnROSJoaNS1DjJ8B5yGROjT6NanHfXGoGmgJgCCVGjYElqlDwwbC+tbmtWeO&#10;b4I1Nw6IVQCOTWCngQhiidA9wQ2ciFCHBiNocO5BGh7XPcH4GlwE52xwJjgMiQPgOBzZoFLj2Fpe&#10;lA0qNTyLhh0fKTs5RxDZE1E1qNSwoyVr9Z2ur1Kjz49UqWGVJzPanLxOlRM0aBRY16BjFaiyIII0&#10;PRo7GVb5kMsLHXszR2rESZn688vRQ8FOAhDj9wigh4JlQIyfQaXGCSmgVLYBWhWyv6OJUKmhUuN+&#10;dy4NoMxfXMKJAPVqQGujBI16NUZ1olJDvRqyre/DTV/fok0hJSyqBloCIEilhuxGwrqDNFdDczXO&#10;F+M20G8jDaBMFQE4ZSFNj3o1Rt3wiQIon6NXgzbR6NZIizyuvEFadW2oa+OwupVy1eBMhnUAO5FQ&#10;1RvTpufYqdW1Ma3unEkFNVFHBBu6wykF50BBBNuJUD1wLIhQveFftuWYqc9WbyRhKHsN+kuDURRO&#10;DDiWhjXTCOJoVHOo5lDNgfHXmXt1UenVuuq1d9ugu4JeK4ggTRJl0jdVc9yf/8QITtUc4EX7NJqD&#10;dqegUMlzWZXndaegvdDVKcOJabo6xS/WNbiiwRUNrozBpTfOslZ1dtgzU4+bUUdHqPDwRz7Qb0Er&#10;AgRNd3bQNKcLD1l66x90UK34tQ16RumSOCDOpYa+UZoHQaSrE2cqNA+CSB4MmNA8CGIdxI4JYKW0&#10;Cg8VHio8VHiYXvD2i10WOz2r44uKstDDjgqPMd2IHT9VeLxxJATd1BwUG2nHoIn413SDURNJ1EWy&#10;Np7KTHp1kSzsfsn5VXAmQs54XBnBvBcXwc0TcbozHo4kGWzUJuZFEmap15vvWJtPs25FZce8QIv6&#10;O7ytGV0X9CiNILL3o8GgeRCk/o4hyZHcQE8zPDTDw8zedV9zEDeEInBFBycJVHQME2Qu+oHxEnos&#10;QBBHg24LmgZBKjqYQ1vU16G+jt12a13FKjpUdPx/Eh3s9B0nImWexbl3XuXICJUdx9NUcFGK+jpU&#10;dqjsKMI88doYJ1hCK1wHpSGWfs2Rnq5i60FXsxAJck4aKun+dHfs+HJkR1ZIwNWfU4gOkqiMs0rD&#10;LP5KU49H7/GmRzZNK32DExW63hCkYRYNs6APlFUEmDWuC2ljTr9jHJXLu0DE5yw9SF3geElIYYBa&#10;gqRBCMnyG2R5xGkSJrFfF6C3xPgK/FoKlQQ9KiBIAy7EvEDlh8qPMQ6C5kP38bC+BfYUBj3s7Y2T&#10;s8EJA4zCshoexQTHggiVH4HKD5UfJh3Pr9lweqSLaqktRWfYGnRk0DoXQazldCYU7KIgDbz0yRE4&#10;sdCtS3XrUn6dzgyT8JsEXkhdoN4PSM1V74fmfWjeB+c3Vvmh6ab323O8cQ5d+cKCL4kkW8qizNvx&#10;RKKnFnI6LpMyKvLEP81yEjnUAUJGRtD4yGL7vBheTlyFT70chJAs6ECNojSKxzZwhMbBTN/cI07j&#10;Mk38pTk9/iJl8NPgNGle/IWiwWDvPAUSZkRpTnOAUCX5CPEXigddraQTFCcuxjFB8SCI5EFfBs2D&#10;oLkOEKpAH8UBkoZEa4vQFMyMv8QhY3LQGLC5EtizxQFSlOnoQZRqfMqGRoiat7lHWJZjePkYEVoE&#10;tkjYvYdzGvsh+xgRglgi7ORplSWH7MNjRAgSoizxr99w9ISIkDQfD9c4RoSmYY4IYZr2DLPw0AnC&#10;jaZoF2YseiG1wclOEJUgc1JApBWrBDl25i7aDHoodUDchjVoMmgeBJHSAM0GzYMgkgetBs2DIJUg&#10;hwxUlSCykRmrDFBNJNL3UsLAOZ6TUo7QklH+etg67Qkh9sbZLUwlCGkWVIK8VS+Ie6iLShCPpXHU&#10;BOs1cEAqQVSCDFvzqBdkyEL9RF6QL0+CpFEVUaIKZyesuwVnGoxww+tVggSks0UliEoQyLnxh0gd&#10;NaES5CwgbQ06NFSCqATBmEpcfiIJEpdFQg3Y6DphB2y0DJ/MC6ISRAMxmguSx/6D7NDg0AMQgjQX&#10;hImQ4VSHlAY4c6HfDIJIHpUgQ5Ko5oLIlpxvnGW1n0yCJLKPHdOPnECMShCzJEa9INQ+YejSmOMF&#10;SdLKBv3KMpXI85NBP5g1z0lHLfI4KiW0eJwFk8nmZKNGVZiZAOZxFkwkowcgBBm3wXEKFBI0hQOS&#10;kkReGpy32IO/CiJJC0FmoZa/wnCqQ5cGQUVRlCbl7HiloZagaRCUVFFiD4U+zoNaguZBEMlzsgDJ&#10;iipNzO42x8vjpJXSBXJQlsnf3py0UtPgpiej5lkRF35L4G6kHsYzMkHCVCyav/KwY89LRu3fjp8J&#10;+/c8AUIWCXv4PAESplVY+EuEfXyeD4Qkwl4+zwdCEmE3nypASLNweiZIUpaV/+04iaWkMnAwEScN&#10;VIBATEUFiD+rFs2TChA2qISWibQ0KkAe8YCoADkhD0QFiDgmVICoAJkehFEPiF8Z4AzJ+HL8M1LU&#10;EuoBCUhhgFqCdhggiORRAaICBPfpwP6tHpD+xBnSMaEeEDQmKkBUgHi84mhr6DHOAX22AiSrqoxZ&#10;jo/u2SzKKsLvjmaGrjUEkcoAxQTNgyCSB40GzYMgjcGcshqX9BdoDKY/PRhnM4f1Sp7gH3ZyjcGQ&#10;ZkFjMO5q3KiKZRMrCTTnZSWh17MXz+tnVxfBtr5ZoX4/MQkkl52yzKmex1lOTQJJTM63j8SxOFka&#10;p5I34N2wB0GJWQzmpXH0BOvpR1CS2L16jtcYmo1ZTpA0MrsF+OoMLY2oiRkaJAxje6zr8eKgnKDH&#10;bAQlRZbLLlm+8qCcoHkQRPKgnKB5EJTlSRGZlOfj9eZkdNBEDsoy2aSJ44YAU0pn5oFIjyPawul5&#10;IKYgiXUkHi8Sdu6ZeSCWwP+asH/P8oKwRUK7MCsPxBBVsb9EaBlmaRCWCHv5rDAMS4TdfHIeCGd+&#10;TtcgcSKbiXrfjpPTMSsPhFMHp+aBcCyO5ZmxL+o/uAZJZe9NxnWANso/kqKhUQFyFpDCAI0MPV4j&#10;iORBLUHzIEgFyAlOEHa0VgHyaycIO1yrAJlhFlSAqBPk8mbYmyD6RE6QtJLDzwhFjQJEdn9P7JIB&#10;Yw6e9E6pCFm9xfkRKQ7QcNDiAEEkD+oJmgdBKkJUhKBVYHUV2gX1gtikE1ZWYTcnbLZzngxpFlSE&#10;qAhREXK/gkhDMVFWSuYvEY5D6ySxtar0xxZRT6gIGaR/rqEYs9+EhmImaQOcamgoRkMx0xNS/9FD&#10;MeoJ+ZzzQeTZmJPWUIRksmlC6HdUOSKEFTsIIsWOk9lBqx0HxfpcnKgsm+fk7CZimYjME8wO4zNP&#10;EMXKHYzHFOwOJAhiHRTo1OAzTxDV5wV5MwGcTcZouYP+E7ZIGI+hfS4IYj0Ujgphj8NDEEuE/ZyW&#10;OwhiibCjMz4XvJ70uTgZIexuXg6IlDtoFtjME8REXE6IZp7c+w8+2+xXDfxkn0jupKEc5Oz3haBx&#10;iiRfVuWOnCLBJdo6NkrlTh+XYrUBCheVO/d1xyTaonKhE20RxKoQNA4qd1TuqHdn4mIflTsqdwI6&#10;lIWTOPXu9GOieneG+Jx6d0x4TuWOendmHfPH+ZCcKZ2uK5q6tlnlzqeSO0mZMWvCcQKn3h2b2aDe&#10;nYkJxBrMsgcHYVxKg1mTkoRwXqPBLGqTFQ1maTDrsCYrr7KpR/p8aQnEKncCzd0ZVylq7o4dfjV3&#10;Z5IKwbmQBrM0mKXBrC8nmOXfnAanb5/3tnUqdVTqHNZCqtRRqXM/E9a8HTImo2nKuknvwYbO2KT3&#10;Mw5kfUFSR1KUpaK9C1Zw4qZBLDseahBLg1i6IqtbvXE2m1Gvzm/n1TkzRwV833bmzID6Wv6wpwcs&#10;77bDd/JXUG+vzhfhwlyy37XBHRwqIPGun+4/ymY4ApdbCspc7QFL1g6Co0lgWRSKYLuxHM0ssXEE&#10;J5OYZQkEgtNJYOn9CM4mgcUZguB8ElgWEiC4mASWsRzB5SSwxJERXE0CmxXNiJbPk9rYw0Y2rZWZ&#10;Hewd9mntLHrQ0OTzpId/0NSiaW3NrBh2Hn5aa4seNDf5POnhHzS4aFqLMyOE8/DT2pzZmcyBT2t1&#10;ZiKKcPk8pezxg1YnnwHem6nBwDarZRdszhebRdCdL7pF0JwvmkXw7nzxzmDE5Nadscvjn8Ht+WII&#10;KS6C6/PFcKqE+flm92H1w85e2BkrbRft2nL0S3GHZ7i/bPn+3Xr5+9XPCIqrTK62qK+KKLdNRh7C&#10;3jCVDcj7n+zuH8Pz2Z/6hcgWdvjNlNNhcD/194yTPI0HvjxPK/ueRsKoLOKsb0eZCY0jYyzrJNO+&#10;f5lls0PhXIrNFos27JJqH9JOLgfMeNX4f/9gUT+ZtFfbPUyPXy2VLdF+e/X4LOP93Gca7p5HVVX0&#10;zUTuLjXQv+y+MvvzWXrqJKwq2/YPlQK/9nmLj5b9UVaA5mFaFNYe3d84j1J546blx0mR23IcfuxX&#10;SvbPZCeAk1iLon+Nkggu00ensHkoTa5/kVlWRL2Zuae1a1stbb9Dx6O0Y1UPldvvy2FB/YKMATRe&#10;Nv4/vgvZV7/qe3w/Q5t2+WgXx7s+WvNJGicDR55HuWyf4bzwMpJd0/oHjmNpS+6veZWG/fP1juXh&#10;+Vwi91NftCKOsmS4r/TrzHmlVVmGVT/E9Ms/kbTfNGOoQnMIy6OcY5GHikzyokz7znx/2o2YgfGy&#10;8f/+8j4Q/muK8arx//7qPnnvcHU1jsTjVY8VP5Jz2KTMpkFncZFIDUOl92sS7I9FVqZiZx7/sffe&#10;EsXv5zHTnhAxcZ6Wti2NjV9scRL242ARpZm8K3jCvlj9sgLi4cBA29nGADlWe2YoiHv6r8QwpM6z&#10;VVk4mK8qTEOn7p4Yd9wXtNzs2pUUR1qHGeEOf9ihzo4cbfeH1e7GDGdXTX3x3XqzCZpd9+O6u359&#10;Xe/laLPITkmu2mF0vGoDmZ6MM5W2uXr3zaYJPtQyuJZhnr6M7eXdetv1X4rtlE5la7Stu3/fXfRf&#10;J+br0YQPd7FPd9XaZxlYEgO3d/QzJcVwx/rZDKbIPA9LJV380UIdCitV+7BQ8tWhEjfrYb4X5bKl&#10;gLlX0C7rzerCVHf/usa3YWpjszV6pMpisTHLen++uNzUomGWN3sBtNurRVBvrrYyQ+yavq52m7V9&#10;lQb8VMW11/XFqn8Z0soeK04kZ9H13z8oTov33zdt923dXve3sj8dWr3hX11eivgaWs/ufbdqXl9f&#10;3AbvNu+bP9fy/GJzTfkv1q0oM1sb5oPoMxnC+p/c9vjIO7LX9d/Xm/11PTSx0ty4r018GYdnsO0N&#10;Hu/sdt8+a/evmhfPzV/d3bu7YC1PmNh+Z756t7v46VVjOojpAEG7X363luJ/X7fdq7oRr5t8+WHV&#10;dH+Sfy43O3lpIhbtX6Iid83Pj31vrj9fmF8XwW1j3m77X+/rZrUINv+6lY4mZ+iJ7go6+0HspxHN&#10;Df7yDn/Zvr/5Zid9UTSPPJ3901zfbcY/L5vdzY+75uKlYZWf6u1SuPu2M3z4ppPP8tPlrlmuXr60&#10;fy93N2JAvt++3i9Hk2Be/A93P9bNPjB/iqxe3XV/3FmzYZth/UHe+mB8DteaJrHdvXzf7S7X9sf7&#10;epX3YT7ctvveEkhlXK+X39ZdjZ/tVc9W8e56t7lYNS/+LgAAAAD//wMAUEsDBBQABgAIAAAAIQAw&#10;8DBj3QAAAAkBAAAPAAAAZHJzL2Rvd25yZXYueG1sTI/BTsMwDIbvSLxDZCQuE0u7qdsoTSeEQFqP&#10;23iAtDFtReNETbqVt8c7wc3W/+n352I/20FccAy9IwXpMgGB1DjTU6vg8/zxtAMRoiajB0eo4AcD&#10;7Mv7u0Lnxl3piJdTbAWXUMi1gi5Gn0sZmg6tDkvnkTj7cqPVkdexlWbUVy63g1wlyUZa3RNf6LTH&#10;tw6b79NkFbhdXR3fF0k2+ik7HPx5UVUBlXp8mF9fQESc4x8MN31Wh5KdajeRCWJQkKVbJhWstikI&#10;ztfpbagZ3KyfQZaF/P9B+QsAAP//AwBQSwECLQAUAAYACAAAACEAtoM4kv4AAADhAQAAEwAAAAAA&#10;AAAAAAAAAAAAAAAAW0NvbnRlbnRfVHlwZXNdLnhtbFBLAQItABQABgAIAAAAIQA4/SH/1gAAAJQB&#10;AAALAAAAAAAAAAAAAAAAAC8BAABfcmVscy8ucmVsc1BLAQItABQABgAIAAAAIQCn2cZiThYAAPmC&#10;AQAOAAAAAAAAAAAAAAAAAC4CAABkcnMvZTJvRG9jLnhtbFBLAQItABQABgAIAAAAIQAw8DBj3QAA&#10;AAkBAAAPAAAAAAAAAAAAAAAAAKgYAABkcnMvZG93bnJldi54bWxQSwUGAAAAAAQABADzAAAAshkA&#10;AAAA&#10;" adj="-11796480,,5400" path="m56967,119250c295119,-7165,44859,60503,114124,60503,236429,-66499,187257,54144,242843,3340l1542415,31914r-47625,15724l1569575,v50396,47629,29990,430998,29990,500263c1599565,604773,1561465,23760,1685290,404494v-85513,90910,-75777,152622,-85090,186214l1580515,685983,1685290,563719r,-3c1342390,661611,1581515,622569,1569400,641563v-847865,9587,-581306,47568,-867196,47568l1367849,868912,280882,689131r25508,61c170450,527315,495356,758457,495356,689192r-76216,c419140,626486,295308,714594,,375600l114124,23182c295128,-14646,95071,90407,56967,119250xe" fillcolor="#c9b5e8" strokecolor="#7d60a0">
            <v:fill color2="#f0eaf9" rotate="t" angle="180" colors="0 #c9b5e8;22938f #d9cbee;1 #f0eaf9" focus="100%" type="gradien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56967,119250;114124,60503;242843,3340;1542415,31914;1494790,47638;1569575,0;1599565,500263;1685290,404494;1600200,590708;1580515,685983;1685290,563719;1685290,563716;1569400,641563;702204,689131;1367849,868912;280882,689131;306390,689192;495356,689192;419140,689192;0,375600;114124,23182;56967,119250" o:connectangles="0,0,0,0,0,0,0,0,0,0,0,0,0,0,0,0,0,0,0,0,0,0" textboxrect="0,0,1685290,868912"/>
            <v:handles>
              <v:h position="@3,#0" polar="10800,10800"/>
              <v:h position="#2,#1" polar="10800,10800" radiusrange="0,10800"/>
            </v:handles>
            <v:textbox>
              <w:txbxContent>
                <w:p w:rsidR="00B20B8C" w:rsidRPr="00907B44" w:rsidRDefault="00B20B8C" w:rsidP="00907B44">
                  <w:pPr>
                    <w:jc w:val="center"/>
                    <w:rPr>
                      <w:sz w:val="20"/>
                    </w:rPr>
                  </w:pPr>
                  <w:r>
                    <w:t xml:space="preserve"> </w:t>
                  </w:r>
                  <w:r w:rsidRPr="00907B44">
                    <w:rPr>
                      <w:sz w:val="20"/>
                    </w:rPr>
                    <w:t xml:space="preserve">Bugün iki tavşan, bir geyik </w:t>
                  </w:r>
                  <w:r>
                    <w:rPr>
                      <w:sz w:val="20"/>
                    </w:rPr>
                    <w:t xml:space="preserve">yakaladım. </w:t>
                  </w:r>
                  <w:r w:rsidRPr="00907B44">
                    <w:rPr>
                      <w:sz w:val="20"/>
                    </w:rPr>
                    <w:t xml:space="preserve"> Ayrıca ağaçlardan topladığım meyveleri yedim.</w:t>
                  </w:r>
                </w:p>
                <w:p w:rsidR="00B20B8C" w:rsidRDefault="00B20B8C" w:rsidP="00907B44"/>
              </w:txbxContent>
            </v:textbox>
          </v:shape>
        </w:pict>
      </w:r>
    </w:p>
    <w:p w:rsidR="00B20B8C" w:rsidRPr="0031513B" w:rsidRDefault="00B20B8C" w:rsidP="00907B44">
      <w:pPr>
        <w:spacing w:line="276" w:lineRule="auto"/>
        <w:rPr>
          <w:rFonts w:ascii="Garamond" w:hAnsi="Garamond"/>
          <w:b/>
          <w:szCs w:val="22"/>
          <w:lang w:eastAsia="en-US"/>
        </w:rPr>
      </w:pPr>
      <w:r w:rsidRPr="0031513B">
        <w:rPr>
          <w:rFonts w:ascii="Garamond" w:hAnsi="Garamond"/>
          <w:b/>
          <w:szCs w:val="22"/>
          <w:lang w:eastAsia="en-US"/>
        </w:rPr>
        <w:t>17-)</w:t>
      </w:r>
    </w:p>
    <w:p w:rsidR="00B20B8C" w:rsidRDefault="00B20B8C" w:rsidP="00907B44">
      <w:pPr>
        <w:spacing w:line="276" w:lineRule="auto"/>
        <w:rPr>
          <w:rFonts w:ascii="Garamond" w:hAnsi="Garamond"/>
          <w:b/>
          <w:sz w:val="22"/>
          <w:szCs w:val="22"/>
          <w:lang w:eastAsia="en-US"/>
        </w:rPr>
      </w:pPr>
    </w:p>
    <w:p w:rsidR="00B20B8C" w:rsidRPr="00907B44" w:rsidRDefault="00B20B8C" w:rsidP="00907B44">
      <w:pPr>
        <w:spacing w:line="276" w:lineRule="auto"/>
        <w:rPr>
          <w:rFonts w:ascii="Garamond" w:hAnsi="Garamond"/>
          <w:b/>
          <w:sz w:val="22"/>
          <w:szCs w:val="22"/>
          <w:lang w:eastAsia="en-US"/>
        </w:rPr>
      </w:pPr>
    </w:p>
    <w:p w:rsidR="00B20B8C" w:rsidRPr="00907B44" w:rsidRDefault="00B20B8C" w:rsidP="00907B44">
      <w:pPr>
        <w:spacing w:line="276" w:lineRule="auto"/>
        <w:rPr>
          <w:rFonts w:ascii="Garamond" w:hAnsi="Garamond"/>
          <w:b/>
          <w:sz w:val="22"/>
          <w:szCs w:val="22"/>
          <w:lang w:eastAsia="en-US"/>
        </w:rPr>
      </w:pPr>
      <w:r>
        <w:rPr>
          <w:noProof/>
        </w:rPr>
        <w:pict>
          <v:shape id="Resim 83" o:spid="_x0000_s1088" type="#_x0000_t75" style="position:absolute;left:0;text-align:left;margin-left:85.45pt;margin-top:.4pt;width:144.5pt;height:134.4pt;z-index:251652096;visibility:visible" o:gfxdata="UEsDBBQABgAIAAAAIQA+WqknCgEAABUCAAATAAAAW0NvbnRlbnRfVHlwZXNdLnhtbJSRQU7DMBBF&#10;90jcwfIWxQ5dIISSdEHKEhAqB7DsSWKIx5bHhPb2OGlZUEElltbo/Xl/XK13bmQTRLIea34tSs4A&#10;tTcW+5q/bh+KW84oKTRq9Ag13wPxdXN5UW33AYhlGqnmQ0rhTkrSAzhFwgfAPOl8dCrlZ+xlUPpd&#10;9SBXZXkjtccEmIo0Z/CmesoC0RpgzyqmR+XyHmkiSVj51muRozi7PzDz2pqrEEarVcrSckIjHBW+&#10;66wG0UbaLNTVTMmmaqFTH2Nim11eeWj5FqA/CbRullsGvzMRRjphTiV+ti6OjUUmF1EabKAzVudb&#10;Htv8dSnjPzHC9N9TtRl7genbSi6f2nw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YX3WYwIAAKgEAAAOAAAAZHJzL2Uyb0RvYy54bWykVN1u2yAYvZ+0d0Dc&#10;J8bOn2Mlqbqk3SZNW9Ru2jXBOGbCgID8VNOeZc+wd+iD7QO8tLua1FmKdYCP4/OdA1lcnTuJjtw6&#10;odUS50OCEVdM10Ltl/jL59tBiZHzVNVUasWX+IE7fLV6/WpxMhUvdKtlzS0CEuWqk1ni1ntTZZlj&#10;Le+oG2rDFSw22nbUw9Dus9rSE7B3MisImWYnbWtjNePOwewmLeJV5G8azvynpnHcIwnqxqQgoMcD&#10;LEqSTzGySzwqypKMMNoBzMtROcfZakGrvaWmFayXRl+grKNCgZAL1YZ6ig5WvIDKCOYPlgMboAp+&#10;vSxA/82mjlvBtjZRs4/HrUWiXmIIUtEOEuvo409qKaI17R5/Db+ZfTAo6AjFYSsMszD+i2knhbkV&#10;UgYDAu4Vg+H/jlg3jWB8o9mh48qnnC2X1MMhc60wDoKreLfjoNO+r/PoMj/7D86HzwFKPn8vymtC&#10;5sWbwXpC1oMxmd0Mrufj2WBGbmZjMi7zdb7+EdrJ4q64H2DQG4ict9yzNsAGWrmD05RqLwux76dW&#10;gwvOBDNpdW5shxpgegfHLSqEttA5OvsQ3kCVtDKYzEfTSVlOMGKwlhdTMp5NemGBKJQa6/xbrjsU&#10;ADQOaiItPYLupOtPSSiXKryVDiGk1TTD463ordIHz+19W5/QTh7sHQVDi3mRE0i/FuEr+Wg+SyNI&#10;rgAID0ZU7uG2ewk5aP9V+Pa+pQbOComCnN3v1tKiI4VLN4pPEipNS9PsdBJ4ejNTeQzhoidF8iQ1&#10;Gp2sjRCcjiX9NQ136/kY8PM/mNVvAAAA//8DAFBLAwQUAAYACAAAACEAWGCzG7oAAAAiAQAAGQAA&#10;AGRycy9fcmVscy9lMm9Eb2MueG1sLnJlbHOEj8sKwjAQRfeC/xBmb9O6EJGmbkRwK/UDhmSaRpsH&#10;SRT79wbcKAgu517uOUy7f9qJPSgm452ApqqBkZNeGacFXPrjagssZXQKJ+9IwEwJ9t1y0Z5pwlxG&#10;aTQhsUJxScCYc9hxnuRIFlPlA7nSDD5azOWMmgeUN9TE13W94fGTAd0Xk52UgHhSDbB+DsX8n+2H&#10;wUg6eHm35PIPBTe2uAsQo6YswJIy+A6b6hpIA+9a/vVZ9wIAAP//AwBQSwMEFAAGAAgAAAAhALfB&#10;Kk7cAAAACAEAAA8AAABkcnMvZG93bnJldi54bWxMj8tOwzAQRfdI/IM1SOyoQ0WTJsSpECoSrFAf&#10;H+DEQxwRj6PYTUO/nmFFl0f36j7Kzex6MeEYOk8KHhcJCKTGm45aBcfD28MaRIiajO49oYIfDLCp&#10;bm9KXRh/ph1O+9gKDqFQaAU2xqGQMjQWnQ4LPyCx9uVHpyPj2Eoz6jOHu14ukySVTnfEDVYP+Gqx&#10;+d6fnILd6vCBQ2Kz+T3ztZ+2l3b7eVHq/m5+eQYRcY7/Zvibz9Oh4k21P5EJomfOkpytCvgAy0+r&#10;nLFWsEzzFGRVyusD1S8AAAD//wMAUEsDBAoAAAAAAAAAIQACCmvXkikAAJIpAAAVAAAAZHJzL21l&#10;ZGlhL2ltYWdlMS5qcGVn/9j/4AAQSkZJRgABAQAAAQABAAD/2wCEAAkGBhQSERUUExQWFBQVGBgY&#10;FhcVGBcYGRgYFRcVFxkUGhUYHSYeHRskGRcXHy8gJScqLSwsFx4xNTAqNSYrLCkBCQoKDgwOGg8P&#10;GiwkHiUpKSwsKSwsLCwsKS0sLCksKSwpLCwsLCksLCwsLCksLCksLCwpKSwsLCwsLCwsLCwsLP/A&#10;ABEIANgA6gMBIgACEQEDEQH/xAAbAAABBQEBAAAAAAAAAAAAAAAAAgMEBQYBB//EAEcQAAIBAgQD&#10;BgMDCgQEBQUAAAECEQADBBIhMQVBUQYTImFxgTKRoUJisRQjM1JygpLB0fAHFaLhFkNT8WOywtLi&#10;JHODk6P/xAAZAQACAwEAAAAAAAAAAAAAAAAAAQIDBAX/xAAkEQACAgICAgMAAwEAAAAAAAAAAQIR&#10;AyESMQRBEyJRI2FxFP/aAAwDAQACEQMRAD8A1BNdS6RsSPQ0k0VyDtky3xW4NyG9R/MVKt8aH2lI&#10;9NaqaKAo0VnGK2za9Nj8qcuWwwgiRVTgOHBxmJ06Df3PKra3bCiBMeZJ/GkQK2/wf9Q+x/rVddtl&#10;SQdxWlqv4pgc3iXcbjqP60WNMp5omg0UyQTRNFFABNWFjjDAAEZo5zBqvooCi0/zv7n1/wBqnYXF&#10;i4JHuDuKztLtXSpBGhH9xSoTRpa7SMNfDqGHP6HpTsUUQsTXKXFEUUFiKKXFEUUFia5VRxvtXZwz&#10;C2c96+3w4ewveXSOuUfCvmxFY7iHHMdiBma6MDaOYLas5bl9gCVzPePhQGJBX5HerI43IpnmjA9H&#10;ZZ0Ovkar8RwcHVDHkdvnXmfC8RicMwyYu+ZOnfN31tvusjaqfNWE/SthwT/EFHhcUossTlFxSTZZ&#10;pywWOttpEQ+nRjTlikuhQ8iMv6JF20VMMCDSJrT38MriGE/yqmx3DDb8QMr9RVZpUrIM0sUilCgk&#10;xJorTlB0FIOHX9VfkKViszdFaI4JP1F+VJPD7f6gosLKFHIMgkHyqfh+MEaOJHUb/wC9TG4VbPIj&#10;0JppuDLyLD5GgLRLsYlX+Ez5c/lTtVR4Ow1V9fcfUVJs3Lq6OuYdVIn5c6BEtkB3APrUa/w5GBhQ&#10;DyI01qUDRSEZgiuVO4th8r5uTfjz/rUGpEwooooGFFFFAEzhmM7t9fhO/l0NaIVkaJppkHGzXRXc&#10;tZCaetYx12Yj30+RosjwZqMtZHtP2luNcbCYMjvgB313cYcP8KjkbrakA6KAWOg0d432wexh2KoH&#10;vMVt2RsGu3GCoCOkmfRarcJgBhMLesRJyFr14k5rt6/lVrhBGoJcwZ+wRFXQiuzHnyOH1Klu7wdv&#10;u7KzcxChTdYnvGRiSbzMfEWuBbj67AW6iPclwPIk/QD0G/ypWPxAu4p3jYaeQY5QP4LQ+ZpkfpP3&#10;BHn4jPylfnWhGEcuWwwIOx/v51CR4JzQQTkuiNMxAy3I2hgVB/aHQ1JJi5+2Pqn9VP8Apri2gzXA&#10;Ro2UHz8P+9AzV9heNZW/JLhJBBbDljPhXV7EnXwjxL92R9itXxSwWtkKJMgx6V5A/EDbt4fE/as3&#10;LN1o6AhbnsUZvnXt+WqMkN2bcGR1v0Y1ljQ6HzrorW3cMrCGUH1FMf5Pa/U+p/rVXFmv5EQP85To&#10;30/rXf8AOE6N8h/WqU0VXRZRdji6efypY4nb/W+h/pVDRRQUaFcdbP2x+H404LynZh8xWaoooKNR&#10;RVfwnFSMp3G3p/tVhSIhRRRQAzi8OHUj5Hoaz7oQYIgitNTd7DK4hhP4/OmNMzdFWWI4ORqhnyO/&#10;zqvdCDBEHzpkrE0U1fxSIJd1QdWYKNdtTWW7Q9ucKFa2jNdbTWy+QKQZBF0cwQNgR15ipRg5OkiM&#10;5xirbNRisalpc1x1RZiXIUSeUnnSU4jaKFxcQoolmDKVA6kgwK8mxfa/E3UNu46uuo8Vq0SAfvZN&#10;GjmAKpyYBidQZidQBm1jcCJ9prXHxXW2Y5eYr+qPdMJiluoLltsyHZhMHlpNO15nwfvrZW9dd7ma&#10;ARN0uqCCLlpg2q5WGhEaRB2r0TDcQt3PgdWJExsY9Dr/AErNOHF6NOPKporu0L5bmCc/AmMtZ/LM&#10;HRW9mYVd9q7MYO6Tq4W3JiJ7u4rjTlrPzqv43wwYjD3LMwXWFPRhBRvZgDTWF4kcZw4XxAueFMSp&#10;/WsyrjyOYhvQxVmN6MXlxqSkUGb855Mmn7rf0enGtgkHmJj3EH+XyFM3LWVFiSbcEdSBoR/CTUmr&#10;zGR8XoFP6rr/AKjkP0Y07caAT0BPyFNY4TbYDeNPWRl+sUrF6qwHPTT7xifQAz7UANXMOHtNaMGb&#10;eQjpKxr0r1LsTjzf4dhbpMs1lMx+8q5GP8SmvJMTixaS7cjfvD7W1eP9X416h2ByYbheDR3APcq2&#10;u83JuRA6Z49qUui/Dd6NNlruWuX76oJZgo8/71qP/m9n/qD6/wBKr0jTt9GQNFSjwy5r4fqKjERv&#10;WU3HKKKKACiiigY5h75Rgw5fUcxV9axiNsw9DoazOIxC21LuwVRuzGAPeqjHcdulT+T4d2gAl7yX&#10;LaBSYkAjO55wANNZpqLZXKSXZ6ETAk7DWfLrWcxfb3DglMOHxlwfZw65lB+9eMWx8z6Vnr3DwzD8&#10;pxBxCjVrAGWzMGPzamGiQfGW286fbi5hBaQW0BMqQBAhhAUQBrG1NRRnlkfokXe0fFLn6LC4awOt&#10;+810/K0AKhNb4uzE/leHt6ggLZJU7frSRzB6g7nkXMY7bsfYx9BTRcnmfnU1/iK22/ZZ4fj/ABK1&#10;+msYfEqOeHc2rnrlu+E+gIqT/wAb4fELktJcfEQfzDr3dy3t4nL+EKJGoLTyBqkW4RME66Hzmod2&#10;2LxC3QQ6EtbvJ4biNPxo3OdCVOhznpRSfY+cl7I1/sljLuJTv8QTYbM13upVViCbSMxLgMY6DeBp&#10;VT2q7MlrjNYUZVyhVQBUW2PCEURLuSWcnYdWJrRr2hczZvkC5bXMzLOW6kwLqjcDkU3B06U3h1cs&#10;WaQCNFn4R5rzc7kzpoOUmyMpRdlckpGXwnZRBZs3b73Cb6lx3bIqW10gEsrFm1E7Ac+tQOP8HfC3&#10;Ea0WIJBUtlzK8kRpoQNJJEeKOdbPEYAKC1oBG1LD7FzeQ67EkE+LcTvEgwOC3hiLNzvQDmMsIYAK&#10;IhZkeEQQOuUnnViyy7IOC6HMSWtm0QW7nLBtWctskwIyZgSI/V6aSK7bsOl1Lyi+WFxW7u5dtnwE&#10;MGUyQCwRmWd5I6VM/J7keF0AjSEYab6RcpjFcMuOQwZFdRlDqHDQdwZLAiRMEGq+WqJ1Ts03DeLL&#10;eLLlZHSCVfLs0wwKkgiVI35a1B4ZGG4hcsHSzxBWZOi4hFi4P31ObzIApjs8e7u5H8V24hJuZpzC&#10;0VBQLlAQTczADzmak9reGtdwxNvS9ZIvWSNw9rxAD1Ej3FVr6yr0aZx+XF/ZQjFFXYPoACCI2ZGK&#10;nXczHyjrUtHBAI1BEg+RpN/FJfi+miYtBcgfZuQVuL6hlP8ADXbSQI/vea1HKEXjqo6t9FBb8QKM&#10;VeKrIEnXfQaAnp5UOPGvo3/o/lNcXxlpAgGFOuu4b+lAFT2qk2XQDUqB73LttP8A3V6Nbt5QFGyg&#10;D5CK8/41acMjhM6B7TXQCAwWzcNwwGIBmTz5Ct3gcat60l1Zy3FDLIgwwkSKozdI6Hh1skE10Uml&#10;Cs5uZoreJVtmB9/5UprQO4B9QKzJq84USbepnUx5DpSItUSu7HQfIVW8WwgADgRyMfQ1aUi9aDKV&#10;OxpCM1VdxLi3dkIi57hjSSEQGTnuMAYEAmACxCmBAJBx/Ftbc2LRBuQGdwdLSnYwd7rfZTbm0LvU&#10;WcQFXIhYAlmJJJe60QxuTvcBAkabCIGgtUfbK8mWtIk3LwstnvOcTdzHJlWLdrkAiT8RmM0ltYkC&#10;ai2+L3L2YknMuygwp+IAEdcysJPQH0Tdw5e2NQW3G4Go26gdDuNN4owOFKZiTJbfWebGSYEkszHY&#10;DWBtU9GVttj3cjXT4t/ltTlFFIYUUUUAFFFFAFdxrCkqt1P0lk51PVR8dv0ZZHrFT7VwMARsa6+x&#10;56HTr5U1hLOVFB3gT6xr9Zp+hC7U/a9h0HmeZ/vzOa4rYuYW8b9o5kYksh6uwz69JJYbQSeW2opr&#10;E2M6xz5U06YmiPgMdbe33iyAZzTJKsu6N94dPlpUtGkTBG+h8jFY046MRntubSBgl24i95nMx+j2&#10;cJ1Gu4B0rSvw7HFRkbDOHAyuveAQQCGGpmZga8p505RolFN9IcS9GPwq8yuIJ/Z7tf5gfKtZWe7O&#10;9nGtXbl685u3m8CuQFVbczlRATAOnOfrOhqqbV6NeKLjHZhVwxs3sThRsrDFYcfcukB0HkLgUe7V&#10;LtPImZB1X0IG/nvUjtra7vucWP8Aktkuxzs3vA38JII9ar7KySNiCSCNYBbxr5jOp9iK1QfKNnNz&#10;w4TZIceJf3vwFDN4gB0JPtAH1NcsXMyg89j6gwfqDXJ8Z8lH1Zv/AG1IoIljBvjMQ9nvDbsC2S2R&#10;RmeW7uMzfCCRciBsk863Vq0FUKohVAAHQAQB8hVB2NwkJdufrvkU/csDux837w+9aGsuWVujrePB&#10;Rgn7YUoUmlCqjQxJqVh8HcPwggdTpV2thRsoHoBS6VkbI+EwxUeJyx+g+etQO0/HxhLBYQ11vDZt&#10;/rudhA1ygeJiNgD5Vb15bx3iDYvEm8utu2zWbEaxBh745HOwjoVQD7WkoRt7KskuKG8Lc28Re5cY&#10;tccic7wC5JGgkRA5AKBpUjDrprvJmRrp4ZPnAGvOuWMKFLEbtBO8adB6kn38hT1WtmUK47gAkmAN&#10;ya7UHiOMIKWrah8RdMWU+9/1G6Iu5PlQlYC8Nirl03O5slhbbIS7rblsoaADJ2YbxvVdje0rWrjW&#10;3w7ZkjNkuW2iVzxMj7OvuOta69w7/LcES3jFsSTOt26589Ze40eU+VebWrrFzmOZjLXG6ux8X9I5&#10;ARyqUKlf4WSikl+lynbK1mCsl5CVzCUDAqfteAnT2q5wuKS4odGDKdipkf8AfyrN4DgqX7IGYrds&#10;tlVh9mCCjR+xA+fSroYDu7ue0oAcgXRttMOB1Eweo6xo5KPoqV+yfRUbuLk/pNIjRAD6jX8ZqQiw&#10;AOnUyfmagM7UPE8SVZ55QSdDACtlLEx8IOaT900njHEFs25Y5Q0gGQI0JOp0mAY86yT8VzNK286j&#10;4WZnS3r9qBBYkfEoBEiQZJJlGNibLE9oDaZkYqkCYYEL9krDwRLJmiRyGkyKYxHGrmKBUTbs8zs9&#10;wHkdfApG4BkzvBqHa4fABY946iFmAqxMAL77mTT9x8idWjT7xiraQJP2ScBbi/hlXQd/ZAAHIODH&#10;ltW+4Bh8t+/hBplAv2By7q4SHtjoEugx5OByrz7g2bvrBnxd53k/dRS3yJj+IVu3xWXHcPv7d413&#10;DP8A/lTMo/8A2JNVZPwsjKnZc3LRUwwIPnSK0z2wwggEedV+I4ON0MeR2+dZrNtlDxDBLetPaf4b&#10;ilT+8In239q8+4HeYALc+O0xtXPVSEJ+YtH9816XctlTBEEV5/x7CizxBp+DEor/ALy/mrgHnBR/&#10;atGF7aMnlwuKkTLK+N42lT75RJ+WX5Go2NxndJeublQoUdWyjKvuzj51JAi4fvgH3XQj3BHyNR8L&#10;h+9xGGtnUG7cvv6WScs+Wc2x7VobrZz4x5NI1/CMD3Ni1a5oiqT1YDxH3aT71LoorA9ncSrQUoUm&#10;lCgGaaikXbyqCWIAAJJJ0AGpJ8gK8v4nxLEYts/eXER/FbtB2thEOiZghBLMviJnfMunhKuMbKJz&#10;4ml/xD7QtZtLh7LRexEiRM27ezXNNQdcqnmdgTWZwKRACsiKIVTEAaQunICIPOT0rtmyS7m5ce67&#10;BQzXGzHKhbIJInmT6yaVi+IJaHjbXSFALMxMwFQakmDt0NWpUqRnlLk7ZIoqFYw/EL/6DBG2p2uY&#10;phb9+6Hjqww3+Fl69rjsYzLzs4cd2noWIkj933o0u2JJvpFNd44blzuMIhxN88l/RpyzXLmwA/si&#10;tz2S7Grgw166wu4q4Pzt46BRv3dsH4bYj3jWNhbcJ4LYwdrJYtpatgSY0mB8TudSY5k1552x7bfl&#10;RbD2JGHEZ3gg3wdgv/g6an7f7O6vnqPRYoqG32Q+2nawYu6Ah/8Ap7RPd7/nXgg3oH2QJC+RLcxV&#10;KKh+I3TAEAZQemxJ/wBvTzqUSFGp2HPer6SVIjd7Ym5eZDmS6bTEQSApBC66hgdpPz86cs8cxnJr&#10;Ljq9tkJ9lP8Ac0hLgbbWDS6ZGrHv8/xf6uH/AP6/1prEcVxBBLXltqBr3aAf6nLH6VCFt+8JB01m&#10;fXTTyAj3J51K7sRB19fn+NFIKIduwHfMwZo1z3SWZukZjoPQDlUx0GhP2dQTy86LUQMuo+f1501i&#10;wTAHPX5f3+FA6pDyODt6fL+/pSblgMQSJj+9vl8hTeFtECW3/Af3/e9Iwlq7iLyokraZCSw3y5oN&#10;wesMq+52FAm/0vezeGkteOx8Fv8AZU+JvdhHog61bcYeLNl/+hjMNc9jcCn/AM1O2rQVQqiFUAAD&#10;YAaAUnG4c3LF62urMkoOr2yLiD1JWPeqW7diPSkvK3wkH0NLrG2O1OHQrc75IMHQ5vC2uoWSNDzr&#10;TcO4zYxAJsXrd0Dfu3ViPUAyPeqHFo22urK7in6Vvb8BWM7f4KbFu8P+RcBY9Ld382//AJlPtXoe&#10;N4bnMgwY9qw/bPgY7y13o7xLua3kmQCqs/eqNIMDKT5ptGs8bqSI5dwaKlFYhS3xAhjPmPEv1I9h&#10;T/ZKxOJvtv3SJZB+87Ndf6d2KrbJa3cFssWy+GTqWQgMhPn4spPPJ51f9jmXursFSxxF4sARI8WU&#10;SNxomk1oyP6mHxo/yb9F/RRRWQ6oUoUmlCgTKXtVeAtKh0W7cVHPLJDOwn7wTJ+/VXbuK4Quozup&#10;YCJIUgTr6MAfM1psdg1u23tuJV1KnY6EROvMbjzArIcMRla812Ge23deAH4bKj4QdfExZo8wOQNW&#10;x6MuZO7LSandk76/ldxm07q0FGniPesHLDnlAQCeZLDlVF2fwv5Xbu3HOS4GHdssE2lKKwA+yysG&#10;kg/FziFyqPDbohHstcuj4LgJKEnTN3oOa2OZBg6aZjqW16IKLVSo9EbjQnRTHqPwqTY4gjc4PQ6f&#10;7Vm8JZKW0UsXKqAWO7EAAsfXeo3FuM28OsuZJnIi6s5HQdOrHQczVNXpGt0lbLXtpcspZz4gl7Y0&#10;GHBgX7p1RG5sognL8MSzAxXlV2+zszuQXc5mjQToAqjkqgBQOQUUri3Fbt9s9wyfhtoCStsH7Kzz&#10;0ktzjkAAI2Iu5VJ6D+zWqEeKMknbscBqvxsy3PTSPOBTvDyIAGsASenRY9z8qkvcAieZAHmT/f0q&#10;fRHtDWCw+VYO+vyDNH0IpbYgCfIgH3AM+wM05UZ8ECxJ2P4wq/gKA66JIFQMdba42VdlifUyfwj6&#10;1PNN3rmUToBzJ9h7mhAwtqEAX2E7mlXGEEkwBudNAN5PKtZwH/Dy5dXv76RAm1h3YoXJ2N5gCUX7&#10;g8UDWPhq87Of4Z27LC7iSt+7OYKqBLCN1W19ojkW0ECAIqDnFElFv0ebYXCG/d7tw1u3lRyGBVrq&#10;vOUgHXIY9/IVsLdhV+EATEwI+EQPkBFSf8ROz10i7ikWbqsgtEGSUyMty2R96BHnEVU8H4mt62HD&#10;SrGF0g7Fih81gj93zpN8laK2qdMsKTbVSWzqWAyhVMhSSCSzR8QGgynTfyrl67lUnp/Y9NeddtuG&#10;AI2IkVACWnEHUAIQijZUAUD2FRcXZS6wZ0HeD4bqTbur5i7bIb+VdopDJvD+1GJw+lycXa6+FcQv&#10;vol3/QfWqTivHGu/lF+WDI5Ve9Vl7uyWXKRbaIGTxH9ZlMkwInVU8bNwBCAhVbtswTo0sFEmPDBM&#10;zBG2xAqUasG3QjEcNXN3j4kg6QT3IHh20y7a1M7Nugvolts/hvs7xoxZ0fKGAyk5mmBsBSLeHcar&#10;h7KnrmH/AKbU1K4UG/K07whm7u5lVAQLY8MuZJJn4ZMb6Dem3qgxr7pmnooorOdEKUKTShQJiTVP&#10;xLg7d531nLmaBdRjlV4EBwwByuBAmNRodgauDRTToUoqSpkLg3DRYsrb8M+ItlEAlmJ9TEhZOsKK&#10;m0VX3Gd7zoLndJbS2SVVCzNcNzSbgIAAQbCTm30o7E2oIsKpeMdm8PdLXrpdSF8Ti7cQBUHQGAAJ&#10;O1Sl4ibZyXgQRB7xVbuipMBy2oQzoQTodiQZqViRbZStzIVPxB8uXQzBB03HOmrTFcZo8xwdoXLj&#10;jDJduhj4QWLlVAgF7jeFCdWIJETHKuNhnW7dS4VOQhIWSoIUMwk/FBbLMD4ToK9Gu8WspbORrblR&#10;4bdtkJY7Kiqp3LEL71iLHZt7l27+UmVF25Krp3rFiS5j7E7LziTWiM77Ms4qNEK3cU6KQY6EGPlU&#10;O+7d7oJAAg+ZYCPWC1XvEOzqKpa2EQqCQ6qFiBPijdY3HSqc3LqhjctldFZAQRINsOCG2YHXzHMb&#10;xNNPorv9HLFvIoGpPM7yT/f0paXAdvLXkZE/0+dJN8RJ01g+R5gxtA50C4qkLttH8hPWB7xQSGL9&#10;+XCcpE+fMr6bT71t/wDDjgKXrpxN2CtpithDGtxfjvRzyk5V8wx3ArFgKC7iCRM+WUSR67n3r0ns&#10;9hO6wthOltSf2mGZj7sxNQySpaJ448ns22KxS2xLew5mqLGcbadyogxl8hMTuTE6DoajsxO5n1rl&#10;ZTUoncS5uIUcsVYQQSdvnWI47wp8Pie+sKWtsqd6iiWJU5e9QDe5l3H2gTzNbauMkx5EH3FSjLiK&#10;cFJGXwuIFxMwhkKgh9MrAgzA6DnPn0pv8ps2RDXUUST4nURPLU/jUvifYTC3mZ+7AdsxMFwpZlYZ&#10;sgYAHMQ0xrHnVrw3gOFsxlwmGkczaVjP7Ta1ZyiZ/hkZS1xuzdciybt5oBIsJcubzp4VMHTqKtMD&#10;gMbfYi3hTaUSC2JcW9fDHgTM0wZiBy1rXcPxaWdLdpEBAEKSBAZ2AjUbu3zq1scZRt5X12+Ypc16&#10;D4X7MDj+xGLKy+JyMCChs24tgj9YsSzLvp4fSk/8NXbqFL15YZSpFlImRHxXC2nkAPWvTxVVxvCD&#10;KGAAg6x5/wC/40nJk1CH4eP2Lgkj8nsP4mVD+iL5WuCe7KsBItsYnatf/h7wYXTdvFbdoLNo2rYO&#10;bN+buB3eAD4SIEfaOtMY7sgjuXW66MWNxR4WRbhOYuBAaDLArmiHbatT2OwFuwhQMzXXIa47nW4Q&#10;IEAaKANAo+pk1ZKcWtFUcU4yt9CMVg2tmCNOR5GmK0fFzFpvYfUVnKzs2RdoKUKTShQNiTRXn3G+&#10;3Kuw7uWCOjqMpW4j2mIdW1IZGQtBGuvOuYDtRfxGMdrCBzlKWld8q21YglmUHVoUTrOpAmAKt+Jl&#10;HzxukehVkLOLa7ib1wKRZYILbGBnyKBmC7gTmgmJBHtqHDd0ZIL5DJAgFsu4E6CeU1k3xot2LYBX&#10;MVtqJZQqllADO0+FAdz+NKCFnfSLC5xnu0KZTczEju1XvCRHjGQcgup+W5AMfA4zBtpasYUkDlaW&#10;RyggiQfI61bcD4CMOCzN3l1wMzkRoNQiD7KA6xzOp8muK9k7N0m4FyXjqLiEqwMgzpvtsZHOJ3dx&#10;6IfDKrE3rtu4uW5YtOvTIBEdCNQfMaiq7hzEB0Zs3d3HRXY6lQQUzE/aggE84pacFxdlQc6YhR8S&#10;5Ml2NvCQcjGIMECdRXFw1y+QttGtgGWu3EKZZmciOAXf2yjck7F6K+Er6OWrP5Vd7oA90hBvk6Tz&#10;WwP2tC3Rf2hWmxuDS8hS4Myn2II2YEahgdQRqKTgMAllAlsQo66kk6lmO5YnUk71IquUrejXCHFU&#10;zDY/s4bNxWdiVmFugDWQVFu8uwOsBxAO2mgMTG9m/CxGVmlcgMCMpBCGdMpM79fKtzxcH8nvZRmP&#10;dXIETJyNAg768qzPZ7EZ8LZacxNtZJ1MgZTJ6yDVsZurM2WCi9EVOzAvF+5JQHRkuRnssVJCsQT3&#10;lphoGBzAifF4xWx4UH7i2Li5XCKrCQdVGUkEbgxI8iKzf+aDD4nOTKOipcUD4IZitwmerwR0JPKt&#10;ViMQqCXYKJiToJ9ajNtl2KqscoqoftPZI/NE3dYlEuOo1Mksog7bAydOs1T4vHXnL3wWthLYNoS6&#10;iVzu3eWjpB8KmZ0GkQDUVBkpZYo19FIs3Myq0RmAMHlIBj60uoFoVC4nxi1hxN18syQACzELqSEU&#10;EkDmYgVB49xe9bJWytuQmctczHcsAqosSfAdSw3FU2NwNxhedgpuXkdVKbOq2raoROokycsmJOp3&#10;rTi8dz2+jPlzqOl2bGzdDKGEwwBEiDBEiQdqXTGBvq9pGUyrKpB8iBT9ZjQaTgzTZXykfWpj2wRB&#10;Ejz2rKW8U6iFYgbwDFIa4TuSfUk1LkVODs1HcWxyQey1y7hEeDpKkEFY0gzy5Vj8ZiltoWYExsFA&#10;LMSQAFHMyRTXBuLPcNw92bJtvkHiViTlVj8OkjNBEnWdalurrQuO6vZteIYQ3EKgwZB18qpn4HdH&#10;IH0P9Yqxw/HUIGaQ3PSR9KlWeJW2MBxJ5GR+NFJiTlEzF6wyGGEGkirvtDhvCr9DB9DqPr+NUgqD&#10;VMtjLkrPJcRhVf4lB8+Y9CNRUOzg2tXRdsuudDIF1Q4HTfUeu/Q1YmkhI2rtOKfZxE2to9AwWNTG&#10;4VoJUOrW3Gma20QyncSJkciCOtVOK7NXVfPCX1nW2qqh+EqG8bFYEkRPOeUVkxbKtntu9t9s9tip&#10;940PvNaLhXbZ7cLiFNxR/wA22PH6vb2Pqv8ADWGWCcNx2jdHNDJqemajg+CNqyqGJEkhfhXMxbIv&#10;3RMD05bVNrNn/EDCRvePkLNzX00ioOJ/xG/6eFuHobrpb/0jMaz/ABTk+jT8uOK7NlRXn/8AxrjH&#10;MhcPbHTK9w+5zKKuOGdtlOmIUWz/ANRZNs+o+JPeR503gmldCj5GNurNRRSLN5XUMrBlOzKQQfQj&#10;Q0sVSXhWcvdlmtsz4VgoYlmsPPdljuUYeK2T6EeVTcf2qwtlsj3lz81QNcYeotgx71Mw2NtX1/N3&#10;EuDQ+Aq0QZBjWNRzFTXKOyEuM9Gav4tUaMQncvy7yCrT4fBcGjfFEb66gUi7wG0wAbO4WYDu7gDU&#10;QFYkAAGBA0gVpOMcM7+yUzQcyuhMEB0YOsj9WRB8qzWD4n4Qrkm+NGtBQLmf9QIOU7NtGsxrU07W&#10;jLkhxZIMWgAqlmYwiLqzHooOmg1J0A5kVNwvBnuOGvoq20krbJDlm2DPl8MATCyZJBOwqdwfhXdL&#10;LeK6w/ONM7me7XogJgAdJOtWFQcvwuhhrbCiiofEuI90ogZ7jyLaDTMRuSeSCQWbl6kAxSbdIvbS&#10;Vspsbic2Ju8gi20B6wbhY+zMV/dpo4kZEXnbfJ+46koZ9Qq/u01dtkOqk5mVD3h2l7j95IHLdjHI&#10;MtKtYAM6gzDAhuvh8akHkQw+RIO9dqEeMVE5M3yk2d4dxQ2HYmWsMSWAGtpvtOBuVJ1ZdwZYTJFa&#10;tHBAIIIIBBBkEHYgjcVk1wpS4ykzAWD1Bkg+RBDD20jalWVe0ZsvkG+QjNbM6nwSMvqhHoazZvG5&#10;PlHsvxZ+OpdGroqowXHizrbu28jPIVlYMhYCcskBgxEkAjkdam8U4iLFsuYzbW1O7udERRzJaBWC&#10;UJRfFrZtU4tWmZbGJ32IDZiQL5Cg6gd1cS0jryEHvfWddq0HZ1ybMnQm7fJHQ9/c0J6iqs8PFk2F&#10;JzFRbDHqxvJmf3Z2NTrGLSziWtloW/8AnLc6DvdFuWwerQrgcyXrfnx1ipejFhn/ACW/Zc0UUVzT&#10;eajDfn7ENuRBPmOf4Gqs8Au9F/iqJg+IvaPhOnNTsaul7SJGqN8xVqcZdlDUovR4PmpVRs+tOpcr&#10;rnIHQKCtJz0hrs0AKdxTO5pwDSgLQAZgK7c8Q2n5aeetcyiuhY2oA5gjdtEmzdayT8WSCD+4QEnz&#10;yz509fuXLgi7fvXB0a4QvuqZQfekC5pTZumo8I3dEucqqwSyqjKoCjooA/CjJqCJDDZlJVh6MNRS&#10;kvTpRb8TKqxLfDJyzoSIJ6xA9RTdexF5wvtjet6XR36cmELdHrsr/wCk+ZrWcM43ZxA/NOCY1Q+F&#10;18ih8Q/CvN7ilSQQQRoQdwab7sEiRqNjzHodx7Vmn40Zbjo04/KlHT2etUV5zh+P4q0IS9mHIXh3&#10;kejSH+ZNOYTjS3CBjnuN5EhcMfVbYGn/ANyR51QvFlfZp/64Vo0WP7Ss7C1g0F640jvCfzKAaM87&#10;uAdPDpOkk6UsYP8AJrdy67PfuBZd2+Jo1ygDREBMwNAJOu9TcNaRZyADNBLaSdPCP2QNABoBtXMV&#10;xFLQyt4iw0QRJGxJnQA7SYFb8eCOPrszTyyn2U1rDn7RljqxHNjufTkPICl96bbK8ZgJzARMERKj&#10;mQeWnlrpTeGtEIoO4AG86DQa8zEUpo251YVkrFWTdK3bBV/CQQSRnEzo3JgcwgjmQYqGMTLZCCj/&#10;AKjiG9V5MPNSRTvDVK3vDIDKxI5EqbYDEdYJE8wROwi0x9gOsXIYbkNqB567eo2pgU2Kwy3EKEkA&#10;8wSGBBkMp3BBAIPUV3gdvC20DsltcQhyOWlnzATmUuS8MCGEdY5GoGB4vaKL+etk5VkG4k/CNTJm&#10;ZqLieIqLq3LIFxoKvl8KldSPzh5huk6FvKo67EXOMvG/cJKxbCgCdCTmLTA1WNI5zrpUrC4VcVZu&#10;2L0MqsF5Bx4VZXMbMCdGAEx61nLvEb7bNbTyCF/YlmH0ApA4piFYN+azjZhnQ+n2gR90yKLCzVYe&#10;xjLCAG5axIUQAytbuuB1uZiuaOZGsannS8b2qtW0BhjdO1kjLckfrA6Kv39R0zVnbnarEsoEW0aP&#10;FcUs8eaW2WAfUmOhqsC7mSWYyzMSWY9WY6n+XKs8/HxydrRfHyJxVFqvabEgkm4mv2e7BVfuqZDR&#10;6k9alDtZf/8AD/h/+VUWSn1GlS+GH4Q+Wf6VLJSYinTvSGY1YZzpNcCUiurTEPV0CkHajagBwimH&#10;xGulIZ2NLSzQAtL4PlTykGor26EkUASLi1J4fiiIQu2rCFyC6m8iE+JTA3HSajo8+tJZoII0Yagg&#10;wRUZx5KgLbH8Pds+c2M+YBLkZWYMDCGCMrCBBJIO1VmWNCCCNCDoQRuCKYu44+IMWJuRnzCc2Ugj&#10;fYiNI2Fc70HaoY4uPYHLl0ExInpOvyrimPTpXO6BMxr/AGK4LT5pBGWdvLnymferBk/AY65aWLVx&#10;kUbKQGUeQVwYHkIqbwni+Zil6BdYzm+zd9OjAfY5AaabVsUhkBEESPOmNM2SWxHUcqaxGIt2dbjq&#10;g+8wH46msmiEfCzr+w7r9AYpm1hShzKQTzLqGJ/f0b607JcjTWe09tbma2r3fA4EKVWWa3Eu4AAh&#10;TqAfQ1A4hjXvH880jlbWRbHSR9s+bewFV/5a3NJ/YIP0aD9TTd/HDQhspBkh1iRz0aJjfQ8jSbCy&#10;WbI/VB9QKbLZmIDEMsSAdgZiRtypVzFgAyIYAmORgcjzH1pu3CMZP2Vk9SWflzJJ2qHNWgsfNv3r&#10;oJ5013rHZQPNzr/CP5kUh7twEAFGY7LlI05ktmMDzj5ml8kboLRK1/710LVbc4k6M4IDQxAG0a6G&#10;eYggnnSMNxA5y1w5QQRlBkaEQAOZOvnrT5roLLelA1Hs3c6hgCJE67/SpCrpUxlcVrot0UUisS1i&#10;kZCKKKAOZyKUzkiiigAANEUUUAKE0lrZrlFAAFNP20jSKKKYjptazr8z+G1MmyQeo9NR70UUhigv&#10;lSgtFFAHcpoYUUUAOYfDO8hVzQJOoB16AkT/ANqseF8Nt3LdwMsXAxBMEOkKCu+sQZjYyaKKzZZu&#10;6ExGG4CWtB7jG2SuYgAQuk+IsOXMadPOqkWyyiRoQJEeXQ0UVPDJyuwQw2GKfCM9vc2zyjmhOx8t&#10;ukVMsslyHXUiRMajqCOR/vnRRUcsUtoGPkHpUEYS6QZKqzRJGZj6A+GABoPfmZooqhScehWQcTYN&#10;vmrsdcozZjynWfmSKMkwSNRr6GI/ma5RUxknh7MrRLMDoAWMDUk6bf351eqvrRRWnG7RNH//2VBL&#10;AQItABQABgAIAAAAIQA+WqknCgEAABUCAAATAAAAAAAAAAAAAAAAAAAAAABbQ29udGVudF9UeXBl&#10;c10ueG1sUEsBAi0AFAAGAAgAAAAhADj9If/WAAAAlAEAAAsAAAAAAAAAAAAAAAAAOwEAAF9yZWxz&#10;Ly5yZWxzUEsBAi0AFAAGAAgAAAAhAIZhfdZjAgAAqAQAAA4AAAAAAAAAAAAAAAAAOgIAAGRycy9l&#10;Mm9Eb2MueG1sUEsBAi0AFAAGAAgAAAAhAFhgsxu6AAAAIgEAABkAAAAAAAAAAAAAAAAAyQQAAGRy&#10;cy9fcmVscy9lMm9Eb2MueG1sLnJlbHNQSwECLQAUAAYACAAAACEAt8EqTtwAAAAIAQAADwAAAAAA&#10;AAAAAAAAAAC6BQAAZHJzL2Rvd25yZXYueG1sUEsBAi0ACgAAAAAAAAAhAAIKa9eSKQAAkikAABUA&#10;AAAAAAAAAAAAAAAAwwYAAGRycy9tZWRpYS9pbWFnZTEuanBlZ1BLBQYAAAAABgAGAH0BAACIMAAA&#10;AAA=&#10;">
            <v:imagedata r:id="rId19" o:title=""/>
            <o:lock v:ext="edit" aspectratio="f"/>
          </v:shape>
        </w:pict>
      </w:r>
    </w:p>
    <w:p w:rsidR="00B20B8C" w:rsidRDefault="00B20B8C" w:rsidP="00907B44">
      <w:pPr>
        <w:spacing w:line="276" w:lineRule="auto"/>
        <w:rPr>
          <w:rFonts w:ascii="Garamond" w:hAnsi="Garamond"/>
          <w:b/>
          <w:sz w:val="22"/>
          <w:szCs w:val="22"/>
          <w:lang w:eastAsia="en-US"/>
        </w:rPr>
      </w:pPr>
    </w:p>
    <w:p w:rsidR="00B20B8C" w:rsidRDefault="00B20B8C" w:rsidP="00907B44">
      <w:pPr>
        <w:spacing w:line="276" w:lineRule="auto"/>
        <w:rPr>
          <w:rFonts w:ascii="Garamond" w:hAnsi="Garamond"/>
          <w:b/>
          <w:sz w:val="22"/>
          <w:szCs w:val="22"/>
          <w:lang w:eastAsia="en-US"/>
        </w:rPr>
      </w:pPr>
    </w:p>
    <w:p w:rsidR="00B20B8C" w:rsidRDefault="00B20B8C" w:rsidP="00907B44">
      <w:pPr>
        <w:spacing w:line="276" w:lineRule="auto"/>
        <w:rPr>
          <w:rFonts w:ascii="Garamond" w:hAnsi="Garamond"/>
          <w:b/>
          <w:sz w:val="22"/>
          <w:szCs w:val="22"/>
          <w:lang w:eastAsia="en-US"/>
        </w:rPr>
      </w:pPr>
    </w:p>
    <w:p w:rsidR="00B20B8C" w:rsidRDefault="00B20B8C" w:rsidP="00907B44">
      <w:pPr>
        <w:spacing w:line="276" w:lineRule="auto"/>
        <w:rPr>
          <w:rFonts w:ascii="Garamond" w:hAnsi="Garamond"/>
          <w:b/>
          <w:sz w:val="22"/>
          <w:szCs w:val="22"/>
          <w:lang w:eastAsia="en-US"/>
        </w:rPr>
      </w:pPr>
    </w:p>
    <w:p w:rsidR="00B20B8C" w:rsidRDefault="00B20B8C" w:rsidP="00907B44">
      <w:pPr>
        <w:spacing w:line="276" w:lineRule="auto"/>
        <w:rPr>
          <w:rFonts w:ascii="Garamond" w:hAnsi="Garamond"/>
          <w:b/>
          <w:sz w:val="22"/>
          <w:szCs w:val="22"/>
          <w:lang w:eastAsia="en-US"/>
        </w:rPr>
      </w:pPr>
    </w:p>
    <w:p w:rsidR="00B20B8C" w:rsidRDefault="00B20B8C" w:rsidP="00907B44">
      <w:pPr>
        <w:spacing w:line="276" w:lineRule="auto"/>
        <w:rPr>
          <w:rFonts w:ascii="Garamond" w:hAnsi="Garamond"/>
          <w:b/>
          <w:sz w:val="22"/>
          <w:szCs w:val="22"/>
          <w:lang w:eastAsia="en-US"/>
        </w:rPr>
      </w:pPr>
    </w:p>
    <w:p w:rsidR="00B20B8C" w:rsidRDefault="00B20B8C" w:rsidP="00907B44">
      <w:pPr>
        <w:spacing w:line="276" w:lineRule="auto"/>
        <w:rPr>
          <w:rFonts w:ascii="Garamond" w:hAnsi="Garamond"/>
          <w:b/>
          <w:sz w:val="22"/>
          <w:szCs w:val="22"/>
          <w:lang w:eastAsia="en-US"/>
        </w:rPr>
      </w:pPr>
    </w:p>
    <w:p w:rsidR="00B20B8C" w:rsidRPr="00907B44" w:rsidRDefault="00B20B8C" w:rsidP="00907B44">
      <w:pPr>
        <w:spacing w:line="276" w:lineRule="auto"/>
        <w:rPr>
          <w:rFonts w:ascii="Garamond" w:hAnsi="Garamond"/>
          <w:b/>
          <w:sz w:val="22"/>
          <w:szCs w:val="22"/>
          <w:lang w:eastAsia="en-US"/>
        </w:rPr>
      </w:pPr>
      <w:r w:rsidRPr="00907B44">
        <w:rPr>
          <w:rFonts w:ascii="Garamond" w:hAnsi="Garamond"/>
          <w:b/>
          <w:sz w:val="22"/>
          <w:szCs w:val="22"/>
          <w:lang w:eastAsia="en-US"/>
        </w:rPr>
        <w:t>Bu konuşmaya bakarak yaşanılan dönemle ilgili olarak aşağıdakilerden hangisi söylenebilir?</w:t>
      </w:r>
    </w:p>
    <w:p w:rsidR="00B20B8C" w:rsidRPr="00907B44" w:rsidRDefault="00B20B8C" w:rsidP="007F73C3">
      <w:pPr>
        <w:numPr>
          <w:ilvl w:val="0"/>
          <w:numId w:val="16"/>
        </w:numPr>
        <w:spacing w:after="200" w:line="276" w:lineRule="auto"/>
        <w:contextualSpacing/>
        <w:jc w:val="left"/>
        <w:rPr>
          <w:rFonts w:ascii="Garamond" w:hAnsi="Garamond"/>
          <w:sz w:val="22"/>
          <w:szCs w:val="22"/>
          <w:lang w:eastAsia="en-US"/>
        </w:rPr>
      </w:pPr>
      <w:r w:rsidRPr="00907B44">
        <w:rPr>
          <w:rFonts w:ascii="Garamond" w:hAnsi="Garamond"/>
          <w:sz w:val="22"/>
          <w:szCs w:val="22"/>
          <w:lang w:eastAsia="en-US"/>
        </w:rPr>
        <w:t>Üretici toplum yapısı egemendir.</w:t>
      </w:r>
    </w:p>
    <w:p w:rsidR="00B20B8C" w:rsidRPr="00907B44" w:rsidRDefault="00B20B8C" w:rsidP="007F73C3">
      <w:pPr>
        <w:numPr>
          <w:ilvl w:val="0"/>
          <w:numId w:val="16"/>
        </w:numPr>
        <w:spacing w:after="200" w:line="276" w:lineRule="auto"/>
        <w:contextualSpacing/>
        <w:jc w:val="left"/>
        <w:rPr>
          <w:rFonts w:ascii="Garamond" w:hAnsi="Garamond"/>
          <w:sz w:val="22"/>
          <w:szCs w:val="22"/>
          <w:lang w:eastAsia="en-US"/>
        </w:rPr>
      </w:pPr>
      <w:r w:rsidRPr="00907B44">
        <w:rPr>
          <w:rFonts w:ascii="Garamond" w:hAnsi="Garamond"/>
          <w:sz w:val="22"/>
          <w:szCs w:val="22"/>
          <w:lang w:eastAsia="en-US"/>
        </w:rPr>
        <w:t>İhtiyaçlar avcılık ve toplayıcılıkla temin edilmektedir.</w:t>
      </w:r>
    </w:p>
    <w:p w:rsidR="00B20B8C" w:rsidRPr="00907B44" w:rsidRDefault="00B20B8C" w:rsidP="007F73C3">
      <w:pPr>
        <w:numPr>
          <w:ilvl w:val="0"/>
          <w:numId w:val="16"/>
        </w:numPr>
        <w:spacing w:after="200" w:line="276" w:lineRule="auto"/>
        <w:contextualSpacing/>
        <w:jc w:val="left"/>
        <w:rPr>
          <w:rFonts w:ascii="Garamond" w:hAnsi="Garamond"/>
          <w:sz w:val="22"/>
          <w:szCs w:val="22"/>
          <w:lang w:eastAsia="en-US"/>
        </w:rPr>
      </w:pPr>
      <w:r w:rsidRPr="00907B44">
        <w:rPr>
          <w:rFonts w:ascii="Garamond" w:hAnsi="Garamond"/>
          <w:sz w:val="22"/>
          <w:szCs w:val="22"/>
          <w:lang w:eastAsia="en-US"/>
        </w:rPr>
        <w:t>Yerleşik yaşama geçilmiştir.</w:t>
      </w:r>
    </w:p>
    <w:p w:rsidR="00B20B8C" w:rsidRPr="00907B44" w:rsidRDefault="00B20B8C" w:rsidP="007F73C3">
      <w:pPr>
        <w:numPr>
          <w:ilvl w:val="0"/>
          <w:numId w:val="16"/>
        </w:numPr>
        <w:spacing w:after="200" w:line="276" w:lineRule="auto"/>
        <w:contextualSpacing/>
        <w:jc w:val="left"/>
        <w:rPr>
          <w:rFonts w:ascii="Garamond" w:hAnsi="Garamond"/>
          <w:sz w:val="22"/>
          <w:szCs w:val="22"/>
          <w:lang w:eastAsia="en-US"/>
        </w:rPr>
      </w:pPr>
      <w:r w:rsidRPr="00907B44">
        <w:rPr>
          <w:rFonts w:ascii="Garamond" w:hAnsi="Garamond"/>
          <w:sz w:val="22"/>
          <w:szCs w:val="22"/>
          <w:lang w:eastAsia="en-US"/>
        </w:rPr>
        <w:t>Hayvanlar evcilleştirilmeye başlamıştır.</w:t>
      </w: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r>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93201" o:spid="_x0000_s1089" type="#_x0000_t98" style="position:absolute;left:0;text-align:left;margin-left:21.9pt;margin-top:7.55pt;width:236.35pt;height:63.75pt;z-index:2516510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1/mTwMAAI8HAAAOAAAAZHJzL2Uyb0RvYy54bWysVdtu4zYQfS/QfyD43kiK7WxixFkECVIU&#10;TXeDOkXQxzFFWQIokiXpyM5f9R/6YT0kZceb3Ze9+EEmh8O5nJk5vHy/7RV7ls53Ri94dVJyJrUw&#10;dafXC/7X490v55z5QLomZbRc8J30/P3Vzz9dDnYuT01rVC0dgxHt54Nd8DYEOy8KL1rZkz8xVmoc&#10;Nsb1FLB166J2NMB6r4rTsjwrBuNq64yQ3kN6mw/5VbLfNFKEj03jZWBqwRFbSF+Xvqv4La4uab52&#10;ZNtOjGHQN0TRU6fh9GDqlgKxjes+M9V3whlvmnAiTF+YpumETDkgm6p8k82yJStTLgDH2wNM/seZ&#10;FR+eHxzr6gW/mCACzjT1KNPfiH/Hfqdd/d+/gJ7lQ4A1WD/HnaV9cOPOYxkz3zauj//IiW0TwLsD&#10;wHIbmIBwUpbV2XTGmcDZeXlxdjqLFSheb1vnw6/S9CwukKZx3YvRgdQSuCmVMKbnex/ytb36CH19&#10;1ynFnAlPXWgTeujJXBePO0nLM2sAYJnEfudvlGPPhPZAV9VmeESsnCnyAQdQS7+kGzodsuYsCnPr&#10;eAp/mDqLkd0oR0LZcspt7Y8dT+Lt73A+eTc6gY+vdl7FCL/He5WiB/hvvB8g+Tx1SNZ79FWnGUVq&#10;qM4wvTEU5gUpif6rxk7AMKYyRhdKswGdOUObMEGgh0YRqiN6iwterzkjtQbviOAyokZ1h8tfU1vf&#10;Ui1zFS++nGFV7uWfZuiPXcZ2vCXfZkvpaMxK6ZiPTIw0dqLZBOmWbT2wldq4PwkpTTMkdRd7PwHE&#10;Wd2hDWfpBGh92ttjJd16dejihGqWk7Itja15HrHOM+OzemrNQwxpdxReEQc9j3Zche1qm1hich6t&#10;RNHK1DtQBwKKw8S8FXcd0r/H5DyQA4lCiIchfMSnUQZ1NOOKM4z1y5fkUT8N/QtnA0gZRf5nQ05i&#10;IH/TGNqLajqF2ZA209m704jI8cnq+ERv+huDwQarIbq0jPpB7ZeNM/0T3o/r6BVHpAUiy+00bm5C&#10;JAHO8AIJeX2d1mBuS+FeL63Y00ss/OP2iZwdiSuARj6YPYHT/A1nZd3YEtpcb4JpukRor7iiHnED&#10;1s8Ukl+o+Kwc75PW6zt69T8AAAD//wMAUEsDBBQABgAIAAAAIQBwRy/J3QAAAAkBAAAPAAAAZHJz&#10;L2Rvd25yZXYueG1sTI/NTsMwEITvSLyDtUjcqJPmBxTiVCgSJ4QQKQeObrxNIux1FLtteHuWExxn&#10;ZjXzbb1bnRVnXMLkSUG6SUAg9d5MNCj42D/fPYAIUZPR1hMq+MYAu+b6qtaV8Rd6x3MXB8ElFCqt&#10;YIxxrqQM/YhOh42fkTg7+sXpyHIZpFn0hcudldskKaXTE/HCqGdsR+y/upNTkK3ZCx3v+6V18i3/&#10;fJ3avbWdUrc369MjiIhr/DuGX3xGh4aZDv5EJgirIM+YPLJfpCA4L9KyAHFgI9+WIJta/v+g+QEA&#10;AP//AwBQSwECLQAUAAYACAAAACEAtoM4kv4AAADhAQAAEwAAAAAAAAAAAAAAAAAAAAAAW0NvbnRl&#10;bnRfVHlwZXNdLnhtbFBLAQItABQABgAIAAAAIQA4/SH/1gAAAJQBAAALAAAAAAAAAAAAAAAAAC8B&#10;AABfcmVscy8ucmVsc1BLAQItABQABgAIAAAAIQDhk1/mTwMAAI8HAAAOAAAAAAAAAAAAAAAAAC4C&#10;AABkcnMvZTJvRG9jLnhtbFBLAQItABQABgAIAAAAIQBwRy/J3QAAAAkBAAAPAAAAAAAAAAAAAAAA&#10;AKkFAABkcnMvZG93bnJldi54bWxQSwUGAAAAAAQABADzAAAAswYAAAAA&#10;" fillcolor="#bcbcbc">
            <v:fill color2="#ededed" rotate="t" angle="180" colors="0 #bcbcbc;22938f #d0d0d0;1 #ededed" focus="100%" type="gradient"/>
            <v:shadow on="t" color="black" opacity="24903f" origin=",.5" offset="0,.55556mm"/>
            <v:textbox>
              <w:txbxContent>
                <w:p w:rsidR="00B20B8C" w:rsidRPr="00CF0197" w:rsidRDefault="00B20B8C" w:rsidP="00907B44">
                  <w:pPr>
                    <w:jc w:val="center"/>
                    <w:rPr>
                      <w:b/>
                      <w:sz w:val="20"/>
                    </w:rPr>
                  </w:pPr>
                  <w:r w:rsidRPr="00CF0197">
                    <w:rPr>
                      <w:b/>
                      <w:sz w:val="20"/>
                    </w:rPr>
                    <w:t>Çinlilerle Araplar arasında 751 yılında gerçekleşen Talas Savaşı’nda, Türkler de Arapların yanında yer almışlardır.</w:t>
                  </w:r>
                </w:p>
              </w:txbxContent>
            </v:textbox>
          </v:shape>
        </w:pict>
      </w:r>
    </w:p>
    <w:p w:rsidR="00B20B8C" w:rsidRPr="0031513B" w:rsidRDefault="00B20B8C" w:rsidP="00907B44">
      <w:pPr>
        <w:spacing w:line="276" w:lineRule="auto"/>
        <w:rPr>
          <w:rFonts w:ascii="Garamond" w:hAnsi="Garamond"/>
          <w:b/>
          <w:szCs w:val="22"/>
          <w:lang w:eastAsia="en-US"/>
        </w:rPr>
      </w:pPr>
      <w:r w:rsidRPr="0031513B">
        <w:rPr>
          <w:rFonts w:ascii="Garamond" w:hAnsi="Garamond"/>
          <w:b/>
          <w:szCs w:val="22"/>
          <w:lang w:eastAsia="en-US"/>
        </w:rPr>
        <w:t>18-)</w:t>
      </w:r>
    </w:p>
    <w:p w:rsidR="00B20B8C" w:rsidRPr="00907B44" w:rsidRDefault="00B20B8C" w:rsidP="00907B44">
      <w:pPr>
        <w:spacing w:line="276" w:lineRule="auto"/>
        <w:rPr>
          <w:rFonts w:ascii="Garamond" w:hAnsi="Garamond"/>
          <w:b/>
          <w:sz w:val="22"/>
          <w:szCs w:val="22"/>
          <w:lang w:eastAsia="en-US"/>
        </w:rPr>
      </w:pPr>
    </w:p>
    <w:p w:rsidR="00B20B8C" w:rsidRPr="00907B44" w:rsidRDefault="00B20B8C" w:rsidP="00907B44">
      <w:pPr>
        <w:spacing w:line="276" w:lineRule="auto"/>
        <w:rPr>
          <w:rFonts w:ascii="Garamond" w:hAnsi="Garamond"/>
          <w:b/>
          <w:sz w:val="22"/>
          <w:szCs w:val="22"/>
          <w:lang w:eastAsia="en-US"/>
        </w:rPr>
      </w:pPr>
    </w:p>
    <w:p w:rsidR="00B20B8C" w:rsidRPr="00907B44" w:rsidRDefault="00B20B8C" w:rsidP="00907B44">
      <w:pPr>
        <w:spacing w:line="276" w:lineRule="auto"/>
        <w:rPr>
          <w:rFonts w:ascii="Garamond" w:hAnsi="Garamond"/>
          <w:b/>
          <w:sz w:val="22"/>
          <w:szCs w:val="22"/>
          <w:lang w:eastAsia="en-US"/>
        </w:rPr>
      </w:pPr>
    </w:p>
    <w:p w:rsidR="00B20B8C" w:rsidRPr="00907B44" w:rsidRDefault="00B20B8C" w:rsidP="00907B44">
      <w:pPr>
        <w:spacing w:line="276" w:lineRule="auto"/>
        <w:rPr>
          <w:rFonts w:ascii="Garamond" w:hAnsi="Garamond"/>
          <w:b/>
          <w:sz w:val="22"/>
          <w:szCs w:val="22"/>
          <w:lang w:eastAsia="en-US"/>
        </w:rPr>
      </w:pPr>
      <w:r w:rsidRPr="00907B44">
        <w:rPr>
          <w:rFonts w:ascii="Garamond" w:hAnsi="Garamond"/>
          <w:b/>
          <w:sz w:val="22"/>
          <w:szCs w:val="22"/>
          <w:lang w:eastAsia="en-US"/>
        </w:rPr>
        <w:t xml:space="preserve"> Bu olay kaçıncı yüzyılda, hangi çağda meydana gelmiştir?</w:t>
      </w:r>
    </w:p>
    <w:p w:rsidR="00B20B8C" w:rsidRPr="00907B44" w:rsidRDefault="00B20B8C" w:rsidP="007F73C3">
      <w:pPr>
        <w:numPr>
          <w:ilvl w:val="0"/>
          <w:numId w:val="18"/>
        </w:numPr>
        <w:spacing w:after="200" w:line="276" w:lineRule="auto"/>
        <w:contextualSpacing/>
        <w:jc w:val="left"/>
        <w:rPr>
          <w:rFonts w:ascii="Garamond" w:hAnsi="Garamond"/>
          <w:sz w:val="22"/>
          <w:szCs w:val="22"/>
          <w:lang w:eastAsia="en-US"/>
        </w:rPr>
      </w:pPr>
      <w:r w:rsidRPr="00907B44">
        <w:rPr>
          <w:rFonts w:ascii="Garamond" w:hAnsi="Garamond"/>
          <w:sz w:val="22"/>
          <w:szCs w:val="22"/>
          <w:lang w:eastAsia="en-US"/>
        </w:rPr>
        <w:t>Yedinci yüzyıl</w:t>
      </w:r>
      <w:r>
        <w:rPr>
          <w:rFonts w:ascii="Garamond" w:hAnsi="Garamond"/>
          <w:sz w:val="22"/>
          <w:szCs w:val="22"/>
          <w:lang w:eastAsia="en-US"/>
        </w:rPr>
        <w:t xml:space="preserve"> </w:t>
      </w:r>
      <w:r>
        <w:rPr>
          <w:rFonts w:ascii="Garamond" w:hAnsi="Garamond"/>
          <w:sz w:val="22"/>
          <w:szCs w:val="22"/>
          <w:lang w:eastAsia="en-US"/>
        </w:rPr>
        <w:tab/>
      </w:r>
      <w:r>
        <w:rPr>
          <w:rFonts w:ascii="Garamond" w:hAnsi="Garamond"/>
          <w:sz w:val="22"/>
          <w:szCs w:val="22"/>
          <w:lang w:eastAsia="en-US"/>
        </w:rPr>
        <w:tab/>
      </w:r>
      <w:r w:rsidRPr="00907B44">
        <w:rPr>
          <w:rFonts w:ascii="Garamond" w:hAnsi="Garamond"/>
          <w:sz w:val="22"/>
          <w:szCs w:val="22"/>
          <w:lang w:eastAsia="en-US"/>
        </w:rPr>
        <w:t>-</w:t>
      </w:r>
      <w:r>
        <w:rPr>
          <w:rFonts w:ascii="Garamond" w:hAnsi="Garamond"/>
          <w:sz w:val="22"/>
          <w:szCs w:val="22"/>
          <w:lang w:eastAsia="en-US"/>
        </w:rPr>
        <w:t xml:space="preserve"> </w:t>
      </w:r>
      <w:r>
        <w:rPr>
          <w:rFonts w:ascii="Garamond" w:hAnsi="Garamond"/>
          <w:sz w:val="22"/>
          <w:szCs w:val="22"/>
          <w:lang w:eastAsia="en-US"/>
        </w:rPr>
        <w:tab/>
      </w:r>
      <w:r w:rsidRPr="00907B44">
        <w:rPr>
          <w:rFonts w:ascii="Garamond" w:hAnsi="Garamond"/>
          <w:sz w:val="22"/>
          <w:szCs w:val="22"/>
          <w:lang w:eastAsia="en-US"/>
        </w:rPr>
        <w:t>İlkçağ</w:t>
      </w:r>
    </w:p>
    <w:p w:rsidR="00B20B8C" w:rsidRPr="00907B44" w:rsidRDefault="00B20B8C" w:rsidP="007F73C3">
      <w:pPr>
        <w:numPr>
          <w:ilvl w:val="0"/>
          <w:numId w:val="18"/>
        </w:numPr>
        <w:spacing w:line="276" w:lineRule="auto"/>
        <w:contextualSpacing/>
        <w:jc w:val="left"/>
        <w:rPr>
          <w:rFonts w:ascii="Garamond" w:hAnsi="Garamond"/>
          <w:sz w:val="22"/>
          <w:szCs w:val="22"/>
          <w:lang w:eastAsia="en-US"/>
        </w:rPr>
      </w:pPr>
      <w:r w:rsidRPr="00907B44">
        <w:rPr>
          <w:rFonts w:ascii="Garamond" w:hAnsi="Garamond"/>
          <w:sz w:val="22"/>
          <w:szCs w:val="22"/>
          <w:lang w:eastAsia="en-US"/>
        </w:rPr>
        <w:t>Sekizinci yüzyıl</w:t>
      </w:r>
      <w:r>
        <w:rPr>
          <w:rFonts w:ascii="Garamond" w:hAnsi="Garamond"/>
          <w:sz w:val="22"/>
          <w:szCs w:val="22"/>
          <w:lang w:eastAsia="en-US"/>
        </w:rPr>
        <w:t xml:space="preserve"> </w:t>
      </w:r>
      <w:r>
        <w:rPr>
          <w:rFonts w:ascii="Garamond" w:hAnsi="Garamond"/>
          <w:sz w:val="22"/>
          <w:szCs w:val="22"/>
          <w:lang w:eastAsia="en-US"/>
        </w:rPr>
        <w:tab/>
      </w:r>
      <w:r>
        <w:rPr>
          <w:rFonts w:ascii="Garamond" w:hAnsi="Garamond"/>
          <w:sz w:val="22"/>
          <w:szCs w:val="22"/>
          <w:lang w:eastAsia="en-US"/>
        </w:rPr>
        <w:tab/>
      </w:r>
      <w:r w:rsidRPr="00907B44">
        <w:rPr>
          <w:rFonts w:ascii="Garamond" w:hAnsi="Garamond"/>
          <w:sz w:val="22"/>
          <w:szCs w:val="22"/>
          <w:lang w:eastAsia="en-US"/>
        </w:rPr>
        <w:t>-</w:t>
      </w:r>
      <w:r>
        <w:rPr>
          <w:rFonts w:ascii="Garamond" w:hAnsi="Garamond"/>
          <w:sz w:val="22"/>
          <w:szCs w:val="22"/>
          <w:lang w:eastAsia="en-US"/>
        </w:rPr>
        <w:t xml:space="preserve"> </w:t>
      </w:r>
      <w:r>
        <w:rPr>
          <w:rFonts w:ascii="Garamond" w:hAnsi="Garamond"/>
          <w:sz w:val="22"/>
          <w:szCs w:val="22"/>
          <w:lang w:eastAsia="en-US"/>
        </w:rPr>
        <w:tab/>
      </w:r>
      <w:r w:rsidRPr="00907B44">
        <w:rPr>
          <w:rFonts w:ascii="Garamond" w:hAnsi="Garamond"/>
          <w:sz w:val="22"/>
          <w:szCs w:val="22"/>
          <w:lang w:eastAsia="en-US"/>
        </w:rPr>
        <w:t>Orta Çağ</w:t>
      </w:r>
    </w:p>
    <w:p w:rsidR="00B20B8C" w:rsidRPr="00907B44" w:rsidRDefault="00B20B8C" w:rsidP="007F73C3">
      <w:pPr>
        <w:numPr>
          <w:ilvl w:val="0"/>
          <w:numId w:val="18"/>
        </w:numPr>
        <w:spacing w:after="200" w:line="276" w:lineRule="auto"/>
        <w:contextualSpacing/>
        <w:jc w:val="left"/>
        <w:rPr>
          <w:rFonts w:ascii="Garamond" w:hAnsi="Garamond"/>
          <w:sz w:val="22"/>
          <w:szCs w:val="22"/>
          <w:lang w:eastAsia="en-US"/>
        </w:rPr>
      </w:pPr>
      <w:r w:rsidRPr="00907B44">
        <w:rPr>
          <w:rFonts w:ascii="Garamond" w:hAnsi="Garamond"/>
          <w:sz w:val="22"/>
          <w:szCs w:val="22"/>
          <w:lang w:eastAsia="en-US"/>
        </w:rPr>
        <w:t>Sekizinci yüzyıl</w:t>
      </w:r>
      <w:r>
        <w:rPr>
          <w:rFonts w:ascii="Garamond" w:hAnsi="Garamond"/>
          <w:sz w:val="22"/>
          <w:szCs w:val="22"/>
          <w:lang w:eastAsia="en-US"/>
        </w:rPr>
        <w:t xml:space="preserve"> </w:t>
      </w:r>
      <w:r>
        <w:rPr>
          <w:rFonts w:ascii="Garamond" w:hAnsi="Garamond"/>
          <w:sz w:val="22"/>
          <w:szCs w:val="22"/>
          <w:lang w:eastAsia="en-US"/>
        </w:rPr>
        <w:tab/>
      </w:r>
      <w:r>
        <w:rPr>
          <w:rFonts w:ascii="Garamond" w:hAnsi="Garamond"/>
          <w:sz w:val="22"/>
          <w:szCs w:val="22"/>
          <w:lang w:eastAsia="en-US"/>
        </w:rPr>
        <w:tab/>
      </w:r>
      <w:r w:rsidRPr="00907B44">
        <w:rPr>
          <w:rFonts w:ascii="Garamond" w:hAnsi="Garamond"/>
          <w:sz w:val="22"/>
          <w:szCs w:val="22"/>
          <w:lang w:eastAsia="en-US"/>
        </w:rPr>
        <w:t xml:space="preserve">- </w:t>
      </w:r>
      <w:r>
        <w:rPr>
          <w:rFonts w:ascii="Garamond" w:hAnsi="Garamond"/>
          <w:sz w:val="22"/>
          <w:szCs w:val="22"/>
          <w:lang w:eastAsia="en-US"/>
        </w:rPr>
        <w:tab/>
      </w:r>
      <w:r w:rsidRPr="00907B44">
        <w:rPr>
          <w:rFonts w:ascii="Garamond" w:hAnsi="Garamond"/>
          <w:sz w:val="22"/>
          <w:szCs w:val="22"/>
          <w:lang w:eastAsia="en-US"/>
        </w:rPr>
        <w:t>İlkçağ</w:t>
      </w:r>
    </w:p>
    <w:p w:rsidR="00B20B8C" w:rsidRPr="00907B44" w:rsidRDefault="00B20B8C" w:rsidP="007F73C3">
      <w:pPr>
        <w:numPr>
          <w:ilvl w:val="0"/>
          <w:numId w:val="18"/>
        </w:numPr>
        <w:spacing w:after="200" w:line="276" w:lineRule="auto"/>
        <w:contextualSpacing/>
        <w:jc w:val="left"/>
        <w:rPr>
          <w:rFonts w:ascii="Garamond" w:hAnsi="Garamond"/>
          <w:sz w:val="22"/>
          <w:szCs w:val="22"/>
          <w:lang w:eastAsia="en-US"/>
        </w:rPr>
      </w:pPr>
      <w:r w:rsidRPr="00907B44">
        <w:rPr>
          <w:rFonts w:ascii="Garamond" w:hAnsi="Garamond"/>
          <w:sz w:val="22"/>
          <w:szCs w:val="22"/>
          <w:lang w:eastAsia="en-US"/>
        </w:rPr>
        <w:t>Yedinci yüzyıl</w:t>
      </w:r>
      <w:r>
        <w:rPr>
          <w:rFonts w:ascii="Garamond" w:hAnsi="Garamond"/>
          <w:sz w:val="22"/>
          <w:szCs w:val="22"/>
          <w:lang w:eastAsia="en-US"/>
        </w:rPr>
        <w:t xml:space="preserve"> </w:t>
      </w:r>
      <w:r>
        <w:rPr>
          <w:rFonts w:ascii="Garamond" w:hAnsi="Garamond"/>
          <w:sz w:val="22"/>
          <w:szCs w:val="22"/>
          <w:lang w:eastAsia="en-US"/>
        </w:rPr>
        <w:tab/>
      </w:r>
      <w:r>
        <w:rPr>
          <w:rFonts w:ascii="Garamond" w:hAnsi="Garamond"/>
          <w:sz w:val="22"/>
          <w:szCs w:val="22"/>
          <w:lang w:eastAsia="en-US"/>
        </w:rPr>
        <w:tab/>
      </w:r>
      <w:r w:rsidRPr="00907B44">
        <w:rPr>
          <w:rFonts w:ascii="Garamond" w:hAnsi="Garamond"/>
          <w:sz w:val="22"/>
          <w:szCs w:val="22"/>
          <w:lang w:eastAsia="en-US"/>
        </w:rPr>
        <w:t>-</w:t>
      </w:r>
      <w:r>
        <w:rPr>
          <w:rFonts w:ascii="Garamond" w:hAnsi="Garamond"/>
          <w:sz w:val="22"/>
          <w:szCs w:val="22"/>
          <w:lang w:eastAsia="en-US"/>
        </w:rPr>
        <w:t xml:space="preserve"> </w:t>
      </w:r>
      <w:r>
        <w:rPr>
          <w:rFonts w:ascii="Garamond" w:hAnsi="Garamond"/>
          <w:sz w:val="22"/>
          <w:szCs w:val="22"/>
          <w:lang w:eastAsia="en-US"/>
        </w:rPr>
        <w:tab/>
      </w:r>
      <w:r w:rsidRPr="00907B44">
        <w:rPr>
          <w:rFonts w:ascii="Garamond" w:hAnsi="Garamond"/>
          <w:sz w:val="22"/>
          <w:szCs w:val="22"/>
          <w:lang w:eastAsia="en-US"/>
        </w:rPr>
        <w:t>Yeniçağ</w:t>
      </w:r>
    </w:p>
    <w:p w:rsidR="00B20B8C" w:rsidRDefault="00B20B8C" w:rsidP="00DB77CC">
      <w:pPr>
        <w:shd w:val="clear" w:color="auto" w:fill="FFFFFF"/>
        <w:spacing w:line="276" w:lineRule="auto"/>
        <w:ind w:left="510" w:hanging="340"/>
        <w:rPr>
          <w:rFonts w:ascii="Garamond" w:hAnsi="Garamond"/>
          <w:b/>
          <w:szCs w:val="16"/>
        </w:rPr>
      </w:pPr>
    </w:p>
    <w:p w:rsidR="00B20B8C" w:rsidRPr="003D0923" w:rsidRDefault="00B20B8C" w:rsidP="003D0923">
      <w:pPr>
        <w:spacing w:line="276" w:lineRule="auto"/>
        <w:ind w:left="227" w:hanging="227"/>
        <w:rPr>
          <w:rFonts w:ascii="Garamond" w:hAnsi="Garamond"/>
          <w:sz w:val="22"/>
          <w:szCs w:val="22"/>
          <w:lang w:eastAsia="en-US"/>
        </w:rPr>
      </w:pPr>
      <w:r>
        <w:rPr>
          <w:rFonts w:ascii="Garamond" w:hAnsi="Garamond"/>
          <w:b/>
          <w:szCs w:val="16"/>
        </w:rPr>
        <w:t>19</w:t>
      </w:r>
      <w:r w:rsidRPr="004A1725">
        <w:rPr>
          <w:rFonts w:ascii="Garamond" w:hAnsi="Garamond"/>
          <w:b/>
          <w:szCs w:val="16"/>
        </w:rPr>
        <w:t>-)</w:t>
      </w:r>
      <w:r>
        <w:rPr>
          <w:rFonts w:ascii="Garamond" w:hAnsi="Garamond"/>
          <w:b/>
          <w:sz w:val="22"/>
          <w:szCs w:val="22"/>
          <w:lang w:eastAsia="en-US"/>
        </w:rPr>
        <w:t xml:space="preserve"> </w:t>
      </w:r>
      <w:r>
        <w:rPr>
          <w:rFonts w:ascii="Garamond" w:hAnsi="Garamond"/>
          <w:sz w:val="22"/>
          <w:szCs w:val="22"/>
          <w:lang w:eastAsia="en-US"/>
        </w:rPr>
        <w:t>Hititlerin başkenti</w:t>
      </w:r>
      <w:r w:rsidRPr="003D0923">
        <w:rPr>
          <w:rFonts w:ascii="Garamond" w:hAnsi="Garamond"/>
          <w:sz w:val="22"/>
          <w:szCs w:val="22"/>
          <w:lang w:eastAsia="en-US"/>
        </w:rPr>
        <w:t xml:space="preserve"> Hattuşaş yakınlarında yapılan araştırmada aralarında güneş, deniz, ateş ve bereket tanrılarının da bulunduğu heykelcilikler bulunmuştur.</w:t>
      </w:r>
    </w:p>
    <w:p w:rsidR="00B20B8C" w:rsidRPr="003D0923" w:rsidRDefault="00B20B8C" w:rsidP="003D0923">
      <w:pPr>
        <w:spacing w:line="276" w:lineRule="auto"/>
        <w:ind w:left="227" w:hanging="227"/>
        <w:rPr>
          <w:rFonts w:ascii="Garamond" w:hAnsi="Garamond"/>
          <w:b/>
          <w:sz w:val="22"/>
          <w:szCs w:val="22"/>
          <w:lang w:eastAsia="en-US"/>
        </w:rPr>
      </w:pPr>
      <w:r w:rsidRPr="003D0923">
        <w:rPr>
          <w:rFonts w:ascii="Garamond" w:hAnsi="Garamond"/>
          <w:b/>
          <w:sz w:val="22"/>
          <w:szCs w:val="22"/>
          <w:lang w:eastAsia="en-US"/>
        </w:rPr>
        <w:t>Bu bilgilere bakılarak Hititlerle ilgili aşağıdaki yargılardan hangisine ulaşılabilir?</w:t>
      </w:r>
    </w:p>
    <w:p w:rsidR="00B20B8C" w:rsidRPr="003D0923" w:rsidRDefault="00B20B8C" w:rsidP="007F73C3">
      <w:pPr>
        <w:numPr>
          <w:ilvl w:val="0"/>
          <w:numId w:val="19"/>
        </w:numPr>
        <w:spacing w:after="200" w:line="276" w:lineRule="auto"/>
        <w:contextualSpacing/>
        <w:jc w:val="left"/>
        <w:rPr>
          <w:rFonts w:ascii="Garamond" w:hAnsi="Garamond"/>
          <w:sz w:val="22"/>
          <w:szCs w:val="22"/>
          <w:lang w:eastAsia="en-US"/>
        </w:rPr>
      </w:pPr>
      <w:r w:rsidRPr="003D0923">
        <w:rPr>
          <w:rFonts w:ascii="Garamond" w:hAnsi="Garamond"/>
          <w:sz w:val="22"/>
          <w:szCs w:val="22"/>
          <w:lang w:eastAsia="en-US"/>
        </w:rPr>
        <w:t>Çok tanrılı inanışları vardır.</w:t>
      </w:r>
    </w:p>
    <w:p w:rsidR="00B20B8C" w:rsidRPr="003D0923" w:rsidRDefault="00B20B8C" w:rsidP="007F73C3">
      <w:pPr>
        <w:numPr>
          <w:ilvl w:val="0"/>
          <w:numId w:val="19"/>
        </w:numPr>
        <w:spacing w:after="200" w:line="276" w:lineRule="auto"/>
        <w:contextualSpacing/>
        <w:jc w:val="left"/>
        <w:rPr>
          <w:rFonts w:ascii="Garamond" w:hAnsi="Garamond"/>
          <w:sz w:val="22"/>
          <w:szCs w:val="22"/>
          <w:lang w:eastAsia="en-US"/>
        </w:rPr>
      </w:pPr>
      <w:r w:rsidRPr="003D0923">
        <w:rPr>
          <w:rFonts w:ascii="Garamond" w:hAnsi="Garamond"/>
          <w:sz w:val="22"/>
          <w:szCs w:val="22"/>
          <w:lang w:eastAsia="en-US"/>
        </w:rPr>
        <w:t>Sınıflı toplum yapısı vardır.</w:t>
      </w:r>
    </w:p>
    <w:p w:rsidR="00B20B8C" w:rsidRPr="003D0923" w:rsidRDefault="00B20B8C" w:rsidP="007F73C3">
      <w:pPr>
        <w:numPr>
          <w:ilvl w:val="0"/>
          <w:numId w:val="19"/>
        </w:numPr>
        <w:spacing w:after="200" w:line="276" w:lineRule="auto"/>
        <w:contextualSpacing/>
        <w:jc w:val="left"/>
        <w:rPr>
          <w:rFonts w:ascii="Garamond" w:hAnsi="Garamond"/>
          <w:sz w:val="22"/>
          <w:szCs w:val="22"/>
          <w:lang w:eastAsia="en-US"/>
        </w:rPr>
      </w:pPr>
      <w:r w:rsidRPr="003D0923">
        <w:rPr>
          <w:rFonts w:ascii="Garamond" w:hAnsi="Garamond"/>
          <w:sz w:val="22"/>
          <w:szCs w:val="22"/>
          <w:lang w:eastAsia="en-US"/>
        </w:rPr>
        <w:t>Maden işçiliğinde gelişmişledir.</w:t>
      </w:r>
    </w:p>
    <w:p w:rsidR="00B20B8C" w:rsidRDefault="00B20B8C" w:rsidP="007F73C3">
      <w:pPr>
        <w:numPr>
          <w:ilvl w:val="0"/>
          <w:numId w:val="19"/>
        </w:numPr>
        <w:spacing w:after="200" w:line="276" w:lineRule="auto"/>
        <w:contextualSpacing/>
        <w:jc w:val="left"/>
        <w:rPr>
          <w:rFonts w:ascii="Garamond" w:hAnsi="Garamond"/>
          <w:b/>
          <w:sz w:val="22"/>
          <w:szCs w:val="22"/>
          <w:lang w:eastAsia="en-US"/>
        </w:rPr>
      </w:pPr>
      <w:r w:rsidRPr="003D0923">
        <w:rPr>
          <w:rFonts w:ascii="Garamond" w:hAnsi="Garamond"/>
          <w:sz w:val="22"/>
          <w:szCs w:val="22"/>
          <w:lang w:eastAsia="en-US"/>
        </w:rPr>
        <w:t>Bilimsel çalışmalarda bulunmuşlardır</w:t>
      </w:r>
      <w:r w:rsidRPr="003D0923">
        <w:rPr>
          <w:rFonts w:ascii="Garamond" w:hAnsi="Garamond"/>
          <w:b/>
          <w:sz w:val="22"/>
          <w:szCs w:val="22"/>
          <w:lang w:eastAsia="en-US"/>
        </w:rPr>
        <w:t>.</w:t>
      </w:r>
    </w:p>
    <w:p w:rsidR="00B20B8C" w:rsidRDefault="00B20B8C" w:rsidP="00B5761A">
      <w:pPr>
        <w:spacing w:after="200" w:line="276" w:lineRule="auto"/>
        <w:contextualSpacing/>
        <w:jc w:val="left"/>
        <w:rPr>
          <w:rFonts w:ascii="Garamond" w:hAnsi="Garamond"/>
          <w:b/>
          <w:sz w:val="22"/>
          <w:szCs w:val="22"/>
          <w:lang w:eastAsia="en-US"/>
        </w:rPr>
      </w:pPr>
    </w:p>
    <w:p w:rsidR="00B20B8C" w:rsidRDefault="00B20B8C" w:rsidP="00B5761A">
      <w:pPr>
        <w:spacing w:after="200" w:line="276" w:lineRule="auto"/>
        <w:contextualSpacing/>
        <w:jc w:val="left"/>
        <w:rPr>
          <w:rFonts w:ascii="Garamond" w:hAnsi="Garamond"/>
          <w:b/>
          <w:sz w:val="22"/>
          <w:szCs w:val="22"/>
          <w:lang w:eastAsia="en-US"/>
        </w:rPr>
      </w:pPr>
    </w:p>
    <w:p w:rsidR="00B20B8C" w:rsidRPr="003D0923" w:rsidRDefault="00B20B8C" w:rsidP="00B5761A">
      <w:pPr>
        <w:spacing w:after="200" w:line="276" w:lineRule="auto"/>
        <w:contextualSpacing/>
        <w:jc w:val="left"/>
        <w:rPr>
          <w:rFonts w:ascii="Garamond" w:hAnsi="Garamond"/>
          <w:b/>
          <w:sz w:val="22"/>
          <w:szCs w:val="22"/>
          <w:lang w:eastAsia="en-US"/>
        </w:rPr>
      </w:pPr>
    </w:p>
    <w:p w:rsidR="00B20B8C" w:rsidRPr="003D0923" w:rsidRDefault="00B20B8C" w:rsidP="003D0923">
      <w:pPr>
        <w:spacing w:line="276" w:lineRule="auto"/>
        <w:ind w:left="227" w:hanging="227"/>
        <w:rPr>
          <w:rFonts w:ascii="Garamond" w:hAnsi="Garamond"/>
          <w:b/>
          <w:sz w:val="22"/>
          <w:szCs w:val="22"/>
          <w:lang w:eastAsia="en-US"/>
        </w:rPr>
      </w:pPr>
    </w:p>
    <w:p w:rsidR="00B20B8C" w:rsidRDefault="00B20B8C" w:rsidP="00665967">
      <w:pPr>
        <w:spacing w:line="276" w:lineRule="auto"/>
        <w:ind w:left="227" w:hanging="227"/>
        <w:rPr>
          <w:rFonts w:ascii="Garamond" w:hAnsi="Garamond"/>
          <w:b/>
          <w:sz w:val="22"/>
          <w:szCs w:val="22"/>
          <w:lang w:eastAsia="en-US"/>
        </w:rPr>
      </w:pPr>
    </w:p>
    <w:p w:rsidR="00B20B8C" w:rsidRDefault="00B20B8C" w:rsidP="00665967">
      <w:pPr>
        <w:spacing w:line="276" w:lineRule="auto"/>
        <w:ind w:left="227" w:hanging="227"/>
        <w:rPr>
          <w:rFonts w:ascii="Garamond" w:hAnsi="Garamond"/>
          <w:b/>
          <w:sz w:val="22"/>
          <w:szCs w:val="22"/>
          <w:lang w:eastAsia="en-US"/>
        </w:rPr>
      </w:pPr>
    </w:p>
    <w:p w:rsidR="00B20B8C" w:rsidRDefault="00B20B8C" w:rsidP="00457D67">
      <w:pPr>
        <w:shd w:val="clear" w:color="auto" w:fill="FFFFFF"/>
        <w:spacing w:line="276" w:lineRule="auto"/>
        <w:ind w:left="510" w:hanging="340"/>
        <w:rPr>
          <w:rFonts w:ascii="Garamond" w:hAnsi="Garamond"/>
          <w:sz w:val="22"/>
          <w:szCs w:val="16"/>
        </w:rPr>
      </w:pPr>
      <w:r w:rsidRPr="0031513B">
        <w:rPr>
          <w:rFonts w:ascii="Garamond" w:hAnsi="Garamond"/>
          <w:b/>
          <w:szCs w:val="22"/>
          <w:lang w:eastAsia="en-US"/>
        </w:rPr>
        <w:t xml:space="preserve">20-) </w:t>
      </w:r>
      <w:r w:rsidRPr="00F85202">
        <w:rPr>
          <w:rFonts w:ascii="Garamond" w:hAnsi="Garamond"/>
          <w:sz w:val="22"/>
          <w:szCs w:val="16"/>
        </w:rPr>
        <w:t>Sümerlerde tapınaklara getirilen ürünleri kaydetmek amacıyla çivi yazısı ve matematiksel işlemler kullanmıştır. İlk defa Sümerlerin kullandığı bu yöntemler, Mezopotamya’nın diğer uygarlıkları tarafından da kullanılmıştır.</w:t>
      </w:r>
    </w:p>
    <w:p w:rsidR="00B20B8C" w:rsidRPr="00457D67" w:rsidRDefault="00B20B8C" w:rsidP="00457D67">
      <w:pPr>
        <w:shd w:val="clear" w:color="auto" w:fill="FFFFFF"/>
        <w:spacing w:line="276" w:lineRule="auto"/>
        <w:ind w:left="510" w:hanging="340"/>
        <w:rPr>
          <w:rFonts w:ascii="Garamond" w:hAnsi="Garamond"/>
          <w:b/>
          <w:sz w:val="22"/>
          <w:szCs w:val="16"/>
        </w:rPr>
      </w:pPr>
      <w:r w:rsidRPr="00457D67">
        <w:rPr>
          <w:rFonts w:ascii="Garamond" w:hAnsi="Garamond"/>
          <w:b/>
          <w:sz w:val="22"/>
          <w:szCs w:val="16"/>
        </w:rPr>
        <w:t>Yukarıdaki bilgilere bakılarak;</w:t>
      </w:r>
    </w:p>
    <w:p w:rsidR="00B20B8C" w:rsidRDefault="00B20B8C" w:rsidP="007F73C3">
      <w:pPr>
        <w:pStyle w:val="ListParagraph"/>
        <w:numPr>
          <w:ilvl w:val="0"/>
          <w:numId w:val="25"/>
        </w:numPr>
        <w:shd w:val="clear" w:color="auto" w:fill="FFFFFF"/>
        <w:spacing w:line="276" w:lineRule="auto"/>
        <w:ind w:left="697" w:hanging="170"/>
        <w:rPr>
          <w:rFonts w:ascii="Garamond" w:hAnsi="Garamond"/>
          <w:sz w:val="22"/>
          <w:szCs w:val="16"/>
        </w:rPr>
      </w:pPr>
      <w:r>
        <w:rPr>
          <w:rFonts w:ascii="Garamond" w:hAnsi="Garamond"/>
          <w:sz w:val="22"/>
          <w:szCs w:val="16"/>
        </w:rPr>
        <w:t>Bilimsel faaliyetler ihtiyaçtan doğmuştur.</w:t>
      </w:r>
    </w:p>
    <w:p w:rsidR="00B20B8C" w:rsidRDefault="00B20B8C" w:rsidP="007F73C3">
      <w:pPr>
        <w:pStyle w:val="ListParagraph"/>
        <w:numPr>
          <w:ilvl w:val="0"/>
          <w:numId w:val="25"/>
        </w:numPr>
        <w:shd w:val="clear" w:color="auto" w:fill="FFFFFF"/>
        <w:spacing w:line="276" w:lineRule="auto"/>
        <w:ind w:left="697" w:hanging="170"/>
        <w:rPr>
          <w:rFonts w:ascii="Garamond" w:hAnsi="Garamond"/>
          <w:sz w:val="22"/>
          <w:szCs w:val="16"/>
        </w:rPr>
      </w:pPr>
      <w:r>
        <w:rPr>
          <w:rFonts w:ascii="Garamond" w:hAnsi="Garamond"/>
          <w:sz w:val="22"/>
          <w:szCs w:val="16"/>
        </w:rPr>
        <w:t>Her alanda ilk bilimsel çalışmayı Sümerler yapmıştır.</w:t>
      </w:r>
    </w:p>
    <w:p w:rsidR="00B20B8C" w:rsidRDefault="00B20B8C" w:rsidP="007F73C3">
      <w:pPr>
        <w:pStyle w:val="ListParagraph"/>
        <w:numPr>
          <w:ilvl w:val="0"/>
          <w:numId w:val="25"/>
        </w:numPr>
        <w:shd w:val="clear" w:color="auto" w:fill="FFFFFF"/>
        <w:spacing w:line="276" w:lineRule="auto"/>
        <w:ind w:left="697" w:hanging="170"/>
        <w:rPr>
          <w:rFonts w:ascii="Garamond" w:hAnsi="Garamond"/>
          <w:sz w:val="22"/>
          <w:szCs w:val="16"/>
        </w:rPr>
      </w:pPr>
      <w:r>
        <w:rPr>
          <w:rFonts w:ascii="Garamond" w:hAnsi="Garamond"/>
          <w:sz w:val="22"/>
          <w:szCs w:val="16"/>
        </w:rPr>
        <w:t>Uygarlıklar arasında kültürel etkileşim yaşanmıştır.</w:t>
      </w:r>
    </w:p>
    <w:p w:rsidR="00B20B8C" w:rsidRPr="00457D67" w:rsidRDefault="00B20B8C" w:rsidP="00457D67">
      <w:pPr>
        <w:shd w:val="clear" w:color="auto" w:fill="FFFFFF"/>
        <w:spacing w:line="276" w:lineRule="auto"/>
        <w:rPr>
          <w:rFonts w:ascii="Garamond" w:hAnsi="Garamond"/>
          <w:b/>
          <w:sz w:val="22"/>
          <w:szCs w:val="16"/>
        </w:rPr>
      </w:pPr>
      <w:r w:rsidRPr="00457D67">
        <w:rPr>
          <w:rFonts w:ascii="Garamond" w:hAnsi="Garamond"/>
          <w:b/>
          <w:sz w:val="22"/>
          <w:szCs w:val="16"/>
        </w:rPr>
        <w:t>yargılarından hangilerine ulaşılabilir?</w:t>
      </w:r>
    </w:p>
    <w:p w:rsidR="00B20B8C" w:rsidRDefault="00B20B8C" w:rsidP="00457D67">
      <w:pPr>
        <w:shd w:val="clear" w:color="auto" w:fill="FFFFFF"/>
        <w:spacing w:line="276" w:lineRule="auto"/>
        <w:rPr>
          <w:rFonts w:ascii="Garamond" w:hAnsi="Garamond"/>
          <w:sz w:val="22"/>
          <w:szCs w:val="16"/>
        </w:rPr>
      </w:pPr>
      <w:r>
        <w:rPr>
          <w:rFonts w:ascii="Garamond" w:hAnsi="Garamond"/>
          <w:sz w:val="22"/>
          <w:szCs w:val="16"/>
        </w:rPr>
        <w:tab/>
      </w:r>
      <w:r w:rsidRPr="00457D67">
        <w:rPr>
          <w:rFonts w:ascii="Garamond" w:hAnsi="Garamond"/>
          <w:b/>
          <w:sz w:val="22"/>
          <w:szCs w:val="16"/>
        </w:rPr>
        <w:t>A)</w:t>
      </w:r>
      <w:r>
        <w:rPr>
          <w:rFonts w:ascii="Garamond" w:hAnsi="Garamond"/>
          <w:sz w:val="22"/>
          <w:szCs w:val="16"/>
        </w:rPr>
        <w:t xml:space="preserve"> Yalnız I</w:t>
      </w:r>
      <w:r>
        <w:rPr>
          <w:rFonts w:ascii="Garamond" w:hAnsi="Garamond"/>
          <w:sz w:val="22"/>
          <w:szCs w:val="16"/>
        </w:rPr>
        <w:tab/>
      </w:r>
      <w:r>
        <w:rPr>
          <w:rFonts w:ascii="Garamond" w:hAnsi="Garamond"/>
          <w:sz w:val="22"/>
          <w:szCs w:val="16"/>
        </w:rPr>
        <w:tab/>
      </w:r>
      <w:r w:rsidRPr="00457D67">
        <w:rPr>
          <w:rFonts w:ascii="Garamond" w:hAnsi="Garamond"/>
          <w:b/>
          <w:sz w:val="22"/>
          <w:szCs w:val="16"/>
        </w:rPr>
        <w:t>B)</w:t>
      </w:r>
      <w:r>
        <w:rPr>
          <w:rFonts w:ascii="Garamond" w:hAnsi="Garamond"/>
          <w:sz w:val="22"/>
          <w:szCs w:val="16"/>
        </w:rPr>
        <w:t xml:space="preserve"> Yalnız II</w:t>
      </w:r>
    </w:p>
    <w:p w:rsidR="00B20B8C" w:rsidRPr="00457D67" w:rsidRDefault="00B20B8C" w:rsidP="00457D67">
      <w:pPr>
        <w:shd w:val="clear" w:color="auto" w:fill="FFFFFF"/>
        <w:spacing w:line="276" w:lineRule="auto"/>
        <w:rPr>
          <w:rFonts w:ascii="Garamond" w:hAnsi="Garamond"/>
          <w:sz w:val="22"/>
          <w:szCs w:val="16"/>
        </w:rPr>
      </w:pPr>
      <w:r>
        <w:rPr>
          <w:rFonts w:ascii="Garamond" w:hAnsi="Garamond"/>
          <w:sz w:val="22"/>
          <w:szCs w:val="16"/>
        </w:rPr>
        <w:tab/>
      </w:r>
      <w:r w:rsidRPr="00457D67">
        <w:rPr>
          <w:rFonts w:ascii="Garamond" w:hAnsi="Garamond"/>
          <w:b/>
          <w:sz w:val="22"/>
          <w:szCs w:val="16"/>
        </w:rPr>
        <w:t>C)</w:t>
      </w:r>
      <w:r>
        <w:rPr>
          <w:rFonts w:ascii="Garamond" w:hAnsi="Garamond"/>
          <w:sz w:val="22"/>
          <w:szCs w:val="16"/>
        </w:rPr>
        <w:t xml:space="preserve"> II ve III</w:t>
      </w:r>
      <w:r>
        <w:rPr>
          <w:rFonts w:ascii="Garamond" w:hAnsi="Garamond"/>
          <w:sz w:val="22"/>
          <w:szCs w:val="16"/>
        </w:rPr>
        <w:tab/>
      </w:r>
      <w:r>
        <w:rPr>
          <w:rFonts w:ascii="Garamond" w:hAnsi="Garamond"/>
          <w:sz w:val="22"/>
          <w:szCs w:val="16"/>
        </w:rPr>
        <w:tab/>
      </w:r>
      <w:r w:rsidRPr="00457D67">
        <w:rPr>
          <w:rFonts w:ascii="Garamond" w:hAnsi="Garamond"/>
          <w:b/>
          <w:sz w:val="22"/>
          <w:szCs w:val="16"/>
        </w:rPr>
        <w:t>D)</w:t>
      </w:r>
      <w:r>
        <w:rPr>
          <w:rFonts w:ascii="Garamond" w:hAnsi="Garamond"/>
          <w:sz w:val="22"/>
          <w:szCs w:val="16"/>
        </w:rPr>
        <w:t xml:space="preserve"> I ve III</w:t>
      </w:r>
    </w:p>
    <w:p w:rsidR="00B20B8C" w:rsidRPr="003D0923" w:rsidRDefault="00B20B8C" w:rsidP="003D0923">
      <w:pPr>
        <w:spacing w:line="276" w:lineRule="auto"/>
        <w:rPr>
          <w:rFonts w:ascii="Garamond" w:hAnsi="Garamond"/>
          <w:b/>
          <w:sz w:val="22"/>
          <w:szCs w:val="22"/>
          <w:lang w:eastAsia="en-US"/>
        </w:rPr>
      </w:pPr>
    </w:p>
    <w:p w:rsidR="00B20B8C" w:rsidRPr="0031513B" w:rsidRDefault="00B20B8C" w:rsidP="003D0923">
      <w:pPr>
        <w:spacing w:line="276" w:lineRule="auto"/>
        <w:rPr>
          <w:rFonts w:ascii="Garamond" w:hAnsi="Garamond"/>
          <w:b/>
          <w:szCs w:val="22"/>
          <w:lang w:eastAsia="en-US"/>
        </w:rPr>
      </w:pPr>
      <w:r>
        <w:rPr>
          <w:noProof/>
        </w:rPr>
        <w:pict>
          <v:shape id="Köşeleri Yuvarlanmış Dikdörtgen Belirtme Çizgisi 93191" o:spid="_x0000_s1090" style="position:absolute;left:0;text-align:left;margin-left:34.85pt;margin-top:13.55pt;width:217.35pt;height:100.5pt;z-index:251655168;visibility:visible;v-text-anchor:middle" coordsize="2617917,14954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4KNBwkAAJQ8AAAOAAAAZHJzL2Uyb0RvYy54bWzsW92O27YSvj9A34HQZYHGov5sLbIp0gQp&#10;ipO2QZMizSVXlm3hyJKOSK83eYE+Rp+hN32BtO/VISnZQ2djjRyn6IWxwFo//PhxOD8cSZyHX9+t&#10;S3abt7Koq2uPP/A9lldZPS+q5bX386tnX808JpWo5qKsq/zae5tL7+tHX/zn4ba5yoN6VZfzvGXQ&#10;SSWvts21t1KquZpMZLbK10I+qJu8gpuLul0LBaftcjJvxRZ6X5eTwPeTybZu501bZ7mUcPWpvek9&#10;Mv0vFnmmflwsZK5Yee3B2JT535r/N/r/5NFDcbVsRbMqsm4Y4oRRrEVRAemuq6dCCbZpiw+6WhdZ&#10;W8t6oR5k9XpSLxZFlhsZQBruH0jzciWa3MgCkyOb3TTJ83Wb/XD7omXF/NpLQ55yj1ViDWr67/s/&#10;/votL/O2YG82t6ItRbX+8/e/fmNPi//N3//RqmVesW/ysmjVOmfvfy3eLQtZMNsHzOm2kVfQ9cvm&#10;RdudSTjUE3S3aNf6F0Rnd0YPb3d6yO8Uy+BiME38MIo9lsE9DmdhbDQ12cOzjVTf5rXpStw+l8oq&#10;cg5HRg3zTpCsripZqPwXUP5iXYJuv5wwn21ZEM7S2I87Azhs/gY3D6I0iAK2YjxK4yj4GOYXmL0d&#10;RYcZ5MEYf5giQBRhOgtiPiwKxhAowhMoMIZAESGKNI2TYDosBcYQKMB49rrgkR8k4TAHBhE4Esxh&#10;zWmYwwERDWt6CpEDAqJwNmxeEKz3s0aVyAERidJTiDAoCUI/jYYl4o4jU0VyUDyIEj4LCVzYmQOq&#10;0XGM6iIMgQt7NdWHOAbRqbB3U4MOxyA6FfZyMhUG0amws5OjNQbRqbDPE9YejtvTrQ87PIUFtye7&#10;E3b2ryJwQT4bjnkco4Jo5vOEYOHY3Sny4PZaoZSAF+DwQCBx2lPzAsyxn7JpOoMxfq78I4lnSWIE&#10;Os6Dgw9hycMBZOZPkyTV2j9OgTEEChw4qBQYQ6BwA4Yf+1E8LAYGEThwpAjiKE1mJlU7PlUYRODA&#10;caJTwrAcDuiUBMSKMEyE4wvVH51AQSVyQETHd4IFlQiDyBETez9ZSedIQKhGd4YEBHIdmhOdIQOh&#10;xoQzZCBkKhwb6GkB9nZyvMYgOhV2euoSdIY0hEyFY0WYRhEptcd+T1nqcPuTshCyODhQUEOfk1pQ&#10;mRzQKflIEMwiHuhgnvBpyqefKx+JptMkjoZ5PiEfSYIksU/5x0X5hHyESvEp+UgQRH5o0qrjYuCY&#10;Q8gVcNwIwmSWTE3Oc5wDgwgcOMp09jSscQd0Sj5iRRgmwjGG6pROyKASOaBT8hEqEQ4zp+UjVKZz&#10;5CNUoztHPkJ1ojPkI9SYcIZ8hEyFYwM9ScDeTo7XGESncpyeuASdIR+hrnawDu5fhJ6ej1jv+tiS&#10;6rwVSVM/Tca+FSGLgwMFNfS5qQVRRy6IGM2dJyQikYMh8uDcgmzfyBAIKyDOLajeijEECpxbUCkw&#10;hkDhhA9qKMUgAgeOG5d8hOqUTmpBXbwd0CUf6T4Ck43uko9ce7vP6By7OTX8OCB6koBDBDleYxCd&#10;6pKP5G+cfGSa+jE8IQ7veXBSC+LizR0QMSK5qQWRyQUR8wQntyASORgizyUfsZtxBo0Mxxx+yUeG&#10;vRI/vpBfxDggolM6qcUlH7Hby+if7HEEuOQj6FGLvnLj2HDJR3a7t+g26Lg9cbX759+PxJzH0+lw&#10;5HNTC6o4/558BLa4LvtNrGLV72vN7qpuYyscMaH3Vvtmu3FTS72LdpeeQxoCW2b7U9jFCttioUtA&#10;6V2xA2CIRhjMR4HhLQYGB6PA8H4Cg82uGPKwIQJgcDSKGR4XMNjs7SUzw1MDBiejmMHvMNh8eSMz&#10;w7qLwbNRzGDtGJyOAusvARgN56Ns7NDIxlmZfl/vsI+zM/0O3oGPszT9HOvAx9kaPzA2OB81dQfm&#10;Bu/DR8EPDM5+6yVbnH46dGQfZ3M6LjvwcVann+MwHM6R7FaILkK2UPOhqz1KU+2hPAbVHq3HoNrj&#10;RmPEVSOUDqz9IdtCwUH3pp6toN6g2+Sv76/r2/xVbVoqHWftC3czFPuxvRvFvl22uSmyb/J3H0Fx&#10;WMZmRnQYh+kyjHzft05hZOqv2xcehmonq9N3WWEOm/o4zfsG/a/lIzfsHrQIXXaZ670t752P2E/C&#10;wNqTI/NODaDqD2cK33Vm3+VwxT0Ehb3Z9s36Xzs7n9DcfoDtDKLvtf/9sPcuQTto74pyDyqcwZ9x&#10;/N5QAjSbve1aO7cmaz+7GuWg29pljpgTVr6L6iXqfz+wqs/QHPnC/b27otghIcdCoN2smdTQzso9&#10;c4ru2t3/nZ5cIncOUHCwnwwPdOu2tgHNprVHG6Ju7VeCMa2jfn3sybOylrkNnToOmuxwFxCNUezr&#10;qqAsbv6sKEvW1up1oVamHA080xa6yS6GLiWDLLRPSGW7vHlStuxWQAh+Nk2TKDHNVVEpezGGeNd5&#10;vRTq+3puL4f6ch/pul7M6JZSx9+eBSrBoJW+MswUTrseofF4Jq7HQ6XiZljG7RyqnbAwtYdCwaVl&#10;P4ll0aX1PIGqRs3LZCbKHOry+gSp14aWvaz0qpXGUIvGMgFlk4tSwEqXrRsAyGrpMVEuoR4zU62d&#10;q7osjCqPTZxciXlulQGVcVYX7sxx2OVprx+II3H/TSvVUyFXtitza2eymj83ZZmd9dQblbcvV/Mt&#10;uyk37U8Cxq8XRJB/XkgFK25/Aqt4bO7ALdce79GRBkEfmk2UzUp0JjbTF63xY2XsxmDsDQ1vossY&#10;beGiPlJ3N3emVDI0K7i+dFPP30L9JAzIlDLKJntWgPjPhVQvRAuvg2C0UB2rfoR/i7IGpUFGYY48&#10;tqrbd/dd1+2hwBPuemwLlamg0f9vRJt7rPyuAkdLeRRBt8qcRPFU50YtvnOD71Sb9ZMafBFSDBid&#10;OdTtVdkfLtp6/RqKaB9rVrglqgy4re10J08UnMMtKMPN8sePzTGUr0LceF69bLI+JGjFv7p7LdqG&#10;6cNrT0FB5w91X8UKuugKNcF69m21kqr68UbVi0JXcZpJt/PanUDpq40EtkxX19bic9NqX0z86G8A&#10;AAD//wMAUEsDBBQABgAIAAAAIQCnBnxP4AAAAAkBAAAPAAAAZHJzL2Rvd25yZXYueG1sTI9LT8Mw&#10;EITvSPwHa5G4UTtRX4Q4FUI8JCSECBw4usk2CY3Xke2k4d+znOA4O6OZb/PdbHsxoQ+dIw3JQoFA&#10;qlzdUaPh4/3hagsiREO16R2hhm8MsCvOz3KT1e5EbziVsRFcQiEzGtoYh0zKULVoTVi4AYm9g/PW&#10;RJa+kbU3Jy63vUyVWktrOuKF1gx412J1LEerwasKX17Hr1TeH1flc/l0eHSfk9aXF/PtDYiIc/wL&#10;wy8+o0PBTHs3Uh1Er2F9veGkhnSTgGB/pZZLEHs+pNsEZJHL/x8UPwAAAP//AwBQSwECLQAUAAYA&#10;CAAAACEAtoM4kv4AAADhAQAAEwAAAAAAAAAAAAAAAAAAAAAAW0NvbnRlbnRfVHlwZXNdLnhtbFBL&#10;AQItABQABgAIAAAAIQA4/SH/1gAAAJQBAAALAAAAAAAAAAAAAAAAAC8BAABfcmVscy8ucmVsc1BL&#10;AQItABQABgAIAAAAIQDhU4KNBwkAAJQ8AAAOAAAAAAAAAAAAAAAAAC4CAABkcnMvZTJvRG9jLnht&#10;bFBLAQItABQABgAIAAAAIQCnBnxP4AAAAAkBAAAPAAAAAAAAAAAAAAAAAGELAABkcnMvZG93bnJl&#10;di54bWxQSwUGAAAAAAQABADzAAAAbgwAAAAA&#10;" adj="-11796480,,5400" path="m228412,249242c228412,111589,340001,,477654,l626663,r,l1224039,,2368675,v137653,,249242,111589,249242,249242l2617917,249238r,l2617917,623094r,623089c2617917,1383836,2506328,1495425,2368675,1495425r-1144636,l626663,1495425r,l477654,1495425v-137653,,-249242,-111589,-249242,-249242l228412,394494,,511577,228412,249238r,4xe" fillcolor="#ffbe86" strokecolor="#f69240">
            <v:fill color2="#ffebdb" rotate="t" angle="180" colors="0 #ffbe86;22938f #ffd0aa;1 #ffebdb" focus="100%" type="gradien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240839,212729;503641,0;660757,0;660757,0;1290633,0;2497543,0;2760345,212729;2760345,212725;2760345,212725;2760345,531813;2760345,1063621;2497543,1276350;1290633,1276350;660757,1276350;660757,1276350;503641,1276350;240839,1063621;240839,336702;0,436633;240839,212725;240839,212729" o:connectangles="0,0,0,0,0,0,0,0,0,0,0,0,0,0,0,0,0,0,0,0,0" textboxrect="0,0,2617917,1495425"/>
            <v:handles>
              <v:h position="@3,#0" polar="10800,10800"/>
              <v:h position="#2,#1" polar="10800,10800" radiusrange="0,10800"/>
            </v:handles>
            <v:textbox>
              <w:txbxContent>
                <w:p w:rsidR="00B20B8C" w:rsidRPr="00114B02" w:rsidRDefault="00B20B8C" w:rsidP="00442E78">
                  <w:pPr>
                    <w:jc w:val="right"/>
                    <w:rPr>
                      <w:sz w:val="20"/>
                    </w:rPr>
                  </w:pPr>
                  <w:r>
                    <w:rPr>
                      <w:sz w:val="20"/>
                    </w:rPr>
                    <w:tab/>
                  </w:r>
                  <w:r w:rsidRPr="00114B02">
                    <w:rPr>
                      <w:sz w:val="20"/>
                    </w:rPr>
                    <w:t>Ben İyonlu bir denizciyim. Geçimimizi ticaret yaparak sağlıyoruz. Halkımız ticaret yaparak bol kazanç elde ediyor. Halkımızın ekonomik durumu iyi olunca</w:t>
                  </w:r>
                  <w:r>
                    <w:rPr>
                      <w:sz w:val="20"/>
                    </w:rPr>
                    <w:t>,</w:t>
                  </w:r>
                  <w:r w:rsidRPr="00114B02">
                    <w:rPr>
                      <w:sz w:val="20"/>
                    </w:rPr>
                    <w:t xml:space="preserve"> sanat</w:t>
                  </w:r>
                  <w:r>
                    <w:rPr>
                      <w:sz w:val="20"/>
                    </w:rPr>
                    <w:t>,</w:t>
                  </w:r>
                  <w:r w:rsidRPr="00114B02">
                    <w:rPr>
                      <w:sz w:val="20"/>
                    </w:rPr>
                    <w:t xml:space="preserve"> edebiyat, bilim ve felsefe de gelişti. Efes, Millet, Foça ve İzmir gibi site </w:t>
                  </w:r>
                  <w:r>
                    <w:rPr>
                      <w:sz w:val="20"/>
                    </w:rPr>
                    <w:t>dediğimiz</w:t>
                  </w:r>
                  <w:r w:rsidRPr="00114B02">
                    <w:rPr>
                      <w:sz w:val="20"/>
                    </w:rPr>
                    <w:t xml:space="preserve"> şehir devletlerinde yaşıyoruz ve bu bizi özgür kılıyor. </w:t>
                  </w:r>
                </w:p>
              </w:txbxContent>
            </v:textbox>
          </v:shape>
        </w:pict>
      </w:r>
      <w:r w:rsidRPr="0031513B">
        <w:rPr>
          <w:rFonts w:ascii="Garamond" w:hAnsi="Garamond"/>
          <w:b/>
          <w:szCs w:val="22"/>
          <w:lang w:eastAsia="en-US"/>
        </w:rPr>
        <w:t>21-)</w:t>
      </w:r>
    </w:p>
    <w:p w:rsidR="00B20B8C" w:rsidRPr="003D0923" w:rsidRDefault="00B20B8C" w:rsidP="003D0923">
      <w:pPr>
        <w:spacing w:line="276" w:lineRule="auto"/>
        <w:ind w:left="227" w:hanging="227"/>
        <w:rPr>
          <w:rFonts w:ascii="Garamond" w:hAnsi="Garamond"/>
          <w:b/>
          <w:sz w:val="22"/>
          <w:szCs w:val="22"/>
          <w:lang w:eastAsia="en-US"/>
        </w:rPr>
      </w:pPr>
      <w:r>
        <w:rPr>
          <w:noProof/>
        </w:rPr>
        <w:pict>
          <v:shape id="Resim 99" o:spid="_x0000_s1091" type="#_x0000_t75" style="position:absolute;left:0;text-align:left;margin-left:-7.9pt;margin-top:10.6pt;width:83.1pt;height:167.05pt;z-index:-251662336;visibility:visible" wrapcoords="-195 0 -195 21503 21600 21503 21600 0 -195 0">
            <v:imagedata r:id="rId20" o:title=""/>
            <w10:wrap type="tight"/>
          </v:shape>
        </w:pict>
      </w:r>
    </w:p>
    <w:p w:rsidR="00B20B8C" w:rsidRDefault="00B20B8C" w:rsidP="003D0923">
      <w:pPr>
        <w:spacing w:line="276" w:lineRule="auto"/>
        <w:ind w:left="227" w:hanging="227"/>
        <w:rPr>
          <w:rFonts w:ascii="Garamond" w:hAnsi="Garamond"/>
          <w:b/>
          <w:sz w:val="22"/>
          <w:szCs w:val="22"/>
          <w:lang w:eastAsia="en-US"/>
        </w:rPr>
      </w:pPr>
    </w:p>
    <w:p w:rsidR="00B20B8C" w:rsidRDefault="00B20B8C" w:rsidP="003D0923">
      <w:pPr>
        <w:spacing w:line="276" w:lineRule="auto"/>
        <w:ind w:left="227" w:hanging="227"/>
        <w:rPr>
          <w:rFonts w:ascii="Garamond" w:hAnsi="Garamond"/>
          <w:b/>
          <w:sz w:val="22"/>
          <w:szCs w:val="22"/>
          <w:lang w:eastAsia="en-US"/>
        </w:rPr>
      </w:pPr>
    </w:p>
    <w:p w:rsidR="00B20B8C" w:rsidRDefault="00B20B8C" w:rsidP="003D0923">
      <w:pPr>
        <w:spacing w:line="276" w:lineRule="auto"/>
        <w:ind w:left="227" w:hanging="227"/>
        <w:rPr>
          <w:rFonts w:ascii="Garamond" w:hAnsi="Garamond"/>
          <w:b/>
          <w:sz w:val="22"/>
          <w:szCs w:val="22"/>
          <w:lang w:eastAsia="en-US"/>
        </w:rPr>
      </w:pPr>
    </w:p>
    <w:p w:rsidR="00B20B8C" w:rsidRDefault="00B20B8C" w:rsidP="003D0923">
      <w:pPr>
        <w:spacing w:line="276" w:lineRule="auto"/>
        <w:ind w:left="227" w:hanging="227"/>
        <w:rPr>
          <w:rFonts w:ascii="Garamond" w:hAnsi="Garamond"/>
          <w:b/>
          <w:sz w:val="22"/>
          <w:szCs w:val="22"/>
          <w:lang w:eastAsia="en-US"/>
        </w:rPr>
      </w:pPr>
    </w:p>
    <w:p w:rsidR="00B20B8C" w:rsidRDefault="00B20B8C" w:rsidP="003D0923">
      <w:pPr>
        <w:spacing w:line="276" w:lineRule="auto"/>
        <w:ind w:left="227" w:hanging="227"/>
        <w:rPr>
          <w:rFonts w:ascii="Garamond" w:hAnsi="Garamond"/>
          <w:b/>
          <w:sz w:val="22"/>
          <w:szCs w:val="22"/>
          <w:lang w:eastAsia="en-US"/>
        </w:rPr>
      </w:pPr>
    </w:p>
    <w:p w:rsidR="00B20B8C" w:rsidRDefault="00B20B8C" w:rsidP="003D0923">
      <w:pPr>
        <w:spacing w:line="276" w:lineRule="auto"/>
        <w:ind w:left="227" w:hanging="227"/>
        <w:rPr>
          <w:rFonts w:ascii="Garamond" w:hAnsi="Garamond"/>
          <w:b/>
          <w:sz w:val="22"/>
          <w:szCs w:val="22"/>
          <w:lang w:eastAsia="en-US"/>
        </w:rPr>
      </w:pPr>
    </w:p>
    <w:p w:rsidR="00B20B8C" w:rsidRDefault="00B20B8C" w:rsidP="003D0923">
      <w:pPr>
        <w:spacing w:line="276" w:lineRule="auto"/>
        <w:ind w:left="227" w:hanging="227"/>
        <w:rPr>
          <w:rFonts w:ascii="Garamond" w:hAnsi="Garamond"/>
          <w:b/>
          <w:sz w:val="22"/>
          <w:szCs w:val="22"/>
          <w:lang w:eastAsia="en-US"/>
        </w:rPr>
      </w:pPr>
    </w:p>
    <w:p w:rsidR="00B20B8C" w:rsidRDefault="00B20B8C" w:rsidP="003D0923">
      <w:pPr>
        <w:spacing w:line="276" w:lineRule="auto"/>
        <w:ind w:left="227" w:hanging="227"/>
        <w:rPr>
          <w:rFonts w:ascii="Garamond" w:hAnsi="Garamond"/>
          <w:b/>
          <w:sz w:val="22"/>
          <w:szCs w:val="22"/>
          <w:lang w:eastAsia="en-US"/>
        </w:rPr>
      </w:pPr>
    </w:p>
    <w:p w:rsidR="00B20B8C" w:rsidRPr="003D0923" w:rsidRDefault="00B20B8C" w:rsidP="00442E78">
      <w:pPr>
        <w:spacing w:line="276" w:lineRule="auto"/>
        <w:ind w:left="227" w:hanging="227"/>
        <w:jc w:val="center"/>
        <w:rPr>
          <w:rFonts w:ascii="Garamond" w:hAnsi="Garamond"/>
          <w:b/>
          <w:sz w:val="22"/>
          <w:szCs w:val="22"/>
          <w:u w:val="single"/>
          <w:lang w:eastAsia="en-US"/>
        </w:rPr>
      </w:pPr>
      <w:r w:rsidRPr="003D0923">
        <w:rPr>
          <w:rFonts w:ascii="Garamond" w:hAnsi="Garamond"/>
          <w:b/>
          <w:sz w:val="22"/>
          <w:szCs w:val="22"/>
          <w:lang w:eastAsia="en-US"/>
        </w:rPr>
        <w:t xml:space="preserve">Bu konuşmadan hareketle İyonlarla ilgili olarak aşağıdakilerden hangisine </w:t>
      </w:r>
      <w:r w:rsidRPr="003D0923">
        <w:rPr>
          <w:rFonts w:ascii="Garamond" w:hAnsi="Garamond"/>
          <w:b/>
          <w:sz w:val="22"/>
          <w:szCs w:val="22"/>
          <w:u w:val="single"/>
          <w:lang w:eastAsia="en-US"/>
        </w:rPr>
        <w:t>ulaşılamaz?</w:t>
      </w:r>
    </w:p>
    <w:p w:rsidR="00B20B8C" w:rsidRDefault="00B20B8C" w:rsidP="00442E78">
      <w:pPr>
        <w:spacing w:line="276" w:lineRule="auto"/>
        <w:ind w:left="227" w:hanging="227"/>
        <w:jc w:val="center"/>
        <w:rPr>
          <w:rFonts w:ascii="Garamond" w:hAnsi="Garamond"/>
          <w:b/>
          <w:sz w:val="22"/>
          <w:szCs w:val="22"/>
          <w:lang w:eastAsia="en-US"/>
        </w:rPr>
      </w:pPr>
    </w:p>
    <w:p w:rsidR="00B20B8C" w:rsidRPr="003D0923" w:rsidRDefault="00B20B8C" w:rsidP="00442E78">
      <w:pPr>
        <w:spacing w:line="276" w:lineRule="auto"/>
        <w:ind w:left="227" w:hanging="227"/>
        <w:jc w:val="center"/>
        <w:rPr>
          <w:rFonts w:ascii="Garamond" w:hAnsi="Garamond"/>
          <w:b/>
          <w:sz w:val="4"/>
          <w:szCs w:val="22"/>
          <w:lang w:eastAsia="en-US"/>
        </w:rPr>
      </w:pPr>
    </w:p>
    <w:p w:rsidR="00B20B8C" w:rsidRPr="003D0923" w:rsidRDefault="00B20B8C" w:rsidP="007F73C3">
      <w:pPr>
        <w:numPr>
          <w:ilvl w:val="0"/>
          <w:numId w:val="20"/>
        </w:numPr>
        <w:spacing w:after="200" w:line="276" w:lineRule="auto"/>
        <w:contextualSpacing/>
        <w:jc w:val="left"/>
        <w:rPr>
          <w:rFonts w:ascii="Garamond" w:hAnsi="Garamond"/>
          <w:sz w:val="22"/>
          <w:szCs w:val="22"/>
          <w:lang w:eastAsia="en-US"/>
        </w:rPr>
      </w:pPr>
      <w:r w:rsidRPr="003D0923">
        <w:rPr>
          <w:rFonts w:ascii="Garamond" w:hAnsi="Garamond"/>
          <w:sz w:val="22"/>
          <w:szCs w:val="22"/>
          <w:lang w:eastAsia="en-US"/>
        </w:rPr>
        <w:t>Yönetim anlayışları merkeziyetçi değildir.</w:t>
      </w:r>
    </w:p>
    <w:p w:rsidR="00B20B8C" w:rsidRPr="003D0923" w:rsidRDefault="00B20B8C" w:rsidP="007F73C3">
      <w:pPr>
        <w:numPr>
          <w:ilvl w:val="0"/>
          <w:numId w:val="20"/>
        </w:numPr>
        <w:spacing w:after="200" w:line="276" w:lineRule="auto"/>
        <w:contextualSpacing/>
        <w:jc w:val="left"/>
        <w:rPr>
          <w:rFonts w:ascii="Garamond" w:hAnsi="Garamond"/>
          <w:sz w:val="22"/>
          <w:szCs w:val="22"/>
          <w:lang w:eastAsia="en-US"/>
        </w:rPr>
      </w:pPr>
      <w:r w:rsidRPr="003D0923">
        <w:rPr>
          <w:rFonts w:ascii="Garamond" w:hAnsi="Garamond"/>
          <w:sz w:val="22"/>
          <w:szCs w:val="22"/>
          <w:lang w:eastAsia="en-US"/>
        </w:rPr>
        <w:t>Ekonomik uğraşları sanat, bilim ve edebiyat alanında yaşanan gelişmeleri de beraberinde getirmiştir.</w:t>
      </w:r>
    </w:p>
    <w:p w:rsidR="00B20B8C" w:rsidRPr="003D0923" w:rsidRDefault="00B20B8C" w:rsidP="007F73C3">
      <w:pPr>
        <w:numPr>
          <w:ilvl w:val="0"/>
          <w:numId w:val="20"/>
        </w:numPr>
        <w:spacing w:after="200" w:line="276" w:lineRule="auto"/>
        <w:contextualSpacing/>
        <w:jc w:val="left"/>
        <w:rPr>
          <w:rFonts w:ascii="Garamond" w:hAnsi="Garamond"/>
          <w:sz w:val="22"/>
          <w:szCs w:val="22"/>
          <w:lang w:eastAsia="en-US"/>
        </w:rPr>
      </w:pPr>
      <w:r w:rsidRPr="003D0923">
        <w:rPr>
          <w:rFonts w:ascii="Garamond" w:hAnsi="Garamond"/>
          <w:sz w:val="22"/>
          <w:szCs w:val="22"/>
          <w:lang w:eastAsia="en-US"/>
        </w:rPr>
        <w:t>Şehir devletleri şeklinde örgütlenmeleri ile düşünce özgürlüğü gelişmiştir.</w:t>
      </w:r>
    </w:p>
    <w:p w:rsidR="00B20B8C" w:rsidRPr="003D0923" w:rsidRDefault="00B20B8C" w:rsidP="007F73C3">
      <w:pPr>
        <w:numPr>
          <w:ilvl w:val="0"/>
          <w:numId w:val="20"/>
        </w:numPr>
        <w:spacing w:after="200" w:line="276" w:lineRule="auto"/>
        <w:contextualSpacing/>
        <w:jc w:val="left"/>
        <w:rPr>
          <w:rFonts w:ascii="Garamond" w:hAnsi="Garamond"/>
          <w:b/>
          <w:sz w:val="22"/>
          <w:szCs w:val="22"/>
          <w:lang w:eastAsia="en-US"/>
        </w:rPr>
      </w:pPr>
      <w:r w:rsidRPr="003D0923">
        <w:rPr>
          <w:rFonts w:ascii="Garamond" w:hAnsi="Garamond"/>
          <w:sz w:val="22"/>
          <w:szCs w:val="22"/>
          <w:lang w:eastAsia="en-US"/>
        </w:rPr>
        <w:t xml:space="preserve">Kral Yolu’na işlerlik kazandırarak, doğu-batı ticaretinin gelişmesine katkıda bulunmuşlardır. </w:t>
      </w:r>
    </w:p>
    <w:p w:rsidR="00B20B8C" w:rsidRDefault="00B20B8C" w:rsidP="00B5761A">
      <w:pPr>
        <w:spacing w:line="276" w:lineRule="auto"/>
        <w:rPr>
          <w:rFonts w:ascii="Garamond" w:hAnsi="Garamond"/>
          <w:b/>
          <w:sz w:val="22"/>
          <w:szCs w:val="22"/>
          <w:lang w:eastAsia="en-US"/>
        </w:rPr>
      </w:pPr>
    </w:p>
    <w:p w:rsidR="00B20B8C" w:rsidRPr="00665967" w:rsidRDefault="00B20B8C" w:rsidP="00F85202">
      <w:pPr>
        <w:spacing w:line="276" w:lineRule="auto"/>
        <w:ind w:left="227" w:hanging="227"/>
        <w:rPr>
          <w:rFonts w:ascii="Garamond" w:hAnsi="Garamond"/>
          <w:sz w:val="22"/>
          <w:szCs w:val="22"/>
          <w:lang w:eastAsia="en-US"/>
        </w:rPr>
      </w:pPr>
      <w:r w:rsidRPr="0031513B">
        <w:rPr>
          <w:rFonts w:ascii="Garamond" w:hAnsi="Garamond"/>
          <w:b/>
          <w:szCs w:val="22"/>
          <w:lang w:eastAsia="en-US"/>
        </w:rPr>
        <w:t xml:space="preserve">22-) </w:t>
      </w:r>
      <w:r w:rsidRPr="00665967">
        <w:rPr>
          <w:rFonts w:ascii="Garamond" w:hAnsi="Garamond"/>
          <w:sz w:val="22"/>
          <w:szCs w:val="22"/>
          <w:lang w:eastAsia="en-US"/>
        </w:rPr>
        <w:t>Asur ordusu çok iyi örgütlenmişti. Mızraklı askerler ve okçular, örme zırhlar giyerlerdi; savaş arabaları çok çabuk yer değiştirebiliyordu; kuşatma gereçleri son derece gelişmişti.  Ayrıca, gerçek bir süvari sınıfı da tarihte ilk olarak Asur ordusunda kurulmuştur.</w:t>
      </w:r>
    </w:p>
    <w:p w:rsidR="00B20B8C" w:rsidRPr="00665967" w:rsidRDefault="00B20B8C" w:rsidP="00F85202">
      <w:pPr>
        <w:spacing w:line="276" w:lineRule="auto"/>
        <w:ind w:left="227" w:hanging="227"/>
        <w:rPr>
          <w:rFonts w:ascii="Garamond" w:hAnsi="Garamond"/>
          <w:b/>
          <w:sz w:val="22"/>
          <w:szCs w:val="22"/>
          <w:u w:val="single"/>
          <w:lang w:eastAsia="en-US"/>
        </w:rPr>
      </w:pPr>
      <w:r w:rsidRPr="00665967">
        <w:rPr>
          <w:rFonts w:ascii="Garamond" w:hAnsi="Garamond"/>
          <w:b/>
          <w:sz w:val="22"/>
          <w:szCs w:val="22"/>
          <w:lang w:eastAsia="en-US"/>
        </w:rPr>
        <w:t xml:space="preserve">Bu bilgilere bakılarak Asurlularla ilgili aşağıdakilerden hangisi </w:t>
      </w:r>
      <w:r w:rsidRPr="00665967">
        <w:rPr>
          <w:rFonts w:ascii="Garamond" w:hAnsi="Garamond"/>
          <w:b/>
          <w:sz w:val="22"/>
          <w:szCs w:val="22"/>
          <w:u w:val="single"/>
          <w:lang w:eastAsia="en-US"/>
        </w:rPr>
        <w:t>söylenemez?</w:t>
      </w:r>
    </w:p>
    <w:p w:rsidR="00B20B8C" w:rsidRPr="00665967" w:rsidRDefault="00B20B8C" w:rsidP="007F73C3">
      <w:pPr>
        <w:numPr>
          <w:ilvl w:val="0"/>
          <w:numId w:val="22"/>
        </w:numPr>
        <w:spacing w:after="200" w:line="276" w:lineRule="auto"/>
        <w:contextualSpacing/>
        <w:jc w:val="left"/>
        <w:rPr>
          <w:rFonts w:ascii="Garamond" w:hAnsi="Garamond"/>
          <w:sz w:val="22"/>
          <w:szCs w:val="22"/>
          <w:u w:val="single"/>
          <w:lang w:eastAsia="en-US"/>
        </w:rPr>
      </w:pPr>
      <w:r w:rsidRPr="00665967">
        <w:rPr>
          <w:rFonts w:ascii="Garamond" w:hAnsi="Garamond"/>
          <w:sz w:val="22"/>
          <w:szCs w:val="22"/>
          <w:lang w:eastAsia="en-US"/>
        </w:rPr>
        <w:t>Fetihler gerçekleştirmişlerdir.</w:t>
      </w:r>
    </w:p>
    <w:p w:rsidR="00B20B8C" w:rsidRPr="00665967" w:rsidRDefault="00B20B8C" w:rsidP="007F73C3">
      <w:pPr>
        <w:numPr>
          <w:ilvl w:val="0"/>
          <w:numId w:val="22"/>
        </w:numPr>
        <w:spacing w:after="200" w:line="276" w:lineRule="auto"/>
        <w:contextualSpacing/>
        <w:jc w:val="left"/>
        <w:rPr>
          <w:rFonts w:ascii="Garamond" w:hAnsi="Garamond"/>
          <w:sz w:val="22"/>
          <w:szCs w:val="22"/>
          <w:u w:val="single"/>
          <w:lang w:eastAsia="en-US"/>
        </w:rPr>
      </w:pPr>
      <w:r w:rsidRPr="00665967">
        <w:rPr>
          <w:rFonts w:ascii="Garamond" w:hAnsi="Garamond"/>
          <w:sz w:val="22"/>
          <w:szCs w:val="22"/>
          <w:lang w:eastAsia="en-US"/>
        </w:rPr>
        <w:t>Askeri anlamda güçlü bir orduya sahip olmuşlardır.</w:t>
      </w:r>
    </w:p>
    <w:p w:rsidR="00B20B8C" w:rsidRPr="00665967" w:rsidRDefault="00B20B8C" w:rsidP="007F73C3">
      <w:pPr>
        <w:numPr>
          <w:ilvl w:val="0"/>
          <w:numId w:val="22"/>
        </w:numPr>
        <w:spacing w:after="200" w:line="276" w:lineRule="auto"/>
        <w:contextualSpacing/>
        <w:jc w:val="left"/>
        <w:rPr>
          <w:rFonts w:ascii="Garamond" w:hAnsi="Garamond"/>
          <w:sz w:val="22"/>
          <w:szCs w:val="22"/>
          <w:u w:val="single"/>
          <w:lang w:eastAsia="en-US"/>
        </w:rPr>
      </w:pPr>
      <w:r w:rsidRPr="00665967">
        <w:rPr>
          <w:rFonts w:ascii="Garamond" w:hAnsi="Garamond"/>
          <w:sz w:val="22"/>
          <w:szCs w:val="22"/>
          <w:lang w:eastAsia="en-US"/>
        </w:rPr>
        <w:t>Ele geçirdikleri yerlerdeki halka iyi davranmışlardır.</w:t>
      </w:r>
    </w:p>
    <w:p w:rsidR="00B20B8C" w:rsidRPr="00665967" w:rsidRDefault="00B20B8C" w:rsidP="007F73C3">
      <w:pPr>
        <w:numPr>
          <w:ilvl w:val="0"/>
          <w:numId w:val="22"/>
        </w:numPr>
        <w:spacing w:after="200" w:line="276" w:lineRule="auto"/>
        <w:contextualSpacing/>
        <w:jc w:val="left"/>
        <w:rPr>
          <w:rFonts w:ascii="Garamond" w:hAnsi="Garamond"/>
          <w:sz w:val="22"/>
          <w:szCs w:val="22"/>
          <w:u w:val="single"/>
          <w:lang w:eastAsia="en-US"/>
        </w:rPr>
      </w:pPr>
      <w:r w:rsidRPr="00665967">
        <w:rPr>
          <w:rFonts w:ascii="Garamond" w:hAnsi="Garamond"/>
          <w:sz w:val="22"/>
          <w:szCs w:val="22"/>
          <w:lang w:eastAsia="en-US"/>
        </w:rPr>
        <w:t>Orduda atlı, arabalı gibi farklı niteliklere sahip askerler bulundurmuşlardır.</w:t>
      </w: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p>
    <w:p w:rsidR="00B20B8C" w:rsidRDefault="00B20B8C" w:rsidP="00457D67">
      <w:pPr>
        <w:spacing w:line="276" w:lineRule="auto"/>
        <w:ind w:left="227" w:hanging="227"/>
        <w:rPr>
          <w:rFonts w:ascii="Garamond" w:hAnsi="Garamond"/>
          <w:b/>
          <w:szCs w:val="16"/>
        </w:rPr>
      </w:pPr>
    </w:p>
    <w:p w:rsidR="00B20B8C" w:rsidRDefault="00B20B8C" w:rsidP="00457D67">
      <w:pPr>
        <w:spacing w:line="276" w:lineRule="auto"/>
        <w:ind w:left="227" w:hanging="227"/>
        <w:rPr>
          <w:rFonts w:ascii="Garamond" w:hAnsi="Garamond"/>
          <w:b/>
          <w:szCs w:val="16"/>
        </w:rPr>
      </w:pPr>
    </w:p>
    <w:p w:rsidR="00B20B8C" w:rsidRPr="00665967" w:rsidRDefault="00B20B8C" w:rsidP="00457D67">
      <w:pPr>
        <w:spacing w:line="276" w:lineRule="auto"/>
        <w:ind w:left="227" w:hanging="227"/>
        <w:rPr>
          <w:rFonts w:ascii="Garamond" w:hAnsi="Garamond"/>
          <w:sz w:val="22"/>
          <w:szCs w:val="22"/>
          <w:lang w:eastAsia="en-US"/>
        </w:rPr>
      </w:pPr>
      <w:r w:rsidRPr="00F85202">
        <w:rPr>
          <w:rFonts w:ascii="Garamond" w:hAnsi="Garamond"/>
          <w:b/>
          <w:szCs w:val="16"/>
        </w:rPr>
        <w:t xml:space="preserve">23-) </w:t>
      </w:r>
      <w:r w:rsidRPr="00665967">
        <w:rPr>
          <w:rFonts w:ascii="Garamond" w:hAnsi="Garamond"/>
          <w:sz w:val="22"/>
          <w:szCs w:val="22"/>
          <w:lang w:eastAsia="en-US"/>
        </w:rPr>
        <w:t xml:space="preserve">Urartuların arazileri dağlık olduğu için tarımsal faaliyetler ikinci planda kalmıştır. Bu sebeple tarımın yanında kara ticareti ve hayvancılıkta gelişmiştir. </w:t>
      </w:r>
    </w:p>
    <w:p w:rsidR="00B20B8C" w:rsidRDefault="00B20B8C" w:rsidP="00457D67">
      <w:pPr>
        <w:spacing w:line="276" w:lineRule="auto"/>
        <w:ind w:left="227" w:hanging="227"/>
        <w:rPr>
          <w:rFonts w:ascii="Garamond" w:hAnsi="Garamond"/>
          <w:b/>
          <w:sz w:val="22"/>
          <w:szCs w:val="22"/>
          <w:lang w:eastAsia="en-US"/>
        </w:rPr>
      </w:pPr>
      <w:r>
        <w:rPr>
          <w:rFonts w:ascii="Garamond" w:hAnsi="Garamond"/>
          <w:b/>
          <w:sz w:val="22"/>
          <w:szCs w:val="22"/>
          <w:lang w:eastAsia="en-US"/>
        </w:rPr>
        <w:t>Buna göre, Urartularla ilgili olarak aşağıdakilerden hangisine ulaşılamaz?</w:t>
      </w:r>
    </w:p>
    <w:p w:rsidR="00B20B8C" w:rsidRPr="00665967" w:rsidRDefault="00B20B8C" w:rsidP="007F73C3">
      <w:pPr>
        <w:pStyle w:val="ListParagraph"/>
        <w:numPr>
          <w:ilvl w:val="0"/>
          <w:numId w:val="23"/>
        </w:numPr>
        <w:spacing w:line="276" w:lineRule="auto"/>
        <w:rPr>
          <w:rFonts w:ascii="Garamond" w:hAnsi="Garamond"/>
          <w:sz w:val="22"/>
          <w:szCs w:val="22"/>
          <w:lang w:eastAsia="en-US"/>
        </w:rPr>
      </w:pPr>
      <w:r w:rsidRPr="00665967">
        <w:rPr>
          <w:rFonts w:ascii="Garamond" w:hAnsi="Garamond"/>
          <w:sz w:val="22"/>
          <w:szCs w:val="22"/>
          <w:lang w:eastAsia="en-US"/>
        </w:rPr>
        <w:t>Ekonomik uğraş olarak tarım yapmışlardır.</w:t>
      </w:r>
    </w:p>
    <w:p w:rsidR="00B20B8C" w:rsidRPr="00665967" w:rsidRDefault="00B20B8C" w:rsidP="007F73C3">
      <w:pPr>
        <w:pStyle w:val="ListParagraph"/>
        <w:numPr>
          <w:ilvl w:val="0"/>
          <w:numId w:val="23"/>
        </w:numPr>
        <w:spacing w:line="276" w:lineRule="auto"/>
        <w:rPr>
          <w:rFonts w:ascii="Garamond" w:hAnsi="Garamond"/>
          <w:sz w:val="22"/>
          <w:szCs w:val="22"/>
          <w:lang w:eastAsia="en-US"/>
        </w:rPr>
      </w:pPr>
      <w:r w:rsidRPr="00665967">
        <w:rPr>
          <w:rFonts w:ascii="Garamond" w:hAnsi="Garamond"/>
          <w:sz w:val="22"/>
          <w:szCs w:val="22"/>
          <w:lang w:eastAsia="en-US"/>
        </w:rPr>
        <w:t>Arazileri dağlık olduğu için hayvancılık gelişmiştir.</w:t>
      </w:r>
    </w:p>
    <w:p w:rsidR="00B20B8C" w:rsidRPr="00665967" w:rsidRDefault="00B20B8C" w:rsidP="007F73C3">
      <w:pPr>
        <w:pStyle w:val="ListParagraph"/>
        <w:numPr>
          <w:ilvl w:val="0"/>
          <w:numId w:val="23"/>
        </w:numPr>
        <w:spacing w:line="276" w:lineRule="auto"/>
        <w:rPr>
          <w:rFonts w:ascii="Garamond" w:hAnsi="Garamond"/>
          <w:sz w:val="22"/>
          <w:szCs w:val="22"/>
          <w:lang w:eastAsia="en-US"/>
        </w:rPr>
      </w:pPr>
      <w:r w:rsidRPr="00665967">
        <w:rPr>
          <w:rFonts w:ascii="Garamond" w:hAnsi="Garamond"/>
          <w:sz w:val="22"/>
          <w:szCs w:val="22"/>
          <w:lang w:eastAsia="en-US"/>
        </w:rPr>
        <w:t>Kara ticaretine önem vermişlerdir.</w:t>
      </w:r>
    </w:p>
    <w:p w:rsidR="00B20B8C" w:rsidRPr="00665967" w:rsidRDefault="00B20B8C" w:rsidP="007F73C3">
      <w:pPr>
        <w:pStyle w:val="ListParagraph"/>
        <w:numPr>
          <w:ilvl w:val="0"/>
          <w:numId w:val="23"/>
        </w:numPr>
        <w:spacing w:line="276" w:lineRule="auto"/>
        <w:rPr>
          <w:rFonts w:ascii="Garamond" w:hAnsi="Garamond"/>
          <w:sz w:val="22"/>
          <w:szCs w:val="22"/>
          <w:lang w:eastAsia="en-US"/>
        </w:rPr>
      </w:pPr>
      <w:r w:rsidRPr="00665967">
        <w:rPr>
          <w:rFonts w:ascii="Garamond" w:hAnsi="Garamond"/>
          <w:sz w:val="22"/>
          <w:szCs w:val="22"/>
          <w:lang w:eastAsia="en-US"/>
        </w:rPr>
        <w:t>Tarımsal alanda Anadolu Medeniyetlerine örnek olmuşlardır.</w:t>
      </w:r>
    </w:p>
    <w:p w:rsidR="00B20B8C" w:rsidRDefault="00B20B8C" w:rsidP="00DB77CC">
      <w:pPr>
        <w:shd w:val="clear" w:color="auto" w:fill="FFFFFF"/>
        <w:spacing w:line="276" w:lineRule="auto"/>
        <w:ind w:left="510" w:hanging="340"/>
        <w:rPr>
          <w:rFonts w:ascii="Garamond" w:hAnsi="Garamond"/>
          <w:szCs w:val="16"/>
        </w:rPr>
      </w:pPr>
      <w:r>
        <w:rPr>
          <w:noProof/>
        </w:rPr>
        <w:pict>
          <v:shape id="Metin Kutusu 125" o:spid="_x0000_s1092" type="#_x0000_t202" style="position:absolute;left:0;text-align:left;margin-left:2.05pt;margin-top:1.55pt;width:36.75pt;height:26.2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8N7OwIAAG4EAAAOAAAAZHJzL2Uyb0RvYy54bWysVE1v2zAMvQ/YfxB0X52kSboFcYqsRYZh&#10;XVugHXpWZLkxYIuaRMfufv2elK+i22lYDgpFUvx6j55f9k0ttsaHimwuh2cDKYzVVFT2OZc/Hlcf&#10;PkoRWNlC1WRNLl9MkJeL9+/mnZuZEW2oLowXCGLDrHO53DC7WZYFvTGNCmfkjIWxJN8oxtU/Z4VX&#10;HaI3dTYaDKZZR75wnrQJAdrrnVEuUvyyNJrvyjIYFnUuURun06dzHc9sMVezZ6/cptL7MtQ/VNGo&#10;yiLpMdS1YiVaX/0Rqqm0p0Aln2lqMirLSpvUA7oZDt5087BRzqReMJzgjmMK/y+svt3ee1EVwG40&#10;kcKqBiB9N1xZ8a3lNrQi6jGlzoUZnB8c3Ln/TD1eHPQByth8X/om/qMtATvm/XKcselZaCjH0+lF&#10;zKRhOsfvIkXPTo+dD/zFUCOikEsPCNNk1fYmMAqB68El5rK0quo6wVhb0eVyej4ZpAdHC17UNvqa&#10;RIh9mNjQrvAocb/u0xjGiRNRtabiBc162pEmOL2qUNKNCnyvPFiC/sB8vsNR1oTUtJek2JD/9Td9&#10;9Ad4sErRgXW5DD9b5Y0U9VcLWD8NxyhAcLqMJxcjXPxry/q1xbbNFYHYQ+yY00mM/lwfxNJT84QF&#10;WcasMCmrkTuXfBCveLcLWDBtlsvkBGI6xTf2wekYOg4uDvyxf1Le7VFhwHlLB36q2Rtwdr47eJYt&#10;U1kl5E5TBYzxAlInQPcLGLfm9T15nT4Ti98AAAD//wMAUEsDBBQABgAIAAAAIQCUhWbo3QAAAAUB&#10;AAAPAAAAZHJzL2Rvd25yZXYueG1sTI5PS8NAFMTvgt9heYI3u2k1aYl5KSVQBNFDay/eNtnXJLh/&#10;YnbbRj+9z5OehmGGmV+xnqwRZxpD7x3CfJaAINd43bsW4fC2vVuBCFE5rYx3hPBFAdbl9VWhcu0v&#10;bkfnfWwFj7iQK4QuxiGXMjQdWRVmfiDH2dGPVkW2Yyv1qC48bo1cJEkmreodP3RqoKqj5mN/sgjP&#10;1fZV7eqFXX2b6unluBk+D+8p4u3NtHkEEWmKf2X4xWd0KJmp9iengzAID3MuItyzcLpcZiBqhDTN&#10;QJaF/E9f/gAAAP//AwBQSwECLQAUAAYACAAAACEAtoM4kv4AAADhAQAAEwAAAAAAAAAAAAAAAAAA&#10;AAAAW0NvbnRlbnRfVHlwZXNdLnhtbFBLAQItABQABgAIAAAAIQA4/SH/1gAAAJQBAAALAAAAAAAA&#10;AAAAAAAAAC8BAABfcmVscy8ucmVsc1BLAQItABQABgAIAAAAIQAQc8N7OwIAAG4EAAAOAAAAAAAA&#10;AAAAAAAAAC4CAABkcnMvZTJvRG9jLnhtbFBLAQItABQABgAIAAAAIQCUhWbo3QAAAAUBAAAPAAAA&#10;AAAAAAAAAAAAAJUEAABkcnMvZG93bnJldi54bWxQSwUGAAAAAAQABADzAAAAnwUAAAAA&#10;" filled="f" stroked="f" strokeweight=".5pt">
            <v:textbox>
              <w:txbxContent>
                <w:p w:rsidR="00B20B8C" w:rsidRPr="00B5761A" w:rsidRDefault="00B20B8C" w:rsidP="00F85202">
                  <w:pPr>
                    <w:rPr>
                      <w:rFonts w:ascii="Garamond" w:hAnsi="Garamond"/>
                      <w:b/>
                      <w:sz w:val="22"/>
                    </w:rPr>
                  </w:pPr>
                  <w:r>
                    <w:rPr>
                      <w:rFonts w:ascii="Garamond" w:hAnsi="Garamond"/>
                      <w:b/>
                      <w:sz w:val="22"/>
                    </w:rPr>
                    <w:t>24</w:t>
                  </w:r>
                  <w:r w:rsidRPr="00B5761A">
                    <w:rPr>
                      <w:rFonts w:ascii="Garamond" w:hAnsi="Garamond"/>
                      <w:b/>
                      <w:sz w:val="22"/>
                    </w:rPr>
                    <w:t>-)</w:t>
                  </w:r>
                </w:p>
              </w:txbxContent>
            </v:textbox>
          </v:shape>
        </w:pict>
      </w:r>
      <w:r>
        <w:rPr>
          <w:noProof/>
        </w:rPr>
        <w:pict>
          <v:shape id="Köşeleri Yuvarlanmış Dikdörtgen Belirtme Çizgisi 102" o:spid="_x0000_s1093" style="position:absolute;left:0;text-align:left;margin-left:71.05pt;margin-top:12.95pt;width:179.25pt;height:96.75pt;flip:x;z-index:251657216;visibility:visible;v-text-anchor:middle" coordsize="2276493,16478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zQMVggAAOpCAAAOAAAAZHJzL2Uyb0RvYy54bWzsXNtu20YQfS/Qf1jwsUAjLUXdjNiBkyBt&#10;0SAJmhRJHmlqaRHhreTakvMD/Yx8Q1/yA2n+q7MXSrOyQg4d940vNinO2bOXmdnhcmcfPtpmKbsW&#10;VZ0U+anHH4w9JvKoWCX55an355tnPy88VsswX4VpkYtT70bU3qOzH394uClPhF+si3QlKgaF5PXJ&#10;pjz11lKWJ6NRHa1FFtYPilLk8DAuqiyUcFtdjlZVuIHSs3Tkj8ez0aaoVmVVRKKu4den5qF3psuP&#10;YxHJl3FcC8nSUw/qJvXfSv+9UH9HZw/Dk8sqLNdJZKsR3qEWWZjkQLor6mkoQ3ZVJbeKypKoKuoi&#10;lg+iIhsVcZxEQrcBWsPHB615vQ5LodsCnVOXu26q76/Y6MX1q4olKxi7se+xPMxgkH7/8vnrJ5GK&#10;KmHvr67DKg3z7N9/vn5iT5MPqy+fK3kpcvZYpEklM8G+/J18vEzqhKkSoD83ZX0Cxb4uX1X2roZL&#10;1TnbuMpYnCblr0Cnuws6gG31aNzsRkNsJYvgR9+fz4L51GMRPOO+v5j7U1X+yBSkCoyuavmLKDJ1&#10;HV4/r6UZzhVc6cFY2QZFRZ7XiRTvQAXiLIUR/mnExmzD/PF0HowbNTgUf4/F/XkwCyZszTjUamGq&#10;AuN9iHnHEYXFdPJgzLibAgZq1woOVsCnhLZgEIFjchcODCJwBJhjzoPpmNAODCJwgP7s+wrGbT6d&#10;d487BhE4ZojDalQ3hwMi6tb8LkQOCIgmi24NA6+96zVth8tJd4swKJgE0wXvJlpiImOM3UQYNFvM&#10;psugm4g7tkxlclB8Mp/whU/gwvbMqUrHHZRxMgQubNecakTcQZG5sH2THQ93UGQubOd0LgdF5sL2&#10;TvbZGGTnBMJwYbMneDuO5ekKiG2ewoLlyRaF7Z1CguVVL1McEce2TiHB8lQSH/sGAokjb/WlMy64&#10;xaHCm+XERqCHYcQ9hh7tPNjpEKY6x2/sQ492DgwicDj+gsqBQQQOx0/svWZ7OzCIwOE4iP0s0M6B&#10;QQQO7B5Q6NHO4YC+L/RoJ8JuhWqMjpcwxauIoJ0Ig74z9Ggnwu4l8JcBXxJ8PjZ98iDdb+jR3qr7&#10;DT06uLA3oM+b2L5RONDB5aDI4QC2czqXgyJzYXu3U0mntnMMonchNns9y3V0Hpb/jtCjgwX7iLuH&#10;Hh0k2D9QHdHt0KODBPsGKokTShAGxZG3+jKEHt8Oo7CzIUynjr8YQo/WhS7sHsizmgMaQg9YhiR3&#10;HXYvQ+iB1o3QqkeHh8begD5v3skp3O+qR0e7htBDLe5zHEoQ5lJHfgg9ut6xhtBDfzYivxBgZzOE&#10;Hu0eDL/QEPrKiSL2a/ntHA5oCD1U6MGDCfdn3csrh6GHTxgjZ/2CHOQ4KPpLJ17FRB9c2hViWPWA&#10;b/27T+PcCSKo7z4ualj12G0s6FA9HKoMoccQeuidLce2k+AoYgg9jIP5xjezdziKIM8CGESY1pwo&#10;Ygg9lL+bzYIpJ3QdjiKG0GO/wYa+EuE4A+pXy/vd69ExrzlrJeRwYAg9YP3i/X3t9egYoiH02G1t&#10;IywSDasew6oHYW7DUcQQelC/fjqfZY3b6l6MwKA7hR7j5XTK9S7gdk+J45XZZLIYE/azOusXw6qH&#10;E7CQwwEniCCvRDgoMtcQegyhB3w6wrZOiAoceaq3c0IJAokjf2yvB2TCXDa5LuG6SX+JtrnNf4Er&#10;FqpErLFOtimLWiXb7Fb8YFsaZNY0t7Dj1CTXAErn1rSDYcUVg3kvMLgFDNZpQ9AYGjPYOQbrHbRk&#10;MJg7Bge9qg2TPAY32Ui0asPCAQbPejFDzI7B815gmDAxeNELDIaBwcteYDUbYjTc99KxQyXrp2Xq&#10;xddh76dn6gu+A++naWpl3IH30zW1x8+B99M29S7pwPvpm/o07sD7aRw/UDm47zXuB0oH3rYPXPlN&#10;XHm4R3DjKqyHrCBBVKWGpjo1VHoMUkMrj0Fq6IXChCdlKJVjbS7ZxuYlwo4ztoa0RLsgqZ5nxbV4&#10;U2hJuU9qNH7bVmAvEl1dJNFj8fE2ADIdlzOtqcCuC7K/qDbZTEXzuy1697tqmVNsmuPi7eqx7pum&#10;RxqJ5n9DqHMKKZJmEYokqXPvjkq6tbZ1WE6CYGL0yG21WXTVBd3uKxty66dO17scbnsPQUBrFKYR&#10;a/7bfrevDarjzQtIu7h539BVMq8RB+Ju1SwHAi2DxWShTaDRCJ/7wXhuTDyY+DO4NNqq9QU3x35C&#10;tYwuk3vX8JqEWNU2PvWDxcxmqNwelUb3EbN98zVjY03D9KTL5fan3b91BNXINf9tJcwrwf8mj+wK&#10;tRGsq6mG25imUtpsdb/tW94MmPFIRzrUPjCZhUdHqSE1NEbefDE8UKNjgqopHdpsSuwlGDQzYUMZ&#10;pUUtzEArh6lztHeeU7ulJk97pLLDTT64vpI3qVAuM83/EDHkoUN8ajLD9QkA4klasesQHHQYRSKX&#10;e16QVrA4SdMd0NdRbivQyiuo0KcD7MAE1h1CMxe53IGzJC+qY+yrD03IEht56BrUbnUptxdbnYAf&#10;aFH100WxuoGs/KowxxXUZfQsqWr5PKzlq7CC7HUYMzhzQb6EP3FawJwEU4++gkmpqD4e+13Jw7EB&#10;8NRjGzjv4NSr/7oKK+Gx9LccDhRY8iCAYqW+CaZzNYlW+MkFfpJfZU8KGBYI0KB2+lLJy7S5jKsi&#10;ewtHM5wrVngU5hFww9uGhOnV3DyRcA+P4HCHSJyf62s4FAH05nn+uowaRSih5W+2b8OqZOry1JNw&#10;QMCLojkbYZ/4D3q2l1VDlBfnV7KIE3UqgO5106/2Bg5U0HpqD39QJzbgey21P6Li7D8AAAD//wMA&#10;UEsDBBQABgAIAAAAIQB/GkNe3gAAAAoBAAAPAAAAZHJzL2Rvd25yZXYueG1sTI/dSsNAEIXvBd9h&#10;GcE7u0lopY3ZFKloRaRg7ANss9MkNDsbdrdNfHvHK3t5Zj7OT7GebC8u6EPnSEE6S0Ag1c501CjY&#10;f78+LEGEqMno3hEq+MEA6/L2ptC5cSN94aWKjWATCrlW0MY45FKGukWrw8wNSPw7Om91ZOkbabwe&#10;2dz2MkuSR2l1R5zQ6gE3Ldan6mwVvOw+xvftUu421Wfi0Lz57b72St3fTc9PICJO8R+Gv/pcHUru&#10;dHBnMkH0rOdZyqiCbLECwcCC40Ac+JCu5iDLQl5PKH8BAAD//wMAUEsBAi0AFAAGAAgAAAAhALaD&#10;OJL+AAAA4QEAABMAAAAAAAAAAAAAAAAAAAAAAFtDb250ZW50X1R5cGVzXS54bWxQSwECLQAUAAYA&#10;CAAAACEAOP0h/9YAAACUAQAACwAAAAAAAAAAAAAAAAAvAQAAX3JlbHMvLnJlbHNQSwECLQAUAAYA&#10;CAAAACEAOHc0DFYIAADqQgAADgAAAAAAAAAAAAAAAAAuAgAAZHJzL2Uyb0RvYy54bWxQSwECLQAU&#10;AAYACAAAACEAfxpDXt4AAAAKAQAADwAAAAAAAAAAAAAAAACwCgAAZHJzL2Rvd25yZXYueG1sUEsF&#10;BgAAAAAEAAQA8wAAALsLAAAAAA==&#10;" adj="-11796480,,5400" path="m,274643c,122962,122962,,274643,r925507,l1200150,r514350,l1782757,v151681,,274643,122962,274643,274643l2057400,274638r219093,389872l2095517,633801v,314588,28559,-201125,-38117,739381c2057400,1524863,1934438,1647825,1782757,1647825r-68257,l1200150,1647825r,l274643,1647825c122962,1647825,,1524863,,1373182l,686594,,274638r,l,274643xe" fillcolor="#cdddac" strokecolor="#94b64e">
            <v:fill color2="#f0f4e6" rotate="t" angle="180" colors="0 #dafda7;22938f #e4fdc2;1 #f5ffe6" focus="100%" type="gradien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204792;274641,0;1200141,0;1200141,0;1714486,0;1782743,0;2057384,204792;2057384,204788;2276475,495502;2095500,472603;2057384,1023933;1782743,1228725;1714486,1228725;1200141,1228725;1200141,1228725;274641,1228725;0,1023933;0,511969;0,204788;0,204788;0,204792" o:connectangles="0,0,0,0,0,0,0,0,0,0,0,0,0,0,0,0,0,0,0,0,0" textboxrect="0,0,2276493,1647825"/>
            <v:handles>
              <v:h position="@3,#0" polar="10800,10800"/>
              <v:h position="#2,#1" polar="10800,10800" radiusrange="0,10800"/>
            </v:handles>
            <v:textbox>
              <w:txbxContent>
                <w:p w:rsidR="00B20B8C" w:rsidRPr="004E206E" w:rsidRDefault="00B20B8C" w:rsidP="00666749">
                  <w:pPr>
                    <w:jc w:val="right"/>
                    <w:rPr>
                      <w:sz w:val="20"/>
                    </w:rPr>
                  </w:pPr>
                  <w:r>
                    <w:rPr>
                      <w:sz w:val="20"/>
                    </w:rPr>
                    <w:t>Çocuklar ben bir arkeoloğum. Biz arkeologlar eski uygarlıklara ait bilgiler bulmak için kazı yaparız. Son zamanlarda Friglerle ilgili araştırmalar yapıyorum. Onlardan kalma çengelli iğneler, madeni eşyalar ve tarım aletlerini ortaya çıkardık.</w:t>
                  </w:r>
                </w:p>
              </w:txbxContent>
            </v:textbox>
          </v:shape>
        </w:pict>
      </w:r>
    </w:p>
    <w:p w:rsidR="00B20B8C" w:rsidRPr="00B5761A" w:rsidRDefault="00B20B8C" w:rsidP="00DB77CC">
      <w:pPr>
        <w:shd w:val="clear" w:color="auto" w:fill="FFFFFF"/>
        <w:spacing w:line="276" w:lineRule="auto"/>
        <w:ind w:left="510" w:hanging="340"/>
        <w:rPr>
          <w:rFonts w:ascii="Garamond" w:hAnsi="Garamond"/>
          <w:sz w:val="22"/>
          <w:szCs w:val="16"/>
        </w:rPr>
      </w:pPr>
      <w:r>
        <w:rPr>
          <w:noProof/>
        </w:rPr>
        <w:pict>
          <v:shape id="Resim 101" o:spid="_x0000_s1094" type="#_x0000_t75" alt="http://www.mimdap.org/w/wp-content/uploads/2009/03/arkeoloji.Jpeg" style="position:absolute;left:0;text-align:left;margin-left:-12.2pt;margin-top:4pt;width:91.5pt;height:141pt;z-index:-251660288;visibility:visible" wrapcoords="-177 0 -177 21485 21600 21485 21600 0 -177 0">
            <v:imagedata r:id="rId21" o:title="" cropright="37169f"/>
            <w10:wrap type="tight"/>
          </v:shape>
        </w:pict>
      </w:r>
    </w:p>
    <w:p w:rsidR="00B20B8C" w:rsidRDefault="00B20B8C" w:rsidP="00DB77CC">
      <w:pPr>
        <w:shd w:val="clear" w:color="auto" w:fill="FFFFFF"/>
        <w:spacing w:line="276" w:lineRule="auto"/>
        <w:ind w:left="510" w:hanging="340"/>
        <w:rPr>
          <w:rFonts w:ascii="Garamond" w:hAnsi="Garamond"/>
          <w:b/>
          <w:sz w:val="22"/>
          <w:szCs w:val="22"/>
        </w:rPr>
      </w:pPr>
    </w:p>
    <w:p w:rsidR="00B20B8C" w:rsidRDefault="00B20B8C" w:rsidP="00DB77CC">
      <w:pPr>
        <w:shd w:val="clear" w:color="auto" w:fill="FFFFFF"/>
        <w:spacing w:line="276" w:lineRule="auto"/>
        <w:ind w:left="510" w:hanging="340"/>
        <w:rPr>
          <w:rFonts w:ascii="Garamond" w:hAnsi="Garamond"/>
          <w:b/>
          <w:sz w:val="22"/>
          <w:szCs w:val="22"/>
        </w:rPr>
      </w:pPr>
    </w:p>
    <w:p w:rsidR="00B20B8C" w:rsidRDefault="00B20B8C" w:rsidP="00DB77CC">
      <w:pPr>
        <w:shd w:val="clear" w:color="auto" w:fill="FFFFFF"/>
        <w:spacing w:line="276" w:lineRule="auto"/>
        <w:ind w:left="510" w:hanging="340"/>
        <w:rPr>
          <w:rFonts w:ascii="Garamond" w:hAnsi="Garamond"/>
          <w:b/>
          <w:sz w:val="22"/>
          <w:szCs w:val="22"/>
        </w:rPr>
      </w:pPr>
    </w:p>
    <w:p w:rsidR="00B20B8C" w:rsidRDefault="00B20B8C" w:rsidP="00DB77CC">
      <w:pPr>
        <w:shd w:val="clear" w:color="auto" w:fill="FFFFFF"/>
        <w:spacing w:line="276" w:lineRule="auto"/>
        <w:ind w:left="510" w:hanging="340"/>
        <w:rPr>
          <w:rFonts w:ascii="Garamond" w:hAnsi="Garamond"/>
          <w:b/>
          <w:sz w:val="22"/>
          <w:szCs w:val="22"/>
        </w:rPr>
      </w:pPr>
    </w:p>
    <w:p w:rsidR="00B20B8C" w:rsidRDefault="00B20B8C" w:rsidP="00DB77CC">
      <w:pPr>
        <w:shd w:val="clear" w:color="auto" w:fill="FFFFFF"/>
        <w:spacing w:line="276" w:lineRule="auto"/>
        <w:ind w:left="510" w:hanging="340"/>
        <w:rPr>
          <w:rFonts w:ascii="Garamond" w:hAnsi="Garamond"/>
          <w:b/>
          <w:sz w:val="22"/>
          <w:szCs w:val="22"/>
        </w:rPr>
      </w:pPr>
    </w:p>
    <w:p w:rsidR="00B20B8C" w:rsidRDefault="00B20B8C" w:rsidP="00DB77CC">
      <w:pPr>
        <w:shd w:val="clear" w:color="auto" w:fill="FFFFFF"/>
        <w:spacing w:line="276" w:lineRule="auto"/>
        <w:ind w:left="510" w:hanging="340"/>
        <w:rPr>
          <w:rFonts w:ascii="Garamond" w:hAnsi="Garamond"/>
          <w:b/>
          <w:sz w:val="22"/>
          <w:szCs w:val="22"/>
        </w:rPr>
      </w:pPr>
    </w:p>
    <w:p w:rsidR="00B20B8C" w:rsidRPr="00B5761A" w:rsidRDefault="00B20B8C" w:rsidP="00DB77CC">
      <w:pPr>
        <w:shd w:val="clear" w:color="auto" w:fill="FFFFFF"/>
        <w:spacing w:line="276" w:lineRule="auto"/>
        <w:ind w:left="510" w:hanging="340"/>
        <w:rPr>
          <w:rFonts w:ascii="Garamond" w:hAnsi="Garamond"/>
          <w:b/>
          <w:sz w:val="22"/>
          <w:szCs w:val="22"/>
        </w:rPr>
      </w:pPr>
      <w:r w:rsidRPr="00B5761A">
        <w:rPr>
          <w:rFonts w:ascii="Garamond" w:hAnsi="Garamond"/>
          <w:b/>
          <w:sz w:val="22"/>
          <w:szCs w:val="22"/>
        </w:rPr>
        <w:t>Bu veriler dikkate alındığında Frigler için aşağıdakilerden hangisine ulaşılamaz?</w:t>
      </w:r>
    </w:p>
    <w:p w:rsidR="00B20B8C" w:rsidRPr="00B5761A" w:rsidRDefault="00B20B8C" w:rsidP="00DB77CC">
      <w:pPr>
        <w:shd w:val="clear" w:color="auto" w:fill="FFFFFF"/>
        <w:spacing w:line="276" w:lineRule="auto"/>
        <w:ind w:left="510" w:hanging="340"/>
        <w:rPr>
          <w:rFonts w:ascii="Garamond" w:hAnsi="Garamond"/>
          <w:b/>
          <w:sz w:val="22"/>
          <w:szCs w:val="22"/>
        </w:rPr>
      </w:pPr>
    </w:p>
    <w:p w:rsidR="00B20B8C" w:rsidRPr="00B5761A" w:rsidRDefault="00B20B8C" w:rsidP="007F73C3">
      <w:pPr>
        <w:pStyle w:val="ListParagraph"/>
        <w:numPr>
          <w:ilvl w:val="0"/>
          <w:numId w:val="21"/>
        </w:numPr>
        <w:shd w:val="clear" w:color="auto" w:fill="FFFFFF"/>
        <w:spacing w:line="276" w:lineRule="auto"/>
        <w:rPr>
          <w:rFonts w:ascii="Garamond" w:hAnsi="Garamond"/>
          <w:sz w:val="22"/>
          <w:szCs w:val="22"/>
        </w:rPr>
      </w:pPr>
      <w:r w:rsidRPr="00B5761A">
        <w:rPr>
          <w:rFonts w:ascii="Garamond" w:hAnsi="Garamond"/>
          <w:sz w:val="22"/>
          <w:szCs w:val="22"/>
        </w:rPr>
        <w:t>Yerleşik bir yaşam sürdürmüşlerdir.</w:t>
      </w:r>
    </w:p>
    <w:p w:rsidR="00B20B8C" w:rsidRPr="00B5761A" w:rsidRDefault="00B20B8C" w:rsidP="007F73C3">
      <w:pPr>
        <w:pStyle w:val="ListParagraph"/>
        <w:numPr>
          <w:ilvl w:val="0"/>
          <w:numId w:val="21"/>
        </w:numPr>
        <w:shd w:val="clear" w:color="auto" w:fill="FFFFFF"/>
        <w:spacing w:line="276" w:lineRule="auto"/>
        <w:rPr>
          <w:rFonts w:ascii="Garamond" w:hAnsi="Garamond"/>
          <w:sz w:val="22"/>
          <w:szCs w:val="22"/>
        </w:rPr>
      </w:pPr>
      <w:r w:rsidRPr="00B5761A">
        <w:rPr>
          <w:rFonts w:ascii="Garamond" w:hAnsi="Garamond"/>
          <w:sz w:val="22"/>
          <w:szCs w:val="22"/>
        </w:rPr>
        <w:t>Madencilikle ilgilenmişlerdir.</w:t>
      </w:r>
    </w:p>
    <w:p w:rsidR="00B20B8C" w:rsidRPr="00B5761A" w:rsidRDefault="00B20B8C" w:rsidP="007F73C3">
      <w:pPr>
        <w:pStyle w:val="ListParagraph"/>
        <w:numPr>
          <w:ilvl w:val="0"/>
          <w:numId w:val="21"/>
        </w:numPr>
        <w:shd w:val="clear" w:color="auto" w:fill="FFFFFF"/>
        <w:spacing w:line="276" w:lineRule="auto"/>
        <w:rPr>
          <w:rFonts w:ascii="Garamond" w:hAnsi="Garamond"/>
          <w:sz w:val="22"/>
          <w:szCs w:val="22"/>
        </w:rPr>
      </w:pPr>
      <w:r w:rsidRPr="00B5761A">
        <w:rPr>
          <w:rFonts w:ascii="Garamond" w:hAnsi="Garamond"/>
          <w:sz w:val="22"/>
          <w:szCs w:val="22"/>
        </w:rPr>
        <w:t>Tarihi dönemlere geçmişlerdir.</w:t>
      </w:r>
    </w:p>
    <w:p w:rsidR="00B20B8C" w:rsidRPr="00B5761A" w:rsidRDefault="00B20B8C" w:rsidP="007F73C3">
      <w:pPr>
        <w:pStyle w:val="ListParagraph"/>
        <w:numPr>
          <w:ilvl w:val="0"/>
          <w:numId w:val="21"/>
        </w:numPr>
        <w:shd w:val="clear" w:color="auto" w:fill="FFFFFF"/>
        <w:spacing w:line="276" w:lineRule="auto"/>
        <w:rPr>
          <w:rFonts w:ascii="Garamond" w:hAnsi="Garamond"/>
          <w:sz w:val="22"/>
          <w:szCs w:val="22"/>
        </w:rPr>
      </w:pPr>
      <w:r w:rsidRPr="00B5761A">
        <w:rPr>
          <w:rFonts w:ascii="Garamond" w:hAnsi="Garamond"/>
          <w:sz w:val="22"/>
          <w:szCs w:val="22"/>
        </w:rPr>
        <w:t>Ateşi kullanmışlardır.</w:t>
      </w:r>
    </w:p>
    <w:p w:rsidR="00B20B8C" w:rsidRDefault="00B20B8C" w:rsidP="00DB77CC">
      <w:pPr>
        <w:shd w:val="clear" w:color="auto" w:fill="FFFFFF"/>
        <w:spacing w:line="276" w:lineRule="auto"/>
        <w:ind w:left="510" w:hanging="340"/>
        <w:rPr>
          <w:rFonts w:ascii="Garamond" w:hAnsi="Garamond"/>
          <w:szCs w:val="16"/>
        </w:rPr>
      </w:pPr>
    </w:p>
    <w:p w:rsidR="00B20B8C" w:rsidRPr="00F85202" w:rsidRDefault="00B20B8C" w:rsidP="00DB77CC">
      <w:pPr>
        <w:shd w:val="clear" w:color="auto" w:fill="FFFFFF"/>
        <w:spacing w:line="276" w:lineRule="auto"/>
        <w:ind w:left="510" w:hanging="340"/>
        <w:rPr>
          <w:rFonts w:ascii="Garamond" w:hAnsi="Garamond"/>
          <w:b/>
          <w:szCs w:val="16"/>
        </w:rPr>
      </w:pPr>
      <w:r w:rsidRPr="00F85202">
        <w:rPr>
          <w:rFonts w:ascii="Garamond" w:hAnsi="Garamond"/>
          <w:b/>
          <w:szCs w:val="16"/>
        </w:rPr>
        <w:t>2</w:t>
      </w:r>
      <w:r>
        <w:rPr>
          <w:rFonts w:ascii="Garamond" w:hAnsi="Garamond"/>
          <w:b/>
          <w:szCs w:val="16"/>
        </w:rPr>
        <w:t>5</w:t>
      </w:r>
      <w:r w:rsidRPr="00F85202">
        <w:rPr>
          <w:rFonts w:ascii="Garamond" w:hAnsi="Garamond"/>
          <w:b/>
          <w:szCs w:val="16"/>
        </w:rPr>
        <w:t xml:space="preserve">-) </w:t>
      </w:r>
    </w:p>
    <w:p w:rsidR="00B20B8C" w:rsidRDefault="00B20B8C" w:rsidP="00DB77CC">
      <w:pPr>
        <w:shd w:val="clear" w:color="auto" w:fill="FFFFFF"/>
        <w:spacing w:line="276" w:lineRule="auto"/>
        <w:ind w:left="510" w:hanging="340"/>
        <w:rPr>
          <w:rFonts w:ascii="Garamond" w:hAnsi="Garamond"/>
          <w:szCs w:val="16"/>
        </w:rPr>
      </w:pPr>
      <w:r>
        <w:rPr>
          <w:noProof/>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Dikey Kaydırma 103" o:spid="_x0000_s1095" type="#_x0000_t97" style="position:absolute;left:0;text-align:left;margin-left:1.1pt;margin-top:2.6pt;width:126pt;height:117.75pt;z-index:251658240;visibility:visibl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i35jOAgAAAgYAAA4AAABkcnMvZTJvRG9jLnhtbKxU224TMRB9R+If&#10;LL/T3Q1poVE3VdSoqKKiFSnqs+O1E6u+YU+yCX/FP/BhjL2bi0qlIkQenPHOxTNnzszF5cZoshYh&#10;KmdrWp2UlAjLXaPsoqbfHq7ffaQkArMN086Kmm5FpJfjt28uWj8SA7d0uhGBYBAbR62v6RLAj4oi&#10;8qUwLJ44LywqpQuGAV7DomgCazG60cWgLM+K1oXGB8dFjPh12inpOMeXUnC4kzIKILqmmBvkM+Rz&#10;ns5ifMFGi8D8UvE+DfYPWRimLD66DzVlwMgqqD9CGcWDi07CCXemcFIqLnINWE1VPqtmtmRe5FoQ&#10;nOj3MMX/F5Z/Wd8HohrsXfmeEssMNmmqnsSWfGbb5tdPBJ4kFQLV+jhC+5m/D/0topiq3shg0j/W&#10;QzYZ3O0eXLEBwvFjdVaW2DFKOOqq4fnpcHCaohYHdx8ifBLOkCTUFGkFijM9Q8i0zvCy9W2Ezmln&#10;nN6da+WvldY7uUcK+/w6n7oeTB1fGWGhI1UQmgEyOi6Vj5SEkTBzgRiFm6bqKANKCwJdrZCLJTEV&#10;WaYfUj7V2MsSk6upRfpTwvQCxwR0X/gh7yKB28GZJdhqkarR9quQ2J8UOyOQJ0Nc6UDWDDnNOMes&#10;c1IIZLZObhLB2DsOXnfs7ZOryFOzd/6LV/ce+WVnYe9slHXhpdebp13KsrNHHhzVnUTYzDeZmMNB&#10;Qit9mrtmi2wNrhvj6Pm1Qqbcsgj3LODcIvKJNHd4SO3amrpeomTpwo+Xvid7pAlqKWlxD9Q0fl+x&#10;gL3SNxYH7bwaDtPiyJfh6YcBXsKxZn6ssStz5bAtFVLA8ywme9A7UQZnHnFlTdKrqGKW49s15RB2&#10;lyvo9hMuPS4mk2yGy8IzuLUzz3dESPx/2Dyy4PtxAZy0L263M9jo2ax0tqlF1k1W4KTKg3TAtW8B&#10;Lpo8lP1STJvs+J6tDqt7/BsAAP//AwBQSwMEFAAGAAgAAAAhAFhgsxu6AAAAIgEAABkAAABkcnMv&#10;X3JlbHMvZTJvRG9jLnhtbC5yZWxzhI/LCsIwEEX3gv8QZm/TuhCRpm5EcCv1A4ZkmkabB0kU+/cG&#10;3CgILude7jlMu3/aiT0oJuOdgKaqgZGTXhmnBVz642oLLGV0CifvSMBMCfbdctGeacJcRmk0IbFC&#10;cUnAmHPYcZ7kSBZT5QO50gw+WszljJoHlDfUxNd1veHxkwHdF5OdlIB4Ug2wfg7F/J/th8FIOnh5&#10;t+TyDwU3trgLEKOmLMCSMvgOm+oaSAPvWv71WfcCAAD//wMAUEsDBBQABgAIAAAAIQBfLlqd3gAA&#10;AAcBAAAPAAAAZHJzL2Rvd25yZXYueG1sTI7BTsMwEETvSP0Hayv1Rh2itkEhToWQED30EEpVrm68&#10;TSLidRS7SeDrWU70tLOa0czLtpNtxYC9bxwpeFhGIJBKZxqqFBw/Xu8fQfigyejWESr4Rg/bfHaX&#10;6dS4kd5xOIRKcAn5VCuoQ+hSKX1Zo9V+6Tok9i6utzrw21fS9HrkctvKOIo20uqGeKHWHb7UWH4d&#10;rlbBaT/+DJ+7rrwUyb7YHE9FkbyNSi3m0/MTiIBT+A/DHz6jQ85MZ3cl40WrII45qGDNh914vWJx&#10;ZrGKEpB5Jm/5818AAAD//wMAUEsDBAoAAAAAAAAAIQAaCVQxWQsAAFkLAAAVAAAAZHJzL21lZGlh&#10;L2ltYWdlMS5qcGVn/9j/4AAQSkZJRgABAQEASwBLAAD/4wMOTVNPIFBhbGV0dGUg27Vw37164cGF&#10;4sWO48B648SF5MmU5ciL5cyX5saJ5sqM58V/58+e6MuU6NGi6cmH6c2W6c6V6dCW6syL6tWo69Ce&#10;7M+S7NKg7NSf7dGV7dWn7diu79Wc79ik8Nut8d+206ll2LFs2LV12bl+27yD3Lhz3Lx53rZr3r2C&#10;3sCG3sGN37l13714379737+C38OO4MB84MGD4blq4bxy4bx54cOH4cSN4caN4caU4r594r974sF8&#10;4sGB4sGH4sKE4sOB4smT4smX48OG48SI48SM48WD48WF48WN48aH48eP48iO48mY5Lxx5MOA5MmS&#10;5Myd5b9z5cF95cKE5ciG5ciK5ciN5ciT5cmN5cmT5cqS5cqX5cuU5cuY5cyU5cyZ5c6c5c6i5sF1&#10;5sN75sSB5sSH5sWH5saA5saE5saK5seG5seN5siO5smL5suS5syV5s6Y5tCl58iH58mJ58mO58mT&#10;58qN58uN58uU58yT58yY582T582a586Y586c58+h59Ce59Km6MR56MSA6MeH6MiL6M+c6M+g6NCX&#10;6NGe6NSr6cZ86caC6cqM6cqT6cuJ6cuO6cyO6cyV6c2T6c2Y6c6R6c6U6c6Y6c6c6c+V6c+Y6dCe&#10;6dKf6dKm6dOg6dSl6dWt6siA6smB6smG6smL6sqM6syK6syR6s6O6s+R6s+e6tCW6tGb6tGf6tGj&#10;6tSn6tWm68yO682S686W68+b69CW69CX69Ge69Kd69Kg69Kl69Oe69am69as69ev7MyF7MyK7M6Q&#10;7M+R7NGT7NGY7NGc7NKU7NKZ7NKc7NOc7NSi7NSk7NWp7Nan7Nas7Nmu7c6L7c+M7c+U7dCW7dKd&#10;7dKh7dSm7dWd7dWi7det7du17tKS7tKX7tKc7tSf7tag7tan7tei7tii7tin7tiv7tuv79GO79Oa&#10;79SV79Sf79am79iq79mx79qp79258NWY8Naf8Nim8Nmn8Nmr8Nup8Nu08N2v8def8dmg8duv8d63&#10;8eC78tuo8t2t8t+y8+G49ObB/9sAQwALCAgKCAcLCgkKDQwLDREcEhEPDxEiGRoUHCkkKyooJCcn&#10;LTJANy0wPTAnJzhMOT1DRUhJSCs2T1VORlRAR0hF/9sAQwEMDQ0RDxEhEhIhRS4nLkVFRUVFRUVF&#10;RUVFRUVFRUVFRUVFRUVFRUVFRUVFRUVFRUVFRUVFRUVFRUVFRUVFRUVF/8AAEQgAgACAAwEiAAIR&#10;AQMRAf/EABkAAQEBAQEBAAAAAAAAAAAAAAIDAQAEBv/EAC8QAQACAQMDAwMDAwUBAAAAAAECEQAS&#10;ITEDQVEiYXETgZEyobEjQlIzYsHR8EP/xAAZAQEBAQADAAAAAAAAAAAAAAABAAIDBAX/xAAbEQEB&#10;AAMBAQEAAAAAAAAAAAAAARExQSECUf/aAAwDAQACEQMRAD8A+8Pqt78rndQ6ifpL4wkIsf1FrnTj&#10;6b1G93xnlcdzranoBjHnOIzIyEi1ztmfTjpiqfes6MYsWk4rkvJKpJ3Svtk97C9s0jt6Zd/OdSf/&#10;AETK7UY/r88dvfAbzHfnh7PjKsZEg1UKcrtkyMjqJdll+2ZqMJBVdvOZPUEtuP8AvN0FUSe2DqRN&#10;FEr3XN3SjPVHSv8Al/xhNX1dIU00udMPpFSovz7ZOMa64a9qUrM8L0xjOFlHJbWcHUZth2rOjCOq&#10;RKRW18eMBA1yqZtRyY3gMj1Gq0mEj1BaziMD+8ur5HDKENT6/HjCzww9IhcLLvgwyjcS+jz7GWjI&#10;qq9ucEmEgt2++V0GRjXSHRtXgzo6NP8ApD59OU6bDQl+fPnFGUQ7fhx/EkEar6QGIrVsF17eMTTd&#10;xKXw+M4rVtGnf+MugLNQtc+clf05vqEe18Z6NNTj6e/t4ycDTI9IW77mZpjZJZscnDmdRjo4FsMq&#10;rZsfn2wdRl4Oe7mroRGaPRr6d2949sIRjMqIsr9WnjLK/TdrHkXBUzrdO6pu7eMMtGvqlUO5TpwQ&#10;ok3063s9JlYjrbrZO/tnQV6m5H8vlx3QHFf0+22xtuYWRrfTYHYrL2VvQVzv5wqa62XbzlVAgSq6&#10;CnjCkqNhlV8mUjF3t4fbDpY8Sr3zN0W9KLDpBQN8XmixL2+M6OxWrvnUPE78GIFoXd+2cUzLZbbv&#10;4xsK31Fe2cRL54vDHpyFj1Ipr57vs4IJwDtZxlkGcd6uTX4yXpZbPA4IyW+wsfnMm1EuN7734ykT&#10;13f7ZjEh/dStqnbNYuAmS1G0QjdbmTGZODpGhNv4ysj+n6ZI3zXthAi9H1J2KAw4SjqZJE9Kg9qz&#10;IapdV52x2nUdMpKVw4YsibfUaqucU1J6omnat9/fAxnqHTb4ytblyarbM0GtR/bKwZGMGUWv8vGc&#10;9NR9HbfOJTYT3CR74ZrpNy/nDzBOHTSNvPvmdOOuda275zIySD6o8/OHoErbkVfOnLzMSug/y3rj&#10;NK1gLXNX2rBplUkkfePxmkpRmUdnfHoa7MWk575OJUqWzGSlRt2e2DpkhbgHnb/3tmdk2abkRfGd&#10;J0xGNbt75xNY6qN/wYJzaFj6j4v5MeJspX0rIcF0/wAZLp1fSa+x5ysJKSGMXcfTk1kPSmRtEvt/&#10;7nLiW1XOTdcbeMl02UpSWxqqymuet2uVG/asEZzeqnIHOV4lCKjS8fJh9UktbP5xMmjcfv7uYS6n&#10;Cg/OKdGXLRz4zmTt6oi+TM1+naSe2Z9RsCTw5Bt1Dat3jfNhzbdr2HCzdLvJ3zhb3Xa/4wLYxkDS&#10;2n+LmyZ1uScy/Lgm7nqOTEHo/wBqe+ZENW8X84EUfUd/OMaa2djAqQ2v07X5zEgAvT/fNHc9MPPH&#10;fMkxA9MeeKzV0HG8P0Fd8kxr6dRjRI7/ABjJum6jV+N1ycajGAABI7fGZ4T3+s2FbFYYp9eW3TCu&#10;e+ayTqSuSWH9nDmRalJXtXG/Bh1LOn1atFHf3twKa7uL4xy6gCernivdyTMreTy/zmqI4V6ZsG3b&#10;CS4NPGVOksDftXOH6X6d3jKypmpY+d+M4u7os/6x6NMaHv59s4ikZU+McLIyWr227YJE7olf2y0o&#10;rsXxgYuo3vfzhVE5E4wVX8ZopPvb5Mcj0JW4PLnLH1WN+LwvhPfbn7Zkt4xu/vlN6Kr7uCXFNV85&#10;usibxDSu/nJG8YwIy24yq1E3OebyUb1BYbuY40re6kTZrnDGzqS9P9r3xSXVLfb5zIjqWziqvHob&#10;NlZUN1ydSVWPOU6sVjC3bVTbmaHVzt234y+lHRI/Ttu+G8LtA33+crq9F/PfCqGNQko1+rvX7Yo6&#10;WxVzHi0efPtmxiU78dryiJCRd705lx1G211xjdo/q4yYusCbs+cbQ6VJw0l5OQnV23POUudfqarm&#10;vfD1LZMRkRfB75j6piqcHjjb5wIcbu3b4yjRP9XHO2TaItyb+PbOSiCjopvd98nVTicANGVpYg7F&#10;7lZyaeoew1mOFiH1Hm9i/fNjEepMvan/AJxFs1ONn9sI6ZytQ749TesH0Dnzs5kipulS+32ykmum&#10;9/8AnbCqeU2NvjL6UdFvpgjhZekU2rvmnDbuWZjwV2OMLpOuNbnL377YoUXQVhCKc73i6ahuu2KN&#10;YkW+nbXjJjFS4G3tlENNVfbA+mRQp7GNEZcFDRxT++YpLiKF4jQVVjt/OSa+oSiS3lxWYrS7It/p&#10;398EtBx0nnesdlcKVvtxthk3ezz+M3dMwSUfT6Et7/GIl/Vj6dt998DcGFDvKijCy1SjEJ1TzHCX&#10;wneqUjShtd9zFBPqUjX57uGDz6ZUVeznRX6m8Xb/AG5IpSJQXftf4wSnHVRdAUV7Y5SKjZTZtXzg&#10;bWq7HnD60o//2VBLAQItABQABgAIAAAAIQCKFT+YDAEAABUCAAATAAAAAAAAAAAAAAAAAAAAAABb&#10;Q29udGVudF9UeXBlc10ueG1sUEsBAi0AFAAGAAgAAAAhADj9If/WAAAAlAEAAAsAAAAAAAAAAAAA&#10;AAAAPQEAAF9yZWxzLy5yZWxzUEsBAi0AFAAGAAgAAAAhABDi35jOAgAAAgYAAA4AAAAAAAAAAAAA&#10;AAAAPAIAAGRycy9lMm9Eb2MueG1sUEsBAi0AFAAGAAgAAAAhAFhgsxu6AAAAIgEAABkAAAAAAAAA&#10;AAAAAAAANgUAAGRycy9fcmVscy9lMm9Eb2MueG1sLnJlbHNQSwECLQAUAAYACAAAACEAXy5and4A&#10;AAAHAQAADwAAAAAAAAAAAAAAAAAnBgAAZHJzL2Rvd25yZXYueG1sUEsBAi0ACgAAAAAAAAAhABoJ&#10;VDFZCwAAWQsAABUAAAAAAAAAAAAAAAAAMgcAAGRycy9tZWRpYS9pbWFnZTEuanBlZ1BLBQYAAAAA&#10;BgAGAH0BAAC+EgAAAAA=&#10;" strokecolor="#4579b8">
            <v:fill r:id="rId22" o:title="" recolor="t" rotate="t" type="tile"/>
            <v:shadow on="t" color="black" opacity="24903f" origin=",.5" offset="0,.55556mm"/>
            <v:textbox>
              <w:txbxContent>
                <w:p w:rsidR="00B20B8C" w:rsidRPr="00B5761A" w:rsidRDefault="00B20B8C" w:rsidP="00334B71">
                  <w:pPr>
                    <w:jc w:val="center"/>
                    <w:rPr>
                      <w:b/>
                      <w:sz w:val="22"/>
                    </w:rPr>
                  </w:pPr>
                  <w:r w:rsidRPr="00B5761A">
                    <w:rPr>
                      <w:b/>
                      <w:sz w:val="22"/>
                    </w:rPr>
                    <w:t>Urugakine Kanunları</w:t>
                  </w:r>
                </w:p>
                <w:p w:rsidR="00B20B8C" w:rsidRPr="00B5761A" w:rsidRDefault="00B20B8C" w:rsidP="00334B71">
                  <w:pPr>
                    <w:jc w:val="center"/>
                    <w:rPr>
                      <w:sz w:val="22"/>
                    </w:rPr>
                  </w:pPr>
                  <w:r w:rsidRPr="00B5761A">
                    <w:rPr>
                      <w:sz w:val="22"/>
                    </w:rPr>
                    <w:t>Bir adam başkasının kolunu kırarsa, 50 şegel gümüş ödeyecektir.</w:t>
                  </w:r>
                </w:p>
                <w:p w:rsidR="00B20B8C" w:rsidRPr="00B5761A" w:rsidRDefault="00B20B8C">
                  <w:pPr>
                    <w:rPr>
                      <w:sz w:val="22"/>
                    </w:rPr>
                  </w:pPr>
                </w:p>
              </w:txbxContent>
            </v:textbox>
          </v:shape>
        </w:pict>
      </w:r>
      <w:r>
        <w:rPr>
          <w:noProof/>
        </w:rPr>
        <w:pict>
          <v:shape id="Dikey Kaydırma 104" o:spid="_x0000_s1096" type="#_x0000_t97" style="position:absolute;left:0;text-align:left;margin-left:133.85pt;margin-top:2.6pt;width:126pt;height:117.75pt;flip:x;z-index:251659264;visibility:visibl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B1iBcyAwAAcgYAAA4AAABkcnMvZTJvRG9jLnhtbKxV227bOBB9L9B/&#10;IPjeSErlNjGiFGmMbItm26BukWeaoiyiFMkl6djuX+0/7IftGUpO3XaBBYr6QZgLOZw5c2Z88Wo3&#10;GPagQtTONrw6KTlTVrpW23XDP3+6eXbGWUzCtsI4qxq+V5G/unz65GLr5+rU9c60KjAEsXG+9Q3v&#10;U/LzooiyV4OIJ84rC2fnwiAS1LAu2iC2iD6Y4rQsXxRbF1ofnFQxwroYnfwyx+86JdOHrosqMdNw&#10;5JbyN+Tvir7F5YWYr4PwvZZTGuIXshiEtnj0MdRCJME2Qf8UatAyuOi6dCLdULiu01LlGlBNVf5Q&#10;zbIXXuVaAE70jzDF3xdWvn+4C0y36F1Zc2bFgCYt9Be1Z+/Evv3nbwDPyAWgtj7OcX7p78KkRYhU&#10;9a4LA+uM9m8QJ+OAytguw7x/hFntEpMwVi/KEr3jTMJX1eez+nRG8YsxEAX0IaY/lBsYCQ0HwZKW&#10;wiwBnjH5AfFwG9N46XCYLq6QxI025iBPmKHj/8+ssRsLJzeDsmmkV1BGJHA79tpHzsJcDSsFtMLb&#10;thrJk7RRLI21plwsi1RkST+Qn2qcZEKo4RaDwJkwawxMMlPhx3kby7YNP58BFSYFbnTIAeLg8XC0&#10;68NlmUKGIjqj20PRMaxX1yawBwHG1zdn1evFeKgXrRqt5zPKDNiJeRTpT9eO5qo82NGIKUxuynfx&#10;CeyFiP14J7umEoyliCoPHXpDitskFZZ9u2UrswkfBfKvR1haTX0FCwijVqM/s+yBFly616nP5Cfu&#10;5DyPq6JLuEZ2YXwvxlSen5FxZMRx9o855FqO0iuIzyODSUq71S4PQv2copBp5do9pgMJZSZHL280&#10;yr8VMd2JgD2BbImaH/DpjEPT3CRx1rvw9b/sdB5khJezLfYOOvrXRgQwwry1GOzzqq4RNmWlnr08&#10;JUSOPatjj90M1w6NrkA0L7NI55M5iF1wwz1W5BW9CpewEm83nLgzKdcJOlxYslJdXWUZy8mLdGuX&#10;XlJwgpoa/2l3L4KfhjJhnt+7w45CL76fyPEs3bTuapNcp/O4fsMV/SAFiy13ZlrCtDmP9Xzq21/F&#10;5b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6Jd/Gt4AAAAJAQAADwAAAGRycy9k&#10;b3ducmV2LnhtbEyPQU+EMBCF7yb+h2ZMvBi3LBFYkbJRE6/qriYbbwVGYKVT0hYW/73jSY8v38ub&#10;b4rtYgYxo/O9JQXrVQQCqbZNT62C97en6w0IHzQ1erCECr7Rw7Y8Pyt03tgT7XDeh1bwCPlcK+hC&#10;GHMpfd2h0X5lRyRmn9YZHTi6VjZOn3jcDDKOolQa3RNf6PSIjx3WX/vJKHBT/HFM08NurqrX8YWu&#10;8CE5Pit1ebHc34EIuIS/MvzqszqU7FTZiRovBgVxmmVcVZDEIJgn61vOFYObKANZFvL/B+UPAAAA&#10;//8DAFBLAwQKAAAAAAAAACEAGglUMVkLAABZCwAAFQAAAGRycy9tZWRpYS9pbWFnZTEuanBlZ//Y&#10;/+AAEEpGSUYAAQEBAEsASwAA/+MDDk1TTyBQYWxldHRlINu1cN+9euHBheLFjuPAeuPEheTJlOXI&#10;i+XMl+bGiebKjOfFf+fPnujLlOjRounJh+nNlunOlenQlurMi+rVqOvQnuzPkuzSoOzUn+3Rle3V&#10;p+3Yru/VnO/YpPDbrfHfttOpZdixbNi1ddm5ftu8g9y4c9y8ed62a969gt7Aht7Bjd+5dd+9eN+/&#10;e9+/gt/DjuDAfODBg+G5auG8cuG8eeHDh+HEjeHGjeHGlOK+feK/e+LBfOLBgeLBh+LChOLDgeLJ&#10;k+LJl+PDhuPEiOPEjOPFg+PFhePFjePGh+PHj+PIjuPJmOS8ceTDgOTJkuTMneW/c+XBfeXChOXI&#10;huXIiuXIjeXIk+XJjeXJk+XKkuXKl+XLlOXLmOXMlOXMmeXOnOXOoubBdebDe+bEgebEh+bFh+bG&#10;gObGhObGiubHhubHjebIjubJi+bLkubMlebOmObQpefIh+fJiefJjufJk+fKjefLjefLlOfMk+fM&#10;mOfNk+fNmufOmOfOnOfPoefQnufSpujEeejEgOjHh+jIi+jPnOjPoOjQl+jRnujUq+nGfOnGgunK&#10;jOnKk+nLienLjunMjunMlenNk+nNmOnOkenOlOnOmOnOnOnPlenPmOnQnunSn+nSpunToOnUpenV&#10;rerIgOrJgerJhurJi+rKjOrMiurMkerOjurPkerPnurQlurRm+rRn+rRo+rUp+rVpuvMjuvNkuvO&#10;luvPm+vQluvQl+vRnuvSnevSoOvSpevTnuvWpuvWrOvXr+zMhezMiuzOkOzPkezRk+zRmOzRnOzS&#10;lOzSmezSnOzTnOzUouzUpOzVqezWp+zWrOzZru3Oi+3PjO3PlO3Qlu3Sne3Soe3Upu3Vne3Vou3X&#10;re3bte7Sku7Sl+7SnO7Un+7WoO7Wp+7Xou7You7Yp+7Yr+7br+/Rju/Tmu/Ule/Un+/Wpu/Yqu/Z&#10;se/aqe/dufDVmPDWn/DYpvDZp/DZq/DbqfDbtPDdr/HXn/HZoPHbr/Het/Hgu/LbqPLdrfLfsvPh&#10;uPTmwf/bAEMACwgICggHCwoJCg0MCw0RHBIRDw8RIhkaFBwpJCsqKCQnJy0yQDctMD0wJyc4TDk9&#10;Q0VISUgrNk9VTkZUQEdIRf/bAEMBDA0NEQ8RIRISIUUuJy5FRUVFRUVFRUVFRUVFRUVFRUVFRUVF&#10;RUVFRUVFRUVFRUVFRUVFRUVFRUVFRUVFRUVFRf/AABEIAIAAgAMBIgACEQEDEQH/xAAZAAEBAQEB&#10;AQAAAAAAAAAAAAACAwEABAb/xAAvEAEAAgEDAwMDAwMFAQAAAAABAhEAEiExA0FRImFxE4GRMqGx&#10;I0JSM2LB0fBD/8QAGQEBAQEAAwAAAAAAAAAAAAAAAQACAwQF/8QAGxEBAQADAQEBAAAAAAAAAAAA&#10;AAERMUEhAlH/2gAMAwEAAhEDEQA/APvD6re/K53UOon6S+MJCLH9Ra504+m9Rvd8Z5XHc62p6AYx&#10;5ziMyMhItc7Zn046Yqn3rOjGLFpOK5LySqSd0r7ZPewvbNI7emXfznUn/wBEyu1GP6/PHb3wG8x3&#10;54ez4yrGRINVCnK7ZMjI6iXZZftmajCQVXbzmT1BLbj/ALzdBVEntg6kTRRK91zd0oz1R0r/AJf8&#10;YTV9XSFNNLnTD6RUqL8+2TjGuuGvalKzPC9MYzhZRyW1nB1GbYdqzowjqkSkVtfHjAQNcqmbUcmN&#10;4DI9RqtJhI9QWs4jA/vLq+RwyhDU+vx4ws8MPSIXCy74MMo3Evo8+xloyKqvbnBJhILdvvldBkY1&#10;0h0bV4M6OjT/AKQ+fTlOmw0Jfnz5xRlEO34cfxJBGq+kBiK1bBde3jE03cSl8PjOK1bRp3/jLoCz&#10;ULXPnJX9Ob6hHtfGejTU4+nv7eMnA0yPSFu+5maY2SWbHJw5nUY6OBbDKq2bH59sHUZeDnu5q6ER&#10;mj0a+ndvePbCEYzKiLK/Vp4yyv03ax5FwVM63Tuqbu3jDLRr6pVDuU6cEKJN9Ot7PSZWI6262Tv7&#10;Z0FepuR/L5cd0BxX9PttsbbmFka302B2Ky9lb0Fc7+cKmutl285VQIEqugp4wpKjYZVfJlIxd7eH&#10;2w6WPEq98zdFvSiw6QUDfF5osS9vjOjsVq751DxO/BiBaF3ftnFMy2W27+MbCt9RXtnES+eLwx6c&#10;hY9SKa+e77OCCcA7WcZZBnHerk1+Ml6WWzwOCMlvsLH5zJtRLje+9+MpE9d3+2YxIf3Urap2zWLg&#10;JktRtEI3W5kxmTg6RoTb+MrI/p+mSN817YQIvR9SdigMOEo6mSRPSoPasyGqXVedsdp1HTKSlcOG&#10;LIm31GqrnFNSeqJp2rff3wMZ6h02+MrW5cmq2zNBrUf2ysGRjBlFr/LxnPTUfR23ziU2E9wke+Ga&#10;6Tcv5w8wTh00jbz75nTjrnWtu+cyMkg+qPPzh6BK25FXzpy8zEroP8t64zStYC1zV9qwaZVJJH3j&#10;8ZpKUZlHZ3x6GuzFpOe+TiVKlsxkpUbdntg6ZIW4B52/97ZnZNmm5EXxnSdMRjW7e+cTWOqjf8GC&#10;c2hY+o+L+THibKV9KyHBdP8AGS6dX0mvsecrCSkhjF3H05NZD0pkbRL7f+5y4ltVzk3XG3jJdNlK&#10;UlsaqsprnrdrlRv2rBGc3qpyBzleJQio0vHyYfVJLWz+cTJo3H7+7mEupwoPzinRly0c+M5k7eqI&#10;vkzNfp2kntmfUbAk8OQbdQ2rd43zYc23a9hws3S7yd84W912v+MC2MZA0tp/i5smdbknMvy4Ju56&#10;jkxB6P8AanvmRDVvF/OBFH1HfzjGmtnYwKkNr9O1+cxIAL0/3zR3PTDzx3zJMQPTHnis1dBxvD9B&#10;XfJMa+nUY0SO/wAYybpuo1fjdcnGoxgAASO3xmeE9/rNhWxWGKfXlt0wrnvmsk6krklh/Zw5kWpS&#10;V7VxvwYdSzp9WrRR397cCmu7i+McuoAnq54r3ckzK3k8v85qiOFembBt2wkuDTxlTpLA37Vzh+l+&#10;nd4ysqZqWPnfjOLu6LP+sejTGh7+fbOIpGVPjHCyMlq9tu2CRO6JX9stKK7F8YGLqN7384VROROM&#10;FV/GaKT72+THI9CVuDy5yx9Vjfi8L4T325+2ZLeMbv75Teiq+7glxTVfObrIm8Q0rv5yRvGMCMtu&#10;MqtRNznm8lG9QWG7mONK3upE2a5wxs6kvT/a98Ul1S32+cyI6ls4qrx6GzZWVDdcnUlVjzlOrFYw&#10;t21U25mh1c7dt+MvpR0SP07bvhvC7QN9/nK6vRfz3wqhjUJKNfq71+2KOlsVcx4tHnz7ZsYlO/Ha&#10;8oiQkXe9OZcdRttdcY3aP6uMmLrAm7PnG0OlScNJeTkJ1dtzzlLnX6mq5r3w9S2TEZEXwe+Y+qYq&#10;nB442+cCHG7t2+Mo0T/Vxztk2iLcm/j2zkogo6Kb3ffJ1U4nADRlaWIOxe5WcmnqHsNZjhYh9R5v&#10;Yv3zYxHqTL2p/wCcRbNTjZ/bCOmcrUO+PU3rB9A587OZIqbpUvt9spJrpvf/AJ2wqnlNjb4y+lHR&#10;b6YI4WXpFNq75pw27lmY8FdjjC6TrjW5y9++2KFF0FYQinO94umobrtijWJFvp214yYxUuBt7ZRD&#10;TVX2wPpkUKexjRGXBQ0cU/vmKS4iheI0FVY7fzkmvqEokt5cVmK0uyLf6d/fBLQcdJ53rHZXClb7&#10;cbYZN3s8/jN3TMElH0+hLe/xiJf1Y+nbfffA3BhQ7yoowstUoxCdU8xwl8J3qlI0obXfcxQT6lI1&#10;+e7hg8+mVFXs50V+pvF2/wBuSKUiUF37X+MEpx1UXQFFe2OUio2U2bV84G1qux5w+tKP/9lQSwEC&#10;LQAUAAYACAAAACEAihU/mAwBAAAVAgAAEwAAAAAAAAAAAAAAAAAAAAAAW0NvbnRlbnRfVHlwZXNd&#10;LnhtbFBLAQItABQABgAIAAAAIQA4/SH/1gAAAJQBAAALAAAAAAAAAAAAAAAAAD0BAABfcmVscy8u&#10;cmVsc1BLAQItABQABgAIAAAAIQBwdYgXMgMAAHIGAAAOAAAAAAAAAAAAAAAAADwCAABkcnMvZTJv&#10;RG9jLnhtbFBLAQItABQABgAIAAAAIQBYYLMbugAAACIBAAAZAAAAAAAAAAAAAAAAAJoFAABkcnMv&#10;X3JlbHMvZTJvRG9jLnhtbC5yZWxzUEsBAi0AFAAGAAgAAAAhAOiXfxreAAAACQEAAA8AAAAAAAAA&#10;AAAAAAAAiwYAAGRycy9kb3ducmV2LnhtbFBLAQItAAoAAAAAAAAAIQAaCVQxWQsAAFkLAAAVAAAA&#10;AAAAAAAAAAAAAJYHAABkcnMvbWVkaWEvaW1hZ2UxLmpwZWdQSwUGAAAAAAYABgB9AQAAIhMAAAAA&#10;" strokecolor="#4a7ebb">
            <v:fill r:id="rId22" o:title="" recolor="t" rotate="t" type="tile"/>
            <v:shadow on="t" color="black" opacity="24903f" origin=",.5" offset="0,.55556mm"/>
            <v:textbox>
              <w:txbxContent>
                <w:p w:rsidR="00B20B8C" w:rsidRPr="00B5761A" w:rsidRDefault="00B20B8C" w:rsidP="00334B71">
                  <w:pPr>
                    <w:jc w:val="center"/>
                    <w:rPr>
                      <w:b/>
                      <w:sz w:val="22"/>
                    </w:rPr>
                  </w:pPr>
                  <w:r w:rsidRPr="00B5761A">
                    <w:rPr>
                      <w:b/>
                      <w:sz w:val="22"/>
                    </w:rPr>
                    <w:t xml:space="preserve">Babil </w:t>
                  </w:r>
                </w:p>
                <w:p w:rsidR="00B20B8C" w:rsidRPr="00B5761A" w:rsidRDefault="00B20B8C" w:rsidP="00334B71">
                  <w:pPr>
                    <w:jc w:val="center"/>
                    <w:rPr>
                      <w:b/>
                      <w:sz w:val="22"/>
                    </w:rPr>
                  </w:pPr>
                  <w:r w:rsidRPr="00B5761A">
                    <w:rPr>
                      <w:b/>
                      <w:sz w:val="22"/>
                    </w:rPr>
                    <w:t>Kanunları</w:t>
                  </w:r>
                </w:p>
                <w:p w:rsidR="00B20B8C" w:rsidRPr="00B5761A" w:rsidRDefault="00B20B8C" w:rsidP="00334B71">
                  <w:pPr>
                    <w:jc w:val="center"/>
                    <w:rPr>
                      <w:sz w:val="22"/>
                    </w:rPr>
                  </w:pPr>
                  <w:r w:rsidRPr="00B5761A">
                    <w:rPr>
                      <w:sz w:val="22"/>
                    </w:rPr>
                    <w:t>Bir adam başka bir adamın gözünü çıkarırsa onun da gözü çıkarılacaktır.</w:t>
                  </w:r>
                </w:p>
                <w:p w:rsidR="00B20B8C" w:rsidRDefault="00B20B8C" w:rsidP="00334B71"/>
              </w:txbxContent>
            </v:textbox>
          </v:shape>
        </w:pict>
      </w: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p>
    <w:p w:rsidR="00B20B8C" w:rsidRPr="00B5761A" w:rsidRDefault="00B20B8C" w:rsidP="00DB77CC">
      <w:pPr>
        <w:shd w:val="clear" w:color="auto" w:fill="FFFFFF"/>
        <w:spacing w:line="276" w:lineRule="auto"/>
        <w:ind w:left="510" w:hanging="340"/>
        <w:rPr>
          <w:rFonts w:ascii="Garamond" w:hAnsi="Garamond"/>
          <w:b/>
          <w:sz w:val="22"/>
          <w:szCs w:val="16"/>
        </w:rPr>
      </w:pPr>
      <w:r w:rsidRPr="00B5761A">
        <w:rPr>
          <w:rFonts w:ascii="Garamond" w:hAnsi="Garamond"/>
          <w:b/>
          <w:sz w:val="22"/>
          <w:szCs w:val="16"/>
        </w:rPr>
        <w:t>Urugakine ve Babil kanunları ile ilgili verilen bilgilere göre, aşağıdakilerden hangisine ulaşılamaz?</w:t>
      </w:r>
    </w:p>
    <w:p w:rsidR="00B20B8C" w:rsidRPr="00B5761A" w:rsidRDefault="00B20B8C" w:rsidP="007F73C3">
      <w:pPr>
        <w:pStyle w:val="ListParagraph"/>
        <w:numPr>
          <w:ilvl w:val="0"/>
          <w:numId w:val="24"/>
        </w:numPr>
        <w:shd w:val="clear" w:color="auto" w:fill="FFFFFF"/>
        <w:spacing w:line="276" w:lineRule="auto"/>
        <w:rPr>
          <w:rFonts w:ascii="Garamond" w:hAnsi="Garamond"/>
          <w:sz w:val="22"/>
          <w:szCs w:val="16"/>
        </w:rPr>
      </w:pPr>
      <w:r w:rsidRPr="00B5761A">
        <w:rPr>
          <w:rFonts w:ascii="Garamond" w:hAnsi="Garamond"/>
          <w:sz w:val="22"/>
          <w:szCs w:val="16"/>
        </w:rPr>
        <w:t>Babil kanunlarının kısasa kısas esasına dayandığına</w:t>
      </w:r>
    </w:p>
    <w:p w:rsidR="00B20B8C" w:rsidRPr="00B5761A" w:rsidRDefault="00B20B8C" w:rsidP="007F73C3">
      <w:pPr>
        <w:pStyle w:val="ListParagraph"/>
        <w:numPr>
          <w:ilvl w:val="0"/>
          <w:numId w:val="24"/>
        </w:numPr>
        <w:shd w:val="clear" w:color="auto" w:fill="FFFFFF"/>
        <w:spacing w:line="276" w:lineRule="auto"/>
        <w:rPr>
          <w:rFonts w:ascii="Garamond" w:hAnsi="Garamond"/>
          <w:sz w:val="22"/>
          <w:szCs w:val="16"/>
        </w:rPr>
      </w:pPr>
      <w:r w:rsidRPr="00B5761A">
        <w:rPr>
          <w:rFonts w:ascii="Garamond" w:hAnsi="Garamond"/>
          <w:sz w:val="22"/>
          <w:szCs w:val="16"/>
        </w:rPr>
        <w:t>Babil kanunlarının Urugakine kanunlarından daha sert olduğuna</w:t>
      </w:r>
    </w:p>
    <w:p w:rsidR="00B20B8C" w:rsidRPr="00B5761A" w:rsidRDefault="00B20B8C" w:rsidP="007F73C3">
      <w:pPr>
        <w:pStyle w:val="ListParagraph"/>
        <w:numPr>
          <w:ilvl w:val="0"/>
          <w:numId w:val="24"/>
        </w:numPr>
        <w:shd w:val="clear" w:color="auto" w:fill="FFFFFF"/>
        <w:spacing w:line="276" w:lineRule="auto"/>
        <w:rPr>
          <w:rFonts w:ascii="Garamond" w:hAnsi="Garamond"/>
          <w:sz w:val="22"/>
          <w:szCs w:val="16"/>
        </w:rPr>
      </w:pPr>
      <w:r w:rsidRPr="00B5761A">
        <w:rPr>
          <w:rFonts w:ascii="Garamond" w:hAnsi="Garamond"/>
          <w:sz w:val="22"/>
          <w:szCs w:val="16"/>
        </w:rPr>
        <w:t xml:space="preserve">Urugakine kanunlarının </w:t>
      </w:r>
      <w:r>
        <w:rPr>
          <w:rFonts w:ascii="Garamond" w:hAnsi="Garamond"/>
          <w:sz w:val="22"/>
          <w:szCs w:val="16"/>
        </w:rPr>
        <w:t xml:space="preserve">ilk yazılı kanunlar </w:t>
      </w:r>
      <w:r w:rsidRPr="00B5761A">
        <w:rPr>
          <w:rFonts w:ascii="Garamond" w:hAnsi="Garamond"/>
          <w:sz w:val="22"/>
          <w:szCs w:val="16"/>
        </w:rPr>
        <w:t xml:space="preserve"> olduğuna</w:t>
      </w:r>
    </w:p>
    <w:p w:rsidR="00B20B8C" w:rsidRPr="00B5761A" w:rsidRDefault="00B20B8C" w:rsidP="007F73C3">
      <w:pPr>
        <w:pStyle w:val="ListParagraph"/>
        <w:numPr>
          <w:ilvl w:val="0"/>
          <w:numId w:val="24"/>
        </w:numPr>
        <w:shd w:val="clear" w:color="auto" w:fill="FFFFFF"/>
        <w:spacing w:line="276" w:lineRule="auto"/>
        <w:rPr>
          <w:rFonts w:ascii="Garamond" w:hAnsi="Garamond"/>
          <w:sz w:val="22"/>
          <w:szCs w:val="16"/>
        </w:rPr>
      </w:pPr>
      <w:r w:rsidRPr="00B5761A">
        <w:rPr>
          <w:rFonts w:ascii="Garamond" w:hAnsi="Garamond"/>
          <w:sz w:val="22"/>
          <w:szCs w:val="16"/>
        </w:rPr>
        <w:t>Urugakine kanunlarının fidye esasına dayandığına</w:t>
      </w:r>
    </w:p>
    <w:p w:rsidR="00B20B8C" w:rsidRDefault="00B20B8C" w:rsidP="00DB77CC">
      <w:pPr>
        <w:shd w:val="clear" w:color="auto" w:fill="FFFFFF"/>
        <w:spacing w:line="276" w:lineRule="auto"/>
        <w:ind w:left="510" w:hanging="340"/>
        <w:rPr>
          <w:rFonts w:ascii="Garamond" w:hAnsi="Garamond"/>
          <w:szCs w:val="16"/>
        </w:rPr>
      </w:pPr>
    </w:p>
    <w:p w:rsidR="00B20B8C" w:rsidRDefault="00B20B8C" w:rsidP="00DB77CC">
      <w:pPr>
        <w:shd w:val="clear" w:color="auto" w:fill="FFFFFF"/>
        <w:spacing w:line="276" w:lineRule="auto"/>
        <w:ind w:left="510" w:hanging="340"/>
        <w:rPr>
          <w:rFonts w:ascii="Garamond" w:hAnsi="Garamond"/>
          <w:szCs w:val="16"/>
        </w:rPr>
      </w:pPr>
      <w:r>
        <w:rPr>
          <w:rFonts w:ascii="Garamond" w:hAnsi="Garamond"/>
          <w:szCs w:val="16"/>
        </w:rPr>
        <w:tab/>
      </w:r>
      <w:r>
        <w:rPr>
          <w:rFonts w:ascii="Garamond" w:hAnsi="Garamond"/>
          <w:szCs w:val="16"/>
        </w:rPr>
        <w:tab/>
      </w:r>
      <w:r>
        <w:rPr>
          <w:rFonts w:ascii="Garamond" w:hAnsi="Garamond"/>
          <w:szCs w:val="16"/>
        </w:rPr>
        <w:tab/>
      </w:r>
      <w:r>
        <w:rPr>
          <w:rFonts w:ascii="Garamond" w:hAnsi="Garamond"/>
          <w:szCs w:val="16"/>
        </w:rPr>
        <w:tab/>
      </w:r>
      <w:r>
        <w:rPr>
          <w:rFonts w:ascii="Garamond" w:hAnsi="Garamond"/>
          <w:szCs w:val="16"/>
        </w:rPr>
        <w:tab/>
      </w:r>
      <w:r>
        <w:rPr>
          <w:rFonts w:ascii="Garamond" w:hAnsi="Garamond"/>
          <w:szCs w:val="16"/>
        </w:rPr>
        <w:tab/>
        <w:t>Başarılar….</w:t>
      </w:r>
    </w:p>
    <w:p w:rsidR="00B20B8C" w:rsidRDefault="00B20B8C" w:rsidP="00DB77CC">
      <w:pPr>
        <w:shd w:val="clear" w:color="auto" w:fill="FFFFFF"/>
        <w:spacing w:line="276" w:lineRule="auto"/>
        <w:ind w:left="510" w:hanging="340"/>
        <w:rPr>
          <w:rFonts w:ascii="Garamond" w:hAnsi="Garamond"/>
          <w:szCs w:val="16"/>
        </w:rPr>
      </w:pPr>
    </w:p>
    <w:p w:rsidR="00B20B8C" w:rsidRPr="00457D67" w:rsidRDefault="00B20B8C" w:rsidP="00457D67">
      <w:pPr>
        <w:shd w:val="clear" w:color="auto" w:fill="FFFFFF"/>
        <w:spacing w:line="276" w:lineRule="auto"/>
        <w:ind w:left="510" w:hanging="340"/>
        <w:jc w:val="center"/>
        <w:rPr>
          <w:rFonts w:ascii="Cataneo BT" w:hAnsi="Cataneo BT"/>
          <w:szCs w:val="16"/>
        </w:rPr>
      </w:pPr>
      <w:r w:rsidRPr="00457D67">
        <w:rPr>
          <w:rFonts w:ascii="Cataneo BT Tur" w:hAnsi="Cataneo BT Tur"/>
          <w:szCs w:val="16"/>
        </w:rPr>
        <w:t xml:space="preserve">Ayşen COŞKUN </w:t>
      </w:r>
      <w:r w:rsidRPr="00457D67">
        <w:rPr>
          <w:rFonts w:ascii="Cataneo BT Tur" w:hAnsi="Cataneo BT Tur"/>
          <w:szCs w:val="16"/>
        </w:rPr>
        <w:tab/>
        <w:t>Ebru METİN</w:t>
      </w:r>
    </w:p>
    <w:p w:rsidR="00B20B8C" w:rsidRDefault="00B20B8C" w:rsidP="00457D67">
      <w:pPr>
        <w:shd w:val="clear" w:color="auto" w:fill="FFFFFF"/>
        <w:spacing w:line="276" w:lineRule="auto"/>
        <w:ind w:left="510" w:hanging="340"/>
        <w:jc w:val="center"/>
        <w:rPr>
          <w:rFonts w:ascii="Cataneo BT" w:hAnsi="Cataneo BT"/>
          <w:szCs w:val="16"/>
        </w:rPr>
      </w:pPr>
      <w:r w:rsidRPr="00457D67">
        <w:rPr>
          <w:rFonts w:ascii="Cataneo BT Tur" w:hAnsi="Cataneo BT Tur"/>
          <w:szCs w:val="16"/>
        </w:rPr>
        <w:t>Sosyal Bilgiler Öğretmeni</w:t>
      </w:r>
    </w:p>
    <w:p w:rsidR="00B20B8C" w:rsidRDefault="00B20B8C" w:rsidP="00457D67">
      <w:pPr>
        <w:shd w:val="clear" w:color="auto" w:fill="FFFFFF"/>
        <w:spacing w:line="276" w:lineRule="auto"/>
        <w:ind w:left="510" w:hanging="340"/>
        <w:jc w:val="center"/>
        <w:rPr>
          <w:rFonts w:ascii="Cataneo BT" w:hAnsi="Cataneo BT"/>
          <w:szCs w:val="16"/>
        </w:rPr>
      </w:pPr>
    </w:p>
    <w:p w:rsidR="00B20B8C" w:rsidRDefault="00B20B8C" w:rsidP="00457D67">
      <w:pPr>
        <w:shd w:val="clear" w:color="auto" w:fill="FFFFFF"/>
        <w:spacing w:line="276" w:lineRule="auto"/>
        <w:ind w:left="510" w:hanging="340"/>
        <w:jc w:val="center"/>
        <w:rPr>
          <w:rFonts w:ascii="Cataneo BT" w:hAnsi="Cataneo BT"/>
          <w:szCs w:val="16"/>
        </w:rPr>
        <w:sectPr w:rsidR="00B20B8C" w:rsidSect="001A6878">
          <w:type w:val="continuous"/>
          <w:pgSz w:w="11906" w:h="16838"/>
          <w:pgMar w:top="284" w:right="566" w:bottom="284" w:left="567" w:header="708" w:footer="708" w:gutter="0"/>
          <w:cols w:num="2" w:sep="1" w:space="709"/>
          <w:docGrid w:linePitch="360"/>
        </w:sectPr>
      </w:pPr>
    </w:p>
    <w:p w:rsidR="00B20B8C" w:rsidRPr="00457D67" w:rsidRDefault="00B20B8C" w:rsidP="004F3FA5">
      <w:pPr>
        <w:shd w:val="clear" w:color="auto" w:fill="FFFFFF"/>
        <w:spacing w:line="276" w:lineRule="auto"/>
        <w:ind w:left="510" w:hanging="340"/>
        <w:rPr>
          <w:rFonts w:ascii="Cataneo BT" w:hAnsi="Cataneo BT"/>
          <w:szCs w:val="16"/>
        </w:rPr>
      </w:pPr>
    </w:p>
    <w:p w:rsidR="00B20B8C" w:rsidRPr="004F3FA5" w:rsidRDefault="00B20B8C" w:rsidP="004F3FA5">
      <w:pPr>
        <w:spacing w:line="240" w:lineRule="auto"/>
        <w:jc w:val="center"/>
        <w:rPr>
          <w:b/>
          <w:bCs/>
          <w:color w:val="000000"/>
          <w:sz w:val="32"/>
          <w:szCs w:val="32"/>
        </w:rPr>
      </w:pPr>
      <w:r w:rsidRPr="004F3FA5">
        <w:rPr>
          <w:rFonts w:ascii="Comic Sans MS" w:hAnsi="Comic Sans MS" w:cs="Comic Sans MS"/>
          <w:b/>
          <w:bCs/>
          <w:sz w:val="22"/>
          <w:szCs w:val="22"/>
        </w:rPr>
        <w:t>6.SINIF SOSYAL BİLGİLER</w:t>
      </w:r>
    </w:p>
    <w:p w:rsidR="00B20B8C" w:rsidRPr="004F3FA5" w:rsidRDefault="00B20B8C" w:rsidP="004F3FA5">
      <w:pPr>
        <w:spacing w:line="240" w:lineRule="auto"/>
        <w:ind w:left="540" w:hanging="360"/>
        <w:jc w:val="center"/>
        <w:rPr>
          <w:b/>
          <w:bCs/>
          <w:color w:val="000000"/>
          <w:sz w:val="22"/>
          <w:szCs w:val="22"/>
        </w:rPr>
      </w:pPr>
      <w:r w:rsidRPr="004F3FA5">
        <w:rPr>
          <w:b/>
          <w:bCs/>
          <w:color w:val="000000"/>
          <w:sz w:val="32"/>
          <w:szCs w:val="32"/>
        </w:rPr>
        <w:t>(2 OCAK 201</w:t>
      </w:r>
      <w:r>
        <w:rPr>
          <w:b/>
          <w:bCs/>
          <w:color w:val="000000"/>
          <w:sz w:val="32"/>
          <w:szCs w:val="32"/>
        </w:rPr>
        <w:t>3</w:t>
      </w:r>
      <w:r w:rsidRPr="004F3FA5">
        <w:rPr>
          <w:b/>
          <w:bCs/>
          <w:color w:val="000000"/>
          <w:sz w:val="32"/>
          <w:szCs w:val="32"/>
        </w:rPr>
        <w:t>)</w:t>
      </w:r>
    </w:p>
    <w:p w:rsidR="00B20B8C" w:rsidRPr="004F3FA5" w:rsidRDefault="00B20B8C" w:rsidP="004F3FA5">
      <w:pPr>
        <w:spacing w:line="240" w:lineRule="auto"/>
        <w:ind w:left="540" w:hanging="360"/>
        <w:jc w:val="left"/>
        <w:rPr>
          <w:b/>
          <w:bCs/>
          <w:color w:val="000000"/>
          <w:sz w:val="22"/>
          <w:szCs w:val="22"/>
        </w:rPr>
      </w:pPr>
      <w:r w:rsidRPr="004F3FA5">
        <w:rPr>
          <w:b/>
          <w:bCs/>
          <w:color w:val="000000"/>
          <w:sz w:val="22"/>
          <w:szCs w:val="22"/>
        </w:rPr>
        <w:t>BU DOSYADAKİ SORULARIN DOĞRU YANITLARI AŞAĞIDADIR. SORU SAYISI: 25</w:t>
      </w:r>
    </w:p>
    <w:tbl>
      <w:tblPr>
        <w:tblW w:w="10440" w:type="dxa"/>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1980"/>
        <w:gridCol w:w="7560"/>
      </w:tblGrid>
      <w:tr w:rsidR="00B20B8C" w:rsidRPr="004F3FA5" w:rsidTr="00412C5F">
        <w:tc>
          <w:tcPr>
            <w:tcW w:w="2880" w:type="dxa"/>
            <w:gridSpan w:val="2"/>
            <w:shd w:val="clear" w:color="auto" w:fill="CCFFFF"/>
            <w:vAlign w:val="center"/>
          </w:tcPr>
          <w:p w:rsidR="00B20B8C" w:rsidRPr="004F3FA5" w:rsidRDefault="00B20B8C" w:rsidP="004F3FA5">
            <w:pPr>
              <w:spacing w:line="240" w:lineRule="auto"/>
              <w:ind w:left="162" w:hanging="246"/>
              <w:jc w:val="left"/>
              <w:rPr>
                <w:color w:val="000000"/>
                <w:sz w:val="36"/>
                <w:szCs w:val="36"/>
              </w:rPr>
            </w:pPr>
            <w:r w:rsidRPr="004F3FA5">
              <w:rPr>
                <w:b/>
                <w:bCs/>
                <w:color w:val="000000"/>
                <w:sz w:val="36"/>
                <w:szCs w:val="36"/>
              </w:rPr>
              <w:t xml:space="preserve">Doğru Yanıtlar Tablosu         </w:t>
            </w:r>
          </w:p>
        </w:tc>
        <w:tc>
          <w:tcPr>
            <w:tcW w:w="7560" w:type="dxa"/>
            <w:shd w:val="clear" w:color="auto" w:fill="CCFFFF"/>
            <w:vAlign w:val="center"/>
          </w:tcPr>
          <w:p w:rsidR="00B20B8C" w:rsidRPr="004F3FA5" w:rsidRDefault="00B20B8C" w:rsidP="004F3FA5">
            <w:pPr>
              <w:spacing w:line="240" w:lineRule="auto"/>
              <w:ind w:left="540" w:hanging="360"/>
              <w:jc w:val="left"/>
              <w:rPr>
                <w:b/>
                <w:bCs/>
                <w:color w:val="000000"/>
              </w:rPr>
            </w:pPr>
            <w:r w:rsidRPr="004F3FA5">
              <w:rPr>
                <w:b/>
                <w:bCs/>
                <w:color w:val="000000"/>
                <w:sz w:val="22"/>
                <w:szCs w:val="22"/>
              </w:rPr>
              <w:t>Sorunun İçeriği ve Özü</w:t>
            </w:r>
          </w:p>
        </w:tc>
      </w:tr>
      <w:tr w:rsidR="00B20B8C" w:rsidRPr="004F3FA5" w:rsidTr="00412C5F">
        <w:tc>
          <w:tcPr>
            <w:tcW w:w="900" w:type="dxa"/>
            <w:shd w:val="clear" w:color="auto" w:fill="CCFFFF"/>
            <w:vAlign w:val="center"/>
          </w:tcPr>
          <w:p w:rsidR="00B20B8C" w:rsidRPr="004F3FA5" w:rsidRDefault="00B20B8C" w:rsidP="004F3FA5">
            <w:pPr>
              <w:spacing w:line="240" w:lineRule="auto"/>
              <w:ind w:left="146" w:hanging="224"/>
              <w:jc w:val="left"/>
              <w:rPr>
                <w:color w:val="000000"/>
                <w:sz w:val="36"/>
                <w:szCs w:val="36"/>
              </w:rPr>
            </w:pPr>
            <w:r w:rsidRPr="004F3FA5">
              <w:rPr>
                <w:b/>
                <w:bCs/>
                <w:color w:val="000000"/>
                <w:sz w:val="36"/>
                <w:szCs w:val="36"/>
              </w:rPr>
              <w:t xml:space="preserve">1- </w:t>
            </w:r>
          </w:p>
        </w:tc>
        <w:tc>
          <w:tcPr>
            <w:tcW w:w="1980" w:type="dxa"/>
            <w:shd w:val="clear" w:color="auto" w:fill="CCFFFF"/>
            <w:vAlign w:val="center"/>
          </w:tcPr>
          <w:p w:rsidR="00B20B8C" w:rsidRPr="004F3FA5" w:rsidRDefault="00B20B8C" w:rsidP="004F3FA5">
            <w:pPr>
              <w:spacing w:line="240" w:lineRule="auto"/>
              <w:ind w:left="162" w:hanging="246"/>
              <w:jc w:val="center"/>
              <w:rPr>
                <w:color w:val="000000"/>
                <w:sz w:val="36"/>
                <w:szCs w:val="36"/>
              </w:rPr>
            </w:pPr>
            <w:r w:rsidRPr="004F3FA5">
              <w:rPr>
                <w:color w:val="000000"/>
                <w:sz w:val="36"/>
                <w:szCs w:val="36"/>
              </w:rPr>
              <w:t>C</w:t>
            </w:r>
          </w:p>
        </w:tc>
        <w:tc>
          <w:tcPr>
            <w:tcW w:w="7560" w:type="dxa"/>
            <w:shd w:val="clear" w:color="auto" w:fill="CCFFFF"/>
            <w:vAlign w:val="center"/>
          </w:tcPr>
          <w:p w:rsidR="00B20B8C" w:rsidRPr="004F3FA5" w:rsidRDefault="00B20B8C" w:rsidP="004F3FA5">
            <w:pPr>
              <w:spacing w:line="240" w:lineRule="auto"/>
              <w:ind w:left="162" w:hanging="246"/>
              <w:jc w:val="left"/>
              <w:rPr>
                <w:b/>
                <w:bCs/>
                <w:color w:val="000000"/>
              </w:rPr>
            </w:pPr>
            <w:r w:rsidRPr="004F3FA5">
              <w:rPr>
                <w:b/>
                <w:bCs/>
                <w:color w:val="000000"/>
                <w:sz w:val="22"/>
                <w:szCs w:val="22"/>
              </w:rPr>
              <w:t xml:space="preserve"> İKLİM -BİLGİ</w:t>
            </w:r>
          </w:p>
        </w:tc>
      </w:tr>
      <w:tr w:rsidR="00B20B8C" w:rsidRPr="004F3FA5" w:rsidTr="00412C5F">
        <w:tc>
          <w:tcPr>
            <w:tcW w:w="900" w:type="dxa"/>
            <w:shd w:val="clear" w:color="auto" w:fill="FFCC99"/>
            <w:vAlign w:val="center"/>
          </w:tcPr>
          <w:p w:rsidR="00B20B8C" w:rsidRPr="004F3FA5" w:rsidRDefault="00B20B8C" w:rsidP="004F3FA5">
            <w:pPr>
              <w:spacing w:line="240" w:lineRule="auto"/>
              <w:ind w:left="146" w:hanging="224"/>
              <w:jc w:val="left"/>
              <w:rPr>
                <w:b/>
                <w:bCs/>
                <w:color w:val="000000"/>
                <w:sz w:val="36"/>
                <w:szCs w:val="36"/>
              </w:rPr>
            </w:pPr>
            <w:r w:rsidRPr="004F3FA5">
              <w:rPr>
                <w:b/>
                <w:bCs/>
                <w:color w:val="000000"/>
                <w:sz w:val="36"/>
                <w:szCs w:val="36"/>
              </w:rPr>
              <w:t>2-</w:t>
            </w:r>
          </w:p>
        </w:tc>
        <w:tc>
          <w:tcPr>
            <w:tcW w:w="1980" w:type="dxa"/>
            <w:shd w:val="clear" w:color="auto" w:fill="FFCC99"/>
            <w:vAlign w:val="center"/>
          </w:tcPr>
          <w:p w:rsidR="00B20B8C" w:rsidRPr="004F3FA5" w:rsidRDefault="00B20B8C" w:rsidP="004F3FA5">
            <w:pPr>
              <w:spacing w:line="240" w:lineRule="auto"/>
              <w:ind w:left="162" w:hanging="246"/>
              <w:jc w:val="center"/>
              <w:rPr>
                <w:bCs/>
                <w:color w:val="000000"/>
                <w:sz w:val="36"/>
                <w:szCs w:val="36"/>
              </w:rPr>
            </w:pPr>
            <w:r w:rsidRPr="004F3FA5">
              <w:rPr>
                <w:bCs/>
                <w:color w:val="000000"/>
                <w:sz w:val="36"/>
                <w:szCs w:val="36"/>
              </w:rPr>
              <w:t>C</w:t>
            </w:r>
          </w:p>
        </w:tc>
        <w:tc>
          <w:tcPr>
            <w:tcW w:w="7560" w:type="dxa"/>
            <w:shd w:val="clear" w:color="auto" w:fill="FFCC99"/>
            <w:vAlign w:val="center"/>
          </w:tcPr>
          <w:p w:rsidR="00B20B8C" w:rsidRPr="004F3FA5" w:rsidRDefault="00B20B8C" w:rsidP="004F3FA5">
            <w:pPr>
              <w:spacing w:line="240" w:lineRule="auto"/>
              <w:ind w:left="162" w:hanging="246"/>
              <w:jc w:val="left"/>
              <w:rPr>
                <w:b/>
                <w:bCs/>
                <w:color w:val="000000"/>
              </w:rPr>
            </w:pPr>
            <w:r w:rsidRPr="004F3FA5">
              <w:rPr>
                <w:b/>
                <w:bCs/>
                <w:color w:val="000000"/>
                <w:sz w:val="22"/>
                <w:szCs w:val="22"/>
              </w:rPr>
              <w:t xml:space="preserve">  TÜRKİYENİN İKLİMİ VE ÖZELLİKLERİ-ÇIKARIMDA BULUNMA</w:t>
            </w:r>
          </w:p>
        </w:tc>
      </w:tr>
      <w:tr w:rsidR="00B20B8C" w:rsidRPr="004F3FA5" w:rsidTr="00412C5F">
        <w:tc>
          <w:tcPr>
            <w:tcW w:w="900" w:type="dxa"/>
            <w:shd w:val="clear" w:color="auto" w:fill="CCFFFF"/>
            <w:vAlign w:val="center"/>
          </w:tcPr>
          <w:p w:rsidR="00B20B8C" w:rsidRPr="004F3FA5" w:rsidRDefault="00B20B8C" w:rsidP="004F3FA5">
            <w:pPr>
              <w:spacing w:line="240" w:lineRule="auto"/>
              <w:ind w:left="146" w:hanging="224"/>
              <w:jc w:val="left"/>
              <w:rPr>
                <w:b/>
                <w:bCs/>
                <w:color w:val="000000"/>
                <w:sz w:val="36"/>
                <w:szCs w:val="36"/>
              </w:rPr>
            </w:pPr>
            <w:r w:rsidRPr="004F3FA5">
              <w:rPr>
                <w:b/>
                <w:bCs/>
                <w:color w:val="000000"/>
                <w:sz w:val="36"/>
                <w:szCs w:val="36"/>
              </w:rPr>
              <w:t>3-</w:t>
            </w:r>
          </w:p>
        </w:tc>
        <w:tc>
          <w:tcPr>
            <w:tcW w:w="1980" w:type="dxa"/>
            <w:shd w:val="clear" w:color="auto" w:fill="CCFFFF"/>
            <w:vAlign w:val="center"/>
          </w:tcPr>
          <w:p w:rsidR="00B20B8C" w:rsidRPr="004F3FA5" w:rsidRDefault="00B20B8C" w:rsidP="004F3FA5">
            <w:pPr>
              <w:spacing w:line="240" w:lineRule="auto"/>
              <w:ind w:left="162" w:hanging="246"/>
              <w:jc w:val="center"/>
              <w:rPr>
                <w:b/>
                <w:bCs/>
                <w:color w:val="000000"/>
                <w:sz w:val="36"/>
                <w:szCs w:val="36"/>
              </w:rPr>
            </w:pPr>
            <w:r w:rsidRPr="004F3FA5">
              <w:rPr>
                <w:b/>
                <w:bCs/>
                <w:color w:val="000000"/>
                <w:sz w:val="36"/>
                <w:szCs w:val="36"/>
              </w:rPr>
              <w:t>B</w:t>
            </w:r>
          </w:p>
        </w:tc>
        <w:tc>
          <w:tcPr>
            <w:tcW w:w="7560" w:type="dxa"/>
            <w:shd w:val="clear" w:color="auto" w:fill="CCFFFF"/>
            <w:vAlign w:val="center"/>
          </w:tcPr>
          <w:p w:rsidR="00B20B8C" w:rsidRPr="004F3FA5" w:rsidRDefault="00B20B8C" w:rsidP="004F3FA5">
            <w:pPr>
              <w:spacing w:line="240" w:lineRule="auto"/>
              <w:jc w:val="left"/>
              <w:rPr>
                <w:b/>
                <w:bCs/>
                <w:color w:val="000000"/>
              </w:rPr>
            </w:pPr>
            <w:r w:rsidRPr="004F3FA5">
              <w:rPr>
                <w:b/>
                <w:bCs/>
                <w:color w:val="000000"/>
              </w:rPr>
              <w:t xml:space="preserve">MERİDYENLERİN ÖZELLİKLERİ –ÇIKARIMDA BULUNMA                        </w:t>
            </w:r>
          </w:p>
        </w:tc>
      </w:tr>
      <w:tr w:rsidR="00B20B8C" w:rsidRPr="004F3FA5" w:rsidTr="00412C5F">
        <w:tc>
          <w:tcPr>
            <w:tcW w:w="900" w:type="dxa"/>
            <w:shd w:val="clear" w:color="auto" w:fill="FFCC99"/>
            <w:vAlign w:val="center"/>
          </w:tcPr>
          <w:p w:rsidR="00B20B8C" w:rsidRPr="004F3FA5" w:rsidRDefault="00B20B8C" w:rsidP="004F3FA5">
            <w:pPr>
              <w:spacing w:line="240" w:lineRule="auto"/>
              <w:ind w:left="146" w:hanging="224"/>
              <w:jc w:val="left"/>
              <w:rPr>
                <w:b/>
                <w:bCs/>
                <w:color w:val="000000"/>
                <w:sz w:val="36"/>
                <w:szCs w:val="36"/>
              </w:rPr>
            </w:pPr>
            <w:r w:rsidRPr="004F3FA5">
              <w:rPr>
                <w:b/>
                <w:bCs/>
                <w:color w:val="000000"/>
                <w:sz w:val="36"/>
                <w:szCs w:val="36"/>
              </w:rPr>
              <w:t>4-</w:t>
            </w:r>
          </w:p>
        </w:tc>
        <w:tc>
          <w:tcPr>
            <w:tcW w:w="1980" w:type="dxa"/>
            <w:shd w:val="clear" w:color="auto" w:fill="FFCC99"/>
            <w:vAlign w:val="center"/>
          </w:tcPr>
          <w:p w:rsidR="00B20B8C" w:rsidRPr="004F3FA5" w:rsidRDefault="00B20B8C" w:rsidP="004F3FA5">
            <w:pPr>
              <w:spacing w:line="240" w:lineRule="auto"/>
              <w:ind w:left="162" w:hanging="246"/>
              <w:jc w:val="center"/>
              <w:rPr>
                <w:b/>
                <w:bCs/>
                <w:color w:val="000000"/>
                <w:sz w:val="36"/>
                <w:szCs w:val="36"/>
              </w:rPr>
            </w:pPr>
            <w:r w:rsidRPr="004F3FA5">
              <w:rPr>
                <w:b/>
                <w:bCs/>
                <w:color w:val="000000"/>
                <w:sz w:val="36"/>
                <w:szCs w:val="36"/>
              </w:rPr>
              <w:t>C</w:t>
            </w:r>
          </w:p>
        </w:tc>
        <w:tc>
          <w:tcPr>
            <w:tcW w:w="7560" w:type="dxa"/>
            <w:shd w:val="clear" w:color="auto" w:fill="FFCC99"/>
            <w:vAlign w:val="center"/>
          </w:tcPr>
          <w:p w:rsidR="00B20B8C" w:rsidRPr="004F3FA5" w:rsidRDefault="00B20B8C" w:rsidP="004F3FA5">
            <w:pPr>
              <w:spacing w:line="240" w:lineRule="auto"/>
              <w:jc w:val="left"/>
              <w:rPr>
                <w:b/>
                <w:bCs/>
                <w:color w:val="000000"/>
              </w:rPr>
            </w:pPr>
            <w:r w:rsidRPr="004F3FA5">
              <w:rPr>
                <w:b/>
                <w:bCs/>
                <w:color w:val="000000"/>
              </w:rPr>
              <w:t>ÖLÇEKLER-KARŞILAŞTIRMA</w:t>
            </w:r>
          </w:p>
        </w:tc>
      </w:tr>
      <w:tr w:rsidR="00B20B8C" w:rsidRPr="004F3FA5" w:rsidTr="00412C5F">
        <w:tc>
          <w:tcPr>
            <w:tcW w:w="900" w:type="dxa"/>
            <w:shd w:val="clear" w:color="auto" w:fill="CCFFFF"/>
            <w:vAlign w:val="center"/>
          </w:tcPr>
          <w:p w:rsidR="00B20B8C" w:rsidRPr="004F3FA5" w:rsidRDefault="00B20B8C" w:rsidP="004F3FA5">
            <w:pPr>
              <w:spacing w:line="240" w:lineRule="auto"/>
              <w:ind w:left="146" w:hanging="224"/>
              <w:jc w:val="left"/>
              <w:rPr>
                <w:b/>
                <w:bCs/>
                <w:color w:val="000000"/>
                <w:sz w:val="36"/>
                <w:szCs w:val="36"/>
              </w:rPr>
            </w:pPr>
            <w:r w:rsidRPr="004F3FA5">
              <w:rPr>
                <w:b/>
                <w:bCs/>
                <w:color w:val="000000"/>
                <w:sz w:val="36"/>
                <w:szCs w:val="36"/>
              </w:rPr>
              <w:t>5-</w:t>
            </w:r>
          </w:p>
        </w:tc>
        <w:tc>
          <w:tcPr>
            <w:tcW w:w="1980" w:type="dxa"/>
            <w:shd w:val="clear" w:color="auto" w:fill="CCFFFF"/>
            <w:vAlign w:val="center"/>
          </w:tcPr>
          <w:p w:rsidR="00B20B8C" w:rsidRPr="004F3FA5" w:rsidRDefault="00B20B8C" w:rsidP="004F3FA5">
            <w:pPr>
              <w:spacing w:line="240" w:lineRule="auto"/>
              <w:ind w:left="162" w:hanging="246"/>
              <w:jc w:val="center"/>
              <w:rPr>
                <w:b/>
                <w:bCs/>
                <w:color w:val="000000"/>
                <w:sz w:val="36"/>
                <w:szCs w:val="36"/>
              </w:rPr>
            </w:pPr>
            <w:r w:rsidRPr="004F3FA5">
              <w:rPr>
                <w:b/>
                <w:bCs/>
                <w:color w:val="000000"/>
                <w:sz w:val="36"/>
                <w:szCs w:val="36"/>
              </w:rPr>
              <w:t>D</w:t>
            </w:r>
          </w:p>
        </w:tc>
        <w:tc>
          <w:tcPr>
            <w:tcW w:w="7560" w:type="dxa"/>
            <w:shd w:val="clear" w:color="auto" w:fill="CCFFFF"/>
            <w:vAlign w:val="center"/>
          </w:tcPr>
          <w:p w:rsidR="00B20B8C" w:rsidRPr="004F3FA5" w:rsidRDefault="00B20B8C" w:rsidP="004F3FA5">
            <w:pPr>
              <w:spacing w:line="240" w:lineRule="auto"/>
              <w:jc w:val="left"/>
              <w:rPr>
                <w:b/>
                <w:bCs/>
                <w:color w:val="000000"/>
              </w:rPr>
            </w:pPr>
            <w:r w:rsidRPr="004F3FA5">
              <w:rPr>
                <w:b/>
                <w:bCs/>
                <w:color w:val="000000"/>
              </w:rPr>
              <w:t>ÖLÇEKLER-GERÇEK UZAKLIK BULMA</w:t>
            </w:r>
          </w:p>
        </w:tc>
      </w:tr>
      <w:tr w:rsidR="00B20B8C" w:rsidRPr="004F3FA5" w:rsidTr="00412C5F">
        <w:tc>
          <w:tcPr>
            <w:tcW w:w="900" w:type="dxa"/>
            <w:shd w:val="clear" w:color="auto" w:fill="FFCC99"/>
            <w:vAlign w:val="center"/>
          </w:tcPr>
          <w:p w:rsidR="00B20B8C" w:rsidRPr="004F3FA5" w:rsidRDefault="00B20B8C" w:rsidP="004F3FA5">
            <w:pPr>
              <w:spacing w:line="240" w:lineRule="auto"/>
              <w:ind w:left="146" w:hanging="224"/>
              <w:jc w:val="left"/>
              <w:rPr>
                <w:b/>
                <w:bCs/>
                <w:color w:val="000000"/>
                <w:sz w:val="36"/>
                <w:szCs w:val="36"/>
              </w:rPr>
            </w:pPr>
            <w:r w:rsidRPr="004F3FA5">
              <w:rPr>
                <w:b/>
                <w:bCs/>
                <w:color w:val="000000"/>
                <w:sz w:val="36"/>
                <w:szCs w:val="36"/>
              </w:rPr>
              <w:t>6-</w:t>
            </w:r>
          </w:p>
        </w:tc>
        <w:tc>
          <w:tcPr>
            <w:tcW w:w="1980" w:type="dxa"/>
            <w:shd w:val="clear" w:color="auto" w:fill="FFCC99"/>
            <w:vAlign w:val="center"/>
          </w:tcPr>
          <w:p w:rsidR="00B20B8C" w:rsidRPr="004F3FA5" w:rsidRDefault="00B20B8C" w:rsidP="004F3FA5">
            <w:pPr>
              <w:spacing w:line="240" w:lineRule="auto"/>
              <w:ind w:left="162" w:hanging="246"/>
              <w:jc w:val="center"/>
              <w:rPr>
                <w:b/>
                <w:bCs/>
                <w:color w:val="000000"/>
                <w:sz w:val="36"/>
                <w:szCs w:val="36"/>
              </w:rPr>
            </w:pPr>
            <w:r w:rsidRPr="004F3FA5">
              <w:rPr>
                <w:b/>
                <w:bCs/>
                <w:color w:val="000000"/>
                <w:sz w:val="36"/>
                <w:szCs w:val="36"/>
              </w:rPr>
              <w:t>D</w:t>
            </w:r>
          </w:p>
        </w:tc>
        <w:tc>
          <w:tcPr>
            <w:tcW w:w="7560" w:type="dxa"/>
            <w:shd w:val="clear" w:color="auto" w:fill="FFCC99"/>
            <w:vAlign w:val="center"/>
          </w:tcPr>
          <w:p w:rsidR="00B20B8C" w:rsidRPr="004F3FA5" w:rsidRDefault="00B20B8C" w:rsidP="004F3FA5">
            <w:pPr>
              <w:spacing w:line="240" w:lineRule="auto"/>
              <w:jc w:val="left"/>
              <w:rPr>
                <w:b/>
                <w:bCs/>
                <w:color w:val="000000"/>
              </w:rPr>
            </w:pPr>
            <w:r w:rsidRPr="004F3FA5">
              <w:rPr>
                <w:b/>
                <w:bCs/>
                <w:color w:val="000000"/>
                <w:sz w:val="22"/>
                <w:szCs w:val="22"/>
              </w:rPr>
              <w:t>İKLİMİ ETKİLYEN FAKTÖRLER(BAKI)-BİLGİ</w:t>
            </w:r>
          </w:p>
        </w:tc>
      </w:tr>
      <w:tr w:rsidR="00B20B8C" w:rsidRPr="004F3FA5" w:rsidTr="00412C5F">
        <w:tc>
          <w:tcPr>
            <w:tcW w:w="900" w:type="dxa"/>
            <w:shd w:val="clear" w:color="auto" w:fill="CCFFFF"/>
            <w:vAlign w:val="center"/>
          </w:tcPr>
          <w:p w:rsidR="00B20B8C" w:rsidRPr="004F3FA5" w:rsidRDefault="00B20B8C" w:rsidP="004F3FA5">
            <w:pPr>
              <w:spacing w:line="240" w:lineRule="auto"/>
              <w:ind w:left="146" w:hanging="224"/>
              <w:jc w:val="left"/>
              <w:rPr>
                <w:b/>
                <w:bCs/>
                <w:color w:val="000000"/>
                <w:sz w:val="36"/>
                <w:szCs w:val="36"/>
              </w:rPr>
            </w:pPr>
            <w:r w:rsidRPr="004F3FA5">
              <w:rPr>
                <w:b/>
                <w:bCs/>
                <w:color w:val="000000"/>
                <w:sz w:val="36"/>
                <w:szCs w:val="36"/>
              </w:rPr>
              <w:t>7-</w:t>
            </w:r>
          </w:p>
        </w:tc>
        <w:tc>
          <w:tcPr>
            <w:tcW w:w="1980" w:type="dxa"/>
            <w:shd w:val="clear" w:color="auto" w:fill="CCFFFF"/>
            <w:vAlign w:val="center"/>
          </w:tcPr>
          <w:p w:rsidR="00B20B8C" w:rsidRPr="004F3FA5" w:rsidRDefault="00B20B8C" w:rsidP="004F3FA5">
            <w:pPr>
              <w:spacing w:line="240" w:lineRule="auto"/>
              <w:ind w:left="162" w:hanging="246"/>
              <w:jc w:val="center"/>
              <w:rPr>
                <w:b/>
                <w:bCs/>
                <w:color w:val="000000"/>
                <w:sz w:val="36"/>
                <w:szCs w:val="36"/>
              </w:rPr>
            </w:pPr>
            <w:r w:rsidRPr="004F3FA5">
              <w:rPr>
                <w:b/>
                <w:bCs/>
                <w:color w:val="000000"/>
                <w:sz w:val="36"/>
                <w:szCs w:val="36"/>
              </w:rPr>
              <w:t>B</w:t>
            </w:r>
          </w:p>
        </w:tc>
        <w:tc>
          <w:tcPr>
            <w:tcW w:w="7560" w:type="dxa"/>
            <w:shd w:val="clear" w:color="auto" w:fill="CCFFFF"/>
            <w:vAlign w:val="center"/>
          </w:tcPr>
          <w:p w:rsidR="00B20B8C" w:rsidRPr="004F3FA5" w:rsidRDefault="00B20B8C" w:rsidP="004F3FA5">
            <w:pPr>
              <w:spacing w:line="240" w:lineRule="auto"/>
              <w:jc w:val="left"/>
              <w:rPr>
                <w:b/>
                <w:bCs/>
                <w:color w:val="000000"/>
              </w:rPr>
            </w:pPr>
            <w:r w:rsidRPr="004F3FA5">
              <w:rPr>
                <w:b/>
                <w:bCs/>
                <w:color w:val="000000"/>
              </w:rPr>
              <w:t>TEMEL HAK VE ÖZGÜRLÜKLER-BİLGİ</w:t>
            </w:r>
          </w:p>
        </w:tc>
      </w:tr>
      <w:tr w:rsidR="00B20B8C" w:rsidRPr="004F3FA5" w:rsidTr="00412C5F">
        <w:tc>
          <w:tcPr>
            <w:tcW w:w="900" w:type="dxa"/>
            <w:shd w:val="clear" w:color="auto" w:fill="FFCC99"/>
            <w:vAlign w:val="center"/>
          </w:tcPr>
          <w:p w:rsidR="00B20B8C" w:rsidRPr="004F3FA5" w:rsidRDefault="00B20B8C" w:rsidP="004F3FA5">
            <w:pPr>
              <w:spacing w:line="240" w:lineRule="auto"/>
              <w:ind w:left="146" w:hanging="224"/>
              <w:jc w:val="left"/>
              <w:rPr>
                <w:b/>
                <w:bCs/>
                <w:color w:val="000000"/>
                <w:sz w:val="36"/>
                <w:szCs w:val="36"/>
              </w:rPr>
            </w:pPr>
            <w:r w:rsidRPr="004F3FA5">
              <w:rPr>
                <w:b/>
                <w:bCs/>
                <w:color w:val="000000"/>
                <w:sz w:val="36"/>
                <w:szCs w:val="36"/>
              </w:rPr>
              <w:t>8-</w:t>
            </w:r>
          </w:p>
        </w:tc>
        <w:tc>
          <w:tcPr>
            <w:tcW w:w="1980" w:type="dxa"/>
            <w:shd w:val="clear" w:color="auto" w:fill="FFCC99"/>
            <w:vAlign w:val="center"/>
          </w:tcPr>
          <w:p w:rsidR="00B20B8C" w:rsidRPr="004F3FA5" w:rsidRDefault="00B20B8C" w:rsidP="004F3FA5">
            <w:pPr>
              <w:spacing w:line="240" w:lineRule="auto"/>
              <w:ind w:left="162" w:hanging="246"/>
              <w:jc w:val="center"/>
              <w:rPr>
                <w:b/>
                <w:bCs/>
                <w:color w:val="000000"/>
                <w:sz w:val="36"/>
                <w:szCs w:val="36"/>
              </w:rPr>
            </w:pPr>
            <w:r w:rsidRPr="004F3FA5">
              <w:rPr>
                <w:b/>
                <w:bCs/>
                <w:color w:val="000000"/>
                <w:sz w:val="36"/>
                <w:szCs w:val="36"/>
              </w:rPr>
              <w:t>D</w:t>
            </w:r>
          </w:p>
        </w:tc>
        <w:tc>
          <w:tcPr>
            <w:tcW w:w="7560" w:type="dxa"/>
            <w:shd w:val="clear" w:color="auto" w:fill="FFCC99"/>
            <w:vAlign w:val="center"/>
          </w:tcPr>
          <w:p w:rsidR="00B20B8C" w:rsidRPr="004F3FA5" w:rsidRDefault="00B20B8C" w:rsidP="004F3FA5">
            <w:pPr>
              <w:spacing w:line="240" w:lineRule="auto"/>
              <w:jc w:val="left"/>
              <w:rPr>
                <w:b/>
                <w:bCs/>
                <w:color w:val="000000"/>
              </w:rPr>
            </w:pPr>
            <w:r w:rsidRPr="004F3FA5">
              <w:rPr>
                <w:b/>
                <w:bCs/>
                <w:color w:val="000000"/>
                <w:sz w:val="22"/>
                <w:szCs w:val="22"/>
              </w:rPr>
              <w:t>DÜNYA VE HARİTA - BİLGİ</w:t>
            </w:r>
          </w:p>
        </w:tc>
      </w:tr>
      <w:tr w:rsidR="00B20B8C" w:rsidRPr="004F3FA5" w:rsidTr="00412C5F">
        <w:tc>
          <w:tcPr>
            <w:tcW w:w="900" w:type="dxa"/>
            <w:shd w:val="clear" w:color="auto" w:fill="CCFFFF"/>
            <w:vAlign w:val="center"/>
          </w:tcPr>
          <w:p w:rsidR="00B20B8C" w:rsidRPr="004F3FA5" w:rsidRDefault="00B20B8C" w:rsidP="004F3FA5">
            <w:pPr>
              <w:spacing w:line="240" w:lineRule="auto"/>
              <w:ind w:left="146" w:hanging="224"/>
              <w:jc w:val="left"/>
              <w:rPr>
                <w:b/>
                <w:bCs/>
                <w:color w:val="000000"/>
                <w:sz w:val="36"/>
                <w:szCs w:val="36"/>
              </w:rPr>
            </w:pPr>
            <w:r w:rsidRPr="004F3FA5">
              <w:rPr>
                <w:b/>
                <w:bCs/>
                <w:color w:val="000000"/>
                <w:sz w:val="36"/>
                <w:szCs w:val="36"/>
              </w:rPr>
              <w:t>9-</w:t>
            </w:r>
          </w:p>
        </w:tc>
        <w:tc>
          <w:tcPr>
            <w:tcW w:w="1980" w:type="dxa"/>
            <w:shd w:val="clear" w:color="auto" w:fill="CCFFFF"/>
            <w:vAlign w:val="center"/>
          </w:tcPr>
          <w:p w:rsidR="00B20B8C" w:rsidRPr="004F3FA5" w:rsidRDefault="00B20B8C" w:rsidP="004F3FA5">
            <w:pPr>
              <w:spacing w:line="240" w:lineRule="auto"/>
              <w:ind w:left="162" w:hanging="246"/>
              <w:jc w:val="center"/>
              <w:rPr>
                <w:b/>
                <w:bCs/>
                <w:color w:val="000000"/>
                <w:sz w:val="36"/>
                <w:szCs w:val="36"/>
              </w:rPr>
            </w:pPr>
            <w:r w:rsidRPr="004F3FA5">
              <w:rPr>
                <w:b/>
                <w:bCs/>
                <w:color w:val="000000"/>
                <w:sz w:val="36"/>
                <w:szCs w:val="36"/>
              </w:rPr>
              <w:t>C</w:t>
            </w:r>
          </w:p>
        </w:tc>
        <w:tc>
          <w:tcPr>
            <w:tcW w:w="7560" w:type="dxa"/>
            <w:shd w:val="clear" w:color="auto" w:fill="CCFFFF"/>
            <w:vAlign w:val="center"/>
          </w:tcPr>
          <w:p w:rsidR="00B20B8C" w:rsidRPr="004F3FA5" w:rsidRDefault="00B20B8C" w:rsidP="004F3FA5">
            <w:pPr>
              <w:spacing w:line="240" w:lineRule="auto"/>
              <w:jc w:val="left"/>
              <w:rPr>
                <w:b/>
                <w:bCs/>
                <w:color w:val="000000"/>
              </w:rPr>
            </w:pPr>
            <w:r w:rsidRPr="004F3FA5">
              <w:rPr>
                <w:b/>
                <w:bCs/>
                <w:color w:val="000000"/>
              </w:rPr>
              <w:t>BİLİMSEL ARAŞTIRMA BASAMAKLARI-YORUM</w:t>
            </w:r>
          </w:p>
        </w:tc>
      </w:tr>
      <w:tr w:rsidR="00B20B8C" w:rsidRPr="004F3FA5" w:rsidTr="00412C5F">
        <w:tc>
          <w:tcPr>
            <w:tcW w:w="900" w:type="dxa"/>
            <w:shd w:val="clear" w:color="auto" w:fill="FFCC99"/>
            <w:vAlign w:val="center"/>
          </w:tcPr>
          <w:p w:rsidR="00B20B8C" w:rsidRPr="004F3FA5" w:rsidRDefault="00B20B8C" w:rsidP="004F3FA5">
            <w:pPr>
              <w:spacing w:line="240" w:lineRule="auto"/>
              <w:ind w:left="146" w:hanging="224"/>
              <w:jc w:val="left"/>
              <w:rPr>
                <w:b/>
                <w:bCs/>
                <w:color w:val="000000"/>
                <w:sz w:val="36"/>
                <w:szCs w:val="36"/>
              </w:rPr>
            </w:pPr>
            <w:r w:rsidRPr="004F3FA5">
              <w:rPr>
                <w:b/>
                <w:bCs/>
                <w:color w:val="000000"/>
                <w:sz w:val="36"/>
                <w:szCs w:val="36"/>
              </w:rPr>
              <w:t>10-</w:t>
            </w:r>
          </w:p>
        </w:tc>
        <w:tc>
          <w:tcPr>
            <w:tcW w:w="1980" w:type="dxa"/>
            <w:shd w:val="clear" w:color="auto" w:fill="FFCC99"/>
            <w:vAlign w:val="center"/>
          </w:tcPr>
          <w:p w:rsidR="00B20B8C" w:rsidRPr="004F3FA5" w:rsidRDefault="00B20B8C" w:rsidP="004F3FA5">
            <w:pPr>
              <w:spacing w:line="240" w:lineRule="auto"/>
              <w:ind w:left="162" w:hanging="246"/>
              <w:jc w:val="center"/>
              <w:rPr>
                <w:b/>
                <w:bCs/>
                <w:color w:val="000000"/>
                <w:sz w:val="36"/>
                <w:szCs w:val="36"/>
              </w:rPr>
            </w:pPr>
            <w:r w:rsidRPr="004F3FA5">
              <w:rPr>
                <w:b/>
                <w:bCs/>
                <w:color w:val="000000"/>
                <w:sz w:val="36"/>
                <w:szCs w:val="36"/>
              </w:rPr>
              <w:t>A</w:t>
            </w:r>
          </w:p>
        </w:tc>
        <w:tc>
          <w:tcPr>
            <w:tcW w:w="7560" w:type="dxa"/>
            <w:shd w:val="clear" w:color="auto" w:fill="FFCC99"/>
            <w:vAlign w:val="center"/>
          </w:tcPr>
          <w:p w:rsidR="00B20B8C" w:rsidRPr="004F3FA5" w:rsidRDefault="00B20B8C" w:rsidP="004F3FA5">
            <w:pPr>
              <w:spacing w:line="240" w:lineRule="auto"/>
              <w:jc w:val="left"/>
              <w:rPr>
                <w:b/>
                <w:bCs/>
                <w:color w:val="000000"/>
              </w:rPr>
            </w:pPr>
            <w:r w:rsidRPr="004F3FA5">
              <w:rPr>
                <w:b/>
                <w:bCs/>
                <w:color w:val="000000"/>
              </w:rPr>
              <w:t>TARİH ÖNCESİ DEVİRLER-BİLGİ</w:t>
            </w:r>
          </w:p>
        </w:tc>
      </w:tr>
      <w:tr w:rsidR="00B20B8C" w:rsidRPr="004F3FA5" w:rsidTr="00412C5F">
        <w:tc>
          <w:tcPr>
            <w:tcW w:w="900" w:type="dxa"/>
            <w:shd w:val="clear" w:color="auto" w:fill="CCFFFF"/>
            <w:vAlign w:val="center"/>
          </w:tcPr>
          <w:p w:rsidR="00B20B8C" w:rsidRPr="004F3FA5" w:rsidRDefault="00B20B8C" w:rsidP="004F3FA5">
            <w:pPr>
              <w:spacing w:line="240" w:lineRule="auto"/>
              <w:ind w:left="146" w:hanging="224"/>
              <w:jc w:val="left"/>
              <w:rPr>
                <w:color w:val="000000"/>
                <w:sz w:val="36"/>
                <w:szCs w:val="36"/>
              </w:rPr>
            </w:pPr>
            <w:r w:rsidRPr="004F3FA5">
              <w:rPr>
                <w:b/>
                <w:bCs/>
                <w:color w:val="000000"/>
                <w:sz w:val="36"/>
                <w:szCs w:val="36"/>
              </w:rPr>
              <w:t xml:space="preserve">11- </w:t>
            </w:r>
          </w:p>
        </w:tc>
        <w:tc>
          <w:tcPr>
            <w:tcW w:w="1980" w:type="dxa"/>
            <w:shd w:val="clear" w:color="auto" w:fill="CCFFFF"/>
            <w:vAlign w:val="center"/>
          </w:tcPr>
          <w:p w:rsidR="00B20B8C" w:rsidRPr="004F3FA5" w:rsidRDefault="00B20B8C" w:rsidP="004F3FA5">
            <w:pPr>
              <w:spacing w:line="240" w:lineRule="auto"/>
              <w:ind w:left="162" w:hanging="246"/>
              <w:jc w:val="center"/>
              <w:rPr>
                <w:color w:val="000000"/>
                <w:sz w:val="36"/>
                <w:szCs w:val="36"/>
              </w:rPr>
            </w:pPr>
            <w:r w:rsidRPr="004F3FA5">
              <w:rPr>
                <w:color w:val="000000"/>
                <w:sz w:val="36"/>
                <w:szCs w:val="36"/>
              </w:rPr>
              <w:t>C</w:t>
            </w:r>
          </w:p>
        </w:tc>
        <w:tc>
          <w:tcPr>
            <w:tcW w:w="7560" w:type="dxa"/>
            <w:shd w:val="clear" w:color="auto" w:fill="CCFFFF"/>
            <w:vAlign w:val="center"/>
          </w:tcPr>
          <w:p w:rsidR="00B20B8C" w:rsidRPr="004F3FA5" w:rsidRDefault="00B20B8C" w:rsidP="004F3FA5">
            <w:pPr>
              <w:spacing w:line="240" w:lineRule="auto"/>
              <w:jc w:val="left"/>
              <w:rPr>
                <w:b/>
                <w:bCs/>
                <w:color w:val="000000"/>
              </w:rPr>
            </w:pPr>
            <w:r w:rsidRPr="004F3FA5">
              <w:rPr>
                <w:b/>
                <w:bCs/>
                <w:color w:val="000000"/>
              </w:rPr>
              <w:t>TÜRKİYE İKLİMİ-GRAFİK YORUMLAMA</w:t>
            </w:r>
          </w:p>
        </w:tc>
      </w:tr>
      <w:tr w:rsidR="00B20B8C" w:rsidRPr="004F3FA5" w:rsidTr="00412C5F">
        <w:tc>
          <w:tcPr>
            <w:tcW w:w="900" w:type="dxa"/>
            <w:shd w:val="clear" w:color="auto" w:fill="FFCC99"/>
            <w:vAlign w:val="center"/>
          </w:tcPr>
          <w:p w:rsidR="00B20B8C" w:rsidRPr="004F3FA5" w:rsidRDefault="00B20B8C" w:rsidP="004F3FA5">
            <w:pPr>
              <w:spacing w:line="240" w:lineRule="auto"/>
              <w:ind w:left="146" w:hanging="224"/>
              <w:jc w:val="left"/>
              <w:rPr>
                <w:b/>
                <w:bCs/>
                <w:color w:val="000000"/>
                <w:sz w:val="36"/>
                <w:szCs w:val="36"/>
              </w:rPr>
            </w:pPr>
            <w:r w:rsidRPr="004F3FA5">
              <w:rPr>
                <w:b/>
                <w:bCs/>
                <w:color w:val="000000"/>
                <w:sz w:val="36"/>
                <w:szCs w:val="36"/>
              </w:rPr>
              <w:t>12-</w:t>
            </w:r>
          </w:p>
        </w:tc>
        <w:tc>
          <w:tcPr>
            <w:tcW w:w="1980" w:type="dxa"/>
            <w:shd w:val="clear" w:color="auto" w:fill="FFCC99"/>
            <w:vAlign w:val="center"/>
          </w:tcPr>
          <w:p w:rsidR="00B20B8C" w:rsidRPr="004F3FA5" w:rsidRDefault="00B20B8C" w:rsidP="004F3FA5">
            <w:pPr>
              <w:spacing w:line="240" w:lineRule="auto"/>
              <w:ind w:left="162" w:hanging="246"/>
              <w:jc w:val="center"/>
              <w:rPr>
                <w:b/>
                <w:bCs/>
                <w:color w:val="000000"/>
                <w:sz w:val="36"/>
                <w:szCs w:val="36"/>
              </w:rPr>
            </w:pPr>
            <w:r w:rsidRPr="004F3FA5">
              <w:rPr>
                <w:b/>
                <w:bCs/>
                <w:color w:val="000000"/>
                <w:sz w:val="36"/>
                <w:szCs w:val="36"/>
              </w:rPr>
              <w:t>A</w:t>
            </w:r>
          </w:p>
        </w:tc>
        <w:tc>
          <w:tcPr>
            <w:tcW w:w="7560" w:type="dxa"/>
            <w:shd w:val="clear" w:color="auto" w:fill="FFCC99"/>
            <w:vAlign w:val="center"/>
          </w:tcPr>
          <w:p w:rsidR="00B20B8C" w:rsidRPr="004F3FA5" w:rsidRDefault="00B20B8C" w:rsidP="004F3FA5">
            <w:pPr>
              <w:spacing w:line="240" w:lineRule="auto"/>
              <w:jc w:val="left"/>
              <w:rPr>
                <w:b/>
                <w:bCs/>
                <w:color w:val="000000"/>
              </w:rPr>
            </w:pPr>
            <w:r w:rsidRPr="004F3FA5">
              <w:rPr>
                <w:b/>
                <w:bCs/>
                <w:color w:val="000000"/>
              </w:rPr>
              <w:t>TARİH</w:t>
            </w:r>
          </w:p>
        </w:tc>
      </w:tr>
      <w:tr w:rsidR="00B20B8C" w:rsidRPr="004F3FA5" w:rsidTr="00412C5F">
        <w:tc>
          <w:tcPr>
            <w:tcW w:w="900" w:type="dxa"/>
            <w:shd w:val="clear" w:color="auto" w:fill="CCFFFF"/>
            <w:vAlign w:val="center"/>
          </w:tcPr>
          <w:p w:rsidR="00B20B8C" w:rsidRPr="004F3FA5" w:rsidRDefault="00B20B8C" w:rsidP="004F3FA5">
            <w:pPr>
              <w:spacing w:line="240" w:lineRule="auto"/>
              <w:ind w:left="146" w:hanging="224"/>
              <w:jc w:val="left"/>
              <w:rPr>
                <w:b/>
                <w:bCs/>
                <w:color w:val="000000"/>
                <w:sz w:val="36"/>
                <w:szCs w:val="36"/>
              </w:rPr>
            </w:pPr>
            <w:r w:rsidRPr="004F3FA5">
              <w:rPr>
                <w:b/>
                <w:bCs/>
                <w:color w:val="000000"/>
                <w:sz w:val="36"/>
                <w:szCs w:val="36"/>
              </w:rPr>
              <w:t>13-</w:t>
            </w:r>
          </w:p>
        </w:tc>
        <w:tc>
          <w:tcPr>
            <w:tcW w:w="1980" w:type="dxa"/>
            <w:shd w:val="clear" w:color="auto" w:fill="CCFFFF"/>
            <w:vAlign w:val="center"/>
          </w:tcPr>
          <w:p w:rsidR="00B20B8C" w:rsidRPr="004F3FA5" w:rsidRDefault="00B20B8C" w:rsidP="004F3FA5">
            <w:pPr>
              <w:spacing w:line="240" w:lineRule="auto"/>
              <w:ind w:left="162" w:hanging="246"/>
              <w:jc w:val="center"/>
              <w:rPr>
                <w:b/>
                <w:bCs/>
                <w:color w:val="000000"/>
                <w:sz w:val="36"/>
                <w:szCs w:val="36"/>
              </w:rPr>
            </w:pPr>
            <w:r w:rsidRPr="004F3FA5">
              <w:rPr>
                <w:b/>
                <w:bCs/>
                <w:color w:val="000000"/>
                <w:sz w:val="36"/>
                <w:szCs w:val="36"/>
              </w:rPr>
              <w:t>B</w:t>
            </w:r>
          </w:p>
        </w:tc>
        <w:tc>
          <w:tcPr>
            <w:tcW w:w="7560" w:type="dxa"/>
            <w:shd w:val="clear" w:color="auto" w:fill="CCFFFF"/>
            <w:vAlign w:val="center"/>
          </w:tcPr>
          <w:p w:rsidR="00B20B8C" w:rsidRPr="004F3FA5" w:rsidRDefault="00B20B8C" w:rsidP="004F3FA5">
            <w:pPr>
              <w:spacing w:line="240" w:lineRule="auto"/>
              <w:jc w:val="left"/>
              <w:rPr>
                <w:b/>
                <w:bCs/>
                <w:color w:val="000000"/>
              </w:rPr>
            </w:pPr>
            <w:r w:rsidRPr="004F3FA5">
              <w:rPr>
                <w:b/>
                <w:bCs/>
                <w:color w:val="000000"/>
              </w:rPr>
              <w:t>ÇÖL İKLİMİ-YORUMLAMA</w:t>
            </w:r>
          </w:p>
        </w:tc>
      </w:tr>
      <w:tr w:rsidR="00B20B8C" w:rsidRPr="004F3FA5" w:rsidTr="00412C5F">
        <w:tc>
          <w:tcPr>
            <w:tcW w:w="900" w:type="dxa"/>
            <w:shd w:val="clear" w:color="auto" w:fill="FFCC99"/>
            <w:vAlign w:val="center"/>
          </w:tcPr>
          <w:p w:rsidR="00B20B8C" w:rsidRPr="004F3FA5" w:rsidRDefault="00B20B8C" w:rsidP="004F3FA5">
            <w:pPr>
              <w:spacing w:line="240" w:lineRule="auto"/>
              <w:ind w:left="146" w:hanging="224"/>
              <w:jc w:val="left"/>
              <w:rPr>
                <w:b/>
                <w:bCs/>
                <w:color w:val="000000"/>
                <w:sz w:val="36"/>
                <w:szCs w:val="36"/>
              </w:rPr>
            </w:pPr>
            <w:r w:rsidRPr="004F3FA5">
              <w:rPr>
                <w:b/>
                <w:bCs/>
                <w:color w:val="000000"/>
                <w:sz w:val="36"/>
                <w:szCs w:val="36"/>
              </w:rPr>
              <w:t>14-</w:t>
            </w:r>
          </w:p>
        </w:tc>
        <w:tc>
          <w:tcPr>
            <w:tcW w:w="1980" w:type="dxa"/>
            <w:shd w:val="clear" w:color="auto" w:fill="FFCC99"/>
            <w:vAlign w:val="center"/>
          </w:tcPr>
          <w:p w:rsidR="00B20B8C" w:rsidRPr="004F3FA5" w:rsidRDefault="00B20B8C" w:rsidP="004F3FA5">
            <w:pPr>
              <w:spacing w:line="240" w:lineRule="auto"/>
              <w:ind w:left="162" w:hanging="246"/>
              <w:jc w:val="center"/>
              <w:rPr>
                <w:b/>
                <w:bCs/>
                <w:color w:val="000000"/>
                <w:sz w:val="36"/>
                <w:szCs w:val="36"/>
              </w:rPr>
            </w:pPr>
            <w:r w:rsidRPr="004F3FA5">
              <w:rPr>
                <w:b/>
                <w:bCs/>
                <w:color w:val="000000"/>
                <w:sz w:val="36"/>
                <w:szCs w:val="36"/>
              </w:rPr>
              <w:t>A</w:t>
            </w:r>
          </w:p>
        </w:tc>
        <w:tc>
          <w:tcPr>
            <w:tcW w:w="7560" w:type="dxa"/>
            <w:shd w:val="clear" w:color="auto" w:fill="FFCC99"/>
            <w:vAlign w:val="center"/>
          </w:tcPr>
          <w:p w:rsidR="00B20B8C" w:rsidRPr="004F3FA5" w:rsidRDefault="00B20B8C" w:rsidP="004F3FA5">
            <w:pPr>
              <w:spacing w:line="240" w:lineRule="auto"/>
              <w:ind w:left="162" w:hanging="246"/>
              <w:jc w:val="left"/>
              <w:rPr>
                <w:b/>
                <w:bCs/>
                <w:color w:val="000000"/>
              </w:rPr>
            </w:pPr>
            <w:r w:rsidRPr="004F3FA5">
              <w:rPr>
                <w:b/>
                <w:bCs/>
                <w:color w:val="000000"/>
                <w:sz w:val="22"/>
                <w:szCs w:val="22"/>
              </w:rPr>
              <w:t xml:space="preserve">  TÜRKİYE İKLİMİNİ ETKİLEYEN FAKTÖRLER-BİLGİ</w:t>
            </w:r>
          </w:p>
        </w:tc>
      </w:tr>
      <w:tr w:rsidR="00B20B8C" w:rsidRPr="004F3FA5" w:rsidTr="00412C5F">
        <w:tc>
          <w:tcPr>
            <w:tcW w:w="900" w:type="dxa"/>
            <w:shd w:val="clear" w:color="auto" w:fill="CCFFFF"/>
            <w:vAlign w:val="center"/>
          </w:tcPr>
          <w:p w:rsidR="00B20B8C" w:rsidRPr="004F3FA5" w:rsidRDefault="00B20B8C" w:rsidP="004F3FA5">
            <w:pPr>
              <w:spacing w:line="240" w:lineRule="auto"/>
              <w:ind w:left="146" w:hanging="224"/>
              <w:jc w:val="left"/>
              <w:rPr>
                <w:b/>
                <w:bCs/>
                <w:color w:val="000000"/>
                <w:sz w:val="36"/>
                <w:szCs w:val="36"/>
              </w:rPr>
            </w:pPr>
            <w:r w:rsidRPr="004F3FA5">
              <w:rPr>
                <w:b/>
                <w:bCs/>
                <w:color w:val="000000"/>
                <w:sz w:val="36"/>
                <w:szCs w:val="36"/>
              </w:rPr>
              <w:t>15-</w:t>
            </w:r>
          </w:p>
        </w:tc>
        <w:tc>
          <w:tcPr>
            <w:tcW w:w="1980" w:type="dxa"/>
            <w:shd w:val="clear" w:color="auto" w:fill="CCFFFF"/>
            <w:vAlign w:val="center"/>
          </w:tcPr>
          <w:p w:rsidR="00B20B8C" w:rsidRPr="004F3FA5" w:rsidRDefault="00B20B8C" w:rsidP="004F3FA5">
            <w:pPr>
              <w:spacing w:line="240" w:lineRule="auto"/>
              <w:ind w:left="162" w:hanging="246"/>
              <w:jc w:val="center"/>
              <w:rPr>
                <w:b/>
                <w:bCs/>
                <w:color w:val="000000"/>
                <w:sz w:val="36"/>
                <w:szCs w:val="36"/>
              </w:rPr>
            </w:pPr>
            <w:r w:rsidRPr="004F3FA5">
              <w:rPr>
                <w:b/>
                <w:bCs/>
                <w:color w:val="000000"/>
                <w:sz w:val="36"/>
                <w:szCs w:val="36"/>
              </w:rPr>
              <w:t>D</w:t>
            </w:r>
          </w:p>
        </w:tc>
        <w:tc>
          <w:tcPr>
            <w:tcW w:w="7560" w:type="dxa"/>
            <w:shd w:val="clear" w:color="auto" w:fill="CCFFFF"/>
            <w:vAlign w:val="center"/>
          </w:tcPr>
          <w:p w:rsidR="00B20B8C" w:rsidRPr="004F3FA5" w:rsidRDefault="00B20B8C" w:rsidP="004F3FA5">
            <w:pPr>
              <w:spacing w:line="240" w:lineRule="auto"/>
              <w:jc w:val="left"/>
              <w:rPr>
                <w:b/>
                <w:bCs/>
                <w:color w:val="000000"/>
              </w:rPr>
            </w:pPr>
            <w:r w:rsidRPr="004F3FA5">
              <w:rPr>
                <w:b/>
                <w:bCs/>
                <w:color w:val="000000"/>
              </w:rPr>
              <w:t>DÜNYA İKLİMLERİ- GRAFİK YORUMLAMA</w:t>
            </w:r>
          </w:p>
        </w:tc>
      </w:tr>
      <w:tr w:rsidR="00B20B8C" w:rsidRPr="004F3FA5" w:rsidTr="00412C5F">
        <w:tc>
          <w:tcPr>
            <w:tcW w:w="900" w:type="dxa"/>
            <w:shd w:val="clear" w:color="auto" w:fill="FFCC99"/>
            <w:vAlign w:val="center"/>
          </w:tcPr>
          <w:p w:rsidR="00B20B8C" w:rsidRPr="004F3FA5" w:rsidRDefault="00B20B8C" w:rsidP="004F3FA5">
            <w:pPr>
              <w:spacing w:line="240" w:lineRule="auto"/>
              <w:ind w:left="146" w:hanging="224"/>
              <w:jc w:val="left"/>
              <w:rPr>
                <w:b/>
                <w:bCs/>
                <w:color w:val="000000"/>
                <w:sz w:val="36"/>
                <w:szCs w:val="36"/>
              </w:rPr>
            </w:pPr>
            <w:r w:rsidRPr="004F3FA5">
              <w:rPr>
                <w:b/>
                <w:bCs/>
                <w:color w:val="000000"/>
                <w:sz w:val="36"/>
                <w:szCs w:val="36"/>
              </w:rPr>
              <w:t>16-</w:t>
            </w:r>
          </w:p>
        </w:tc>
        <w:tc>
          <w:tcPr>
            <w:tcW w:w="1980" w:type="dxa"/>
            <w:shd w:val="clear" w:color="auto" w:fill="FFCC99"/>
            <w:vAlign w:val="center"/>
          </w:tcPr>
          <w:p w:rsidR="00B20B8C" w:rsidRPr="004F3FA5" w:rsidRDefault="00B20B8C" w:rsidP="004F3FA5">
            <w:pPr>
              <w:spacing w:line="240" w:lineRule="auto"/>
              <w:ind w:left="162" w:hanging="246"/>
              <w:jc w:val="center"/>
              <w:rPr>
                <w:b/>
                <w:bCs/>
                <w:color w:val="000000"/>
                <w:sz w:val="36"/>
                <w:szCs w:val="36"/>
              </w:rPr>
            </w:pPr>
            <w:r w:rsidRPr="004F3FA5">
              <w:rPr>
                <w:b/>
                <w:bCs/>
                <w:color w:val="000000"/>
                <w:sz w:val="36"/>
                <w:szCs w:val="36"/>
              </w:rPr>
              <w:t>D</w:t>
            </w:r>
          </w:p>
        </w:tc>
        <w:tc>
          <w:tcPr>
            <w:tcW w:w="7560" w:type="dxa"/>
            <w:shd w:val="clear" w:color="auto" w:fill="FFCC99"/>
            <w:vAlign w:val="center"/>
          </w:tcPr>
          <w:p w:rsidR="00B20B8C" w:rsidRPr="004F3FA5" w:rsidRDefault="00B20B8C" w:rsidP="004F3FA5">
            <w:pPr>
              <w:spacing w:line="240" w:lineRule="auto"/>
              <w:jc w:val="left"/>
              <w:rPr>
                <w:b/>
                <w:bCs/>
                <w:color w:val="000000"/>
              </w:rPr>
            </w:pPr>
            <w:r w:rsidRPr="004F3FA5">
              <w:rPr>
                <w:b/>
                <w:bCs/>
                <w:color w:val="000000"/>
              </w:rPr>
              <w:t>ANADOLUNUN YERLEŞME YERİ OLARAK SEÇİLME NEDENLERİ-BİLGİ</w:t>
            </w:r>
          </w:p>
        </w:tc>
      </w:tr>
      <w:tr w:rsidR="00B20B8C" w:rsidRPr="004F3FA5" w:rsidTr="00412C5F">
        <w:tc>
          <w:tcPr>
            <w:tcW w:w="900" w:type="dxa"/>
            <w:shd w:val="clear" w:color="auto" w:fill="CCFFFF"/>
            <w:vAlign w:val="center"/>
          </w:tcPr>
          <w:p w:rsidR="00B20B8C" w:rsidRPr="004F3FA5" w:rsidRDefault="00B20B8C" w:rsidP="004F3FA5">
            <w:pPr>
              <w:spacing w:line="240" w:lineRule="auto"/>
              <w:ind w:left="146" w:hanging="224"/>
              <w:jc w:val="left"/>
              <w:rPr>
                <w:b/>
                <w:bCs/>
                <w:color w:val="000000"/>
                <w:sz w:val="36"/>
                <w:szCs w:val="36"/>
              </w:rPr>
            </w:pPr>
            <w:r w:rsidRPr="004F3FA5">
              <w:rPr>
                <w:b/>
                <w:bCs/>
                <w:color w:val="000000"/>
                <w:sz w:val="36"/>
                <w:szCs w:val="36"/>
              </w:rPr>
              <w:t>17-</w:t>
            </w:r>
          </w:p>
        </w:tc>
        <w:tc>
          <w:tcPr>
            <w:tcW w:w="1980" w:type="dxa"/>
            <w:shd w:val="clear" w:color="auto" w:fill="CCFFFF"/>
            <w:vAlign w:val="center"/>
          </w:tcPr>
          <w:p w:rsidR="00B20B8C" w:rsidRPr="004F3FA5" w:rsidRDefault="00B20B8C" w:rsidP="004F3FA5">
            <w:pPr>
              <w:spacing w:line="240" w:lineRule="auto"/>
              <w:ind w:left="162" w:hanging="246"/>
              <w:jc w:val="center"/>
              <w:rPr>
                <w:b/>
                <w:bCs/>
                <w:color w:val="000000"/>
                <w:sz w:val="36"/>
                <w:szCs w:val="36"/>
              </w:rPr>
            </w:pPr>
            <w:r w:rsidRPr="004F3FA5">
              <w:rPr>
                <w:b/>
                <w:bCs/>
                <w:color w:val="000000"/>
                <w:sz w:val="36"/>
                <w:szCs w:val="36"/>
              </w:rPr>
              <w:t>B</w:t>
            </w:r>
          </w:p>
        </w:tc>
        <w:tc>
          <w:tcPr>
            <w:tcW w:w="7560" w:type="dxa"/>
            <w:shd w:val="clear" w:color="auto" w:fill="CCFFFF"/>
            <w:vAlign w:val="center"/>
          </w:tcPr>
          <w:p w:rsidR="00B20B8C" w:rsidRPr="004F3FA5" w:rsidRDefault="00B20B8C" w:rsidP="004F3FA5">
            <w:pPr>
              <w:spacing w:line="240" w:lineRule="auto"/>
              <w:ind w:left="162" w:hanging="246"/>
              <w:jc w:val="left"/>
              <w:rPr>
                <w:b/>
                <w:bCs/>
                <w:color w:val="000000"/>
              </w:rPr>
            </w:pPr>
            <w:r w:rsidRPr="004F3FA5">
              <w:rPr>
                <w:b/>
                <w:bCs/>
                <w:color w:val="000000"/>
                <w:sz w:val="22"/>
                <w:szCs w:val="22"/>
              </w:rPr>
              <w:t xml:space="preserve">  TARİH ÖNCESİ DEVİRLER-ÇIKARIMDA BULUNMA</w:t>
            </w:r>
          </w:p>
        </w:tc>
      </w:tr>
      <w:tr w:rsidR="00B20B8C" w:rsidRPr="004F3FA5" w:rsidTr="00412C5F">
        <w:tc>
          <w:tcPr>
            <w:tcW w:w="900" w:type="dxa"/>
            <w:shd w:val="clear" w:color="auto" w:fill="FFCC99"/>
            <w:vAlign w:val="center"/>
          </w:tcPr>
          <w:p w:rsidR="00B20B8C" w:rsidRPr="004F3FA5" w:rsidRDefault="00B20B8C" w:rsidP="004F3FA5">
            <w:pPr>
              <w:spacing w:line="240" w:lineRule="auto"/>
              <w:ind w:left="146" w:hanging="224"/>
              <w:jc w:val="left"/>
              <w:rPr>
                <w:b/>
                <w:bCs/>
                <w:color w:val="000000"/>
                <w:sz w:val="36"/>
                <w:szCs w:val="36"/>
              </w:rPr>
            </w:pPr>
            <w:r w:rsidRPr="004F3FA5">
              <w:rPr>
                <w:b/>
                <w:bCs/>
                <w:color w:val="000000"/>
                <w:sz w:val="36"/>
                <w:szCs w:val="36"/>
              </w:rPr>
              <w:t>18-</w:t>
            </w:r>
          </w:p>
        </w:tc>
        <w:tc>
          <w:tcPr>
            <w:tcW w:w="1980" w:type="dxa"/>
            <w:shd w:val="clear" w:color="auto" w:fill="FFCC99"/>
            <w:vAlign w:val="center"/>
          </w:tcPr>
          <w:p w:rsidR="00B20B8C" w:rsidRPr="004F3FA5" w:rsidRDefault="00B20B8C" w:rsidP="004F3FA5">
            <w:pPr>
              <w:spacing w:line="240" w:lineRule="auto"/>
              <w:ind w:left="162" w:hanging="246"/>
              <w:jc w:val="center"/>
              <w:rPr>
                <w:b/>
                <w:bCs/>
                <w:color w:val="000000"/>
                <w:sz w:val="36"/>
                <w:szCs w:val="36"/>
              </w:rPr>
            </w:pPr>
            <w:r w:rsidRPr="004F3FA5">
              <w:rPr>
                <w:b/>
                <w:bCs/>
                <w:color w:val="000000"/>
                <w:sz w:val="36"/>
                <w:szCs w:val="36"/>
              </w:rPr>
              <w:t>B</w:t>
            </w:r>
          </w:p>
        </w:tc>
        <w:tc>
          <w:tcPr>
            <w:tcW w:w="7560" w:type="dxa"/>
            <w:shd w:val="clear" w:color="auto" w:fill="FFCC99"/>
            <w:vAlign w:val="center"/>
          </w:tcPr>
          <w:p w:rsidR="00B20B8C" w:rsidRPr="004F3FA5" w:rsidRDefault="00B20B8C" w:rsidP="004F3FA5">
            <w:pPr>
              <w:spacing w:line="240" w:lineRule="auto"/>
              <w:jc w:val="left"/>
              <w:rPr>
                <w:b/>
                <w:bCs/>
                <w:color w:val="000000"/>
              </w:rPr>
            </w:pPr>
            <w:r w:rsidRPr="004F3FA5">
              <w:rPr>
                <w:b/>
                <w:bCs/>
                <w:color w:val="000000"/>
              </w:rPr>
              <w:t>YÜZYIL KAVRAMI  - YÜZYIL VE ÇAĞ BULMA</w:t>
            </w:r>
          </w:p>
        </w:tc>
      </w:tr>
      <w:tr w:rsidR="00B20B8C" w:rsidRPr="004F3FA5" w:rsidTr="00412C5F">
        <w:tc>
          <w:tcPr>
            <w:tcW w:w="900" w:type="dxa"/>
            <w:shd w:val="clear" w:color="auto" w:fill="CCFFFF"/>
            <w:vAlign w:val="center"/>
          </w:tcPr>
          <w:p w:rsidR="00B20B8C" w:rsidRPr="004F3FA5" w:rsidRDefault="00B20B8C" w:rsidP="004F3FA5">
            <w:pPr>
              <w:spacing w:line="240" w:lineRule="auto"/>
              <w:ind w:left="146" w:hanging="224"/>
              <w:jc w:val="left"/>
              <w:rPr>
                <w:b/>
                <w:bCs/>
                <w:color w:val="000000"/>
                <w:sz w:val="36"/>
                <w:szCs w:val="36"/>
              </w:rPr>
            </w:pPr>
            <w:r w:rsidRPr="004F3FA5">
              <w:rPr>
                <w:b/>
                <w:bCs/>
                <w:color w:val="000000"/>
                <w:sz w:val="36"/>
                <w:szCs w:val="36"/>
              </w:rPr>
              <w:t>19-</w:t>
            </w:r>
          </w:p>
        </w:tc>
        <w:tc>
          <w:tcPr>
            <w:tcW w:w="1980" w:type="dxa"/>
            <w:shd w:val="clear" w:color="auto" w:fill="CCFFFF"/>
            <w:vAlign w:val="center"/>
          </w:tcPr>
          <w:p w:rsidR="00B20B8C" w:rsidRPr="004F3FA5" w:rsidRDefault="00B20B8C" w:rsidP="004F3FA5">
            <w:pPr>
              <w:spacing w:line="240" w:lineRule="auto"/>
              <w:ind w:left="162" w:hanging="246"/>
              <w:jc w:val="center"/>
              <w:rPr>
                <w:b/>
                <w:bCs/>
                <w:color w:val="000000"/>
                <w:sz w:val="36"/>
                <w:szCs w:val="36"/>
              </w:rPr>
            </w:pPr>
            <w:r w:rsidRPr="004F3FA5">
              <w:rPr>
                <w:b/>
                <w:bCs/>
                <w:color w:val="000000"/>
                <w:sz w:val="36"/>
                <w:szCs w:val="36"/>
              </w:rPr>
              <w:t>A</w:t>
            </w:r>
          </w:p>
        </w:tc>
        <w:tc>
          <w:tcPr>
            <w:tcW w:w="7560" w:type="dxa"/>
            <w:shd w:val="clear" w:color="auto" w:fill="CCFFFF"/>
            <w:vAlign w:val="center"/>
          </w:tcPr>
          <w:p w:rsidR="00B20B8C" w:rsidRPr="004F3FA5" w:rsidRDefault="00B20B8C" w:rsidP="004F3FA5">
            <w:pPr>
              <w:spacing w:line="240" w:lineRule="auto"/>
              <w:ind w:left="162" w:hanging="246"/>
              <w:jc w:val="left"/>
              <w:rPr>
                <w:b/>
                <w:bCs/>
                <w:color w:val="000000"/>
              </w:rPr>
            </w:pPr>
            <w:r w:rsidRPr="004F3FA5">
              <w:rPr>
                <w:b/>
                <w:bCs/>
                <w:color w:val="000000"/>
                <w:sz w:val="22"/>
                <w:szCs w:val="22"/>
              </w:rPr>
              <w:t xml:space="preserve">  HİTİTLER-ÇIKARIMDA BULUNMA</w:t>
            </w:r>
          </w:p>
        </w:tc>
      </w:tr>
      <w:tr w:rsidR="00B20B8C" w:rsidRPr="004F3FA5" w:rsidTr="00412C5F">
        <w:tc>
          <w:tcPr>
            <w:tcW w:w="900" w:type="dxa"/>
            <w:shd w:val="clear" w:color="auto" w:fill="FFCC99"/>
            <w:vAlign w:val="center"/>
          </w:tcPr>
          <w:p w:rsidR="00B20B8C" w:rsidRPr="004F3FA5" w:rsidRDefault="00B20B8C" w:rsidP="004F3FA5">
            <w:pPr>
              <w:spacing w:line="240" w:lineRule="auto"/>
              <w:ind w:left="146" w:hanging="224"/>
              <w:jc w:val="left"/>
              <w:rPr>
                <w:b/>
                <w:bCs/>
                <w:color w:val="000000"/>
                <w:sz w:val="36"/>
                <w:szCs w:val="36"/>
              </w:rPr>
            </w:pPr>
            <w:r w:rsidRPr="004F3FA5">
              <w:rPr>
                <w:b/>
                <w:bCs/>
                <w:color w:val="000000"/>
                <w:sz w:val="36"/>
                <w:szCs w:val="36"/>
              </w:rPr>
              <w:t>20-</w:t>
            </w:r>
          </w:p>
        </w:tc>
        <w:tc>
          <w:tcPr>
            <w:tcW w:w="1980" w:type="dxa"/>
            <w:shd w:val="clear" w:color="auto" w:fill="FFCC99"/>
            <w:vAlign w:val="center"/>
          </w:tcPr>
          <w:p w:rsidR="00B20B8C" w:rsidRPr="004F3FA5" w:rsidRDefault="00B20B8C" w:rsidP="004F3FA5">
            <w:pPr>
              <w:spacing w:line="240" w:lineRule="auto"/>
              <w:ind w:left="162" w:hanging="246"/>
              <w:jc w:val="center"/>
              <w:rPr>
                <w:b/>
                <w:bCs/>
                <w:color w:val="000000"/>
                <w:sz w:val="36"/>
                <w:szCs w:val="36"/>
              </w:rPr>
            </w:pPr>
            <w:r w:rsidRPr="004F3FA5">
              <w:rPr>
                <w:b/>
                <w:bCs/>
                <w:color w:val="000000"/>
                <w:sz w:val="36"/>
                <w:szCs w:val="36"/>
              </w:rPr>
              <w:t>D</w:t>
            </w:r>
          </w:p>
        </w:tc>
        <w:tc>
          <w:tcPr>
            <w:tcW w:w="7560" w:type="dxa"/>
            <w:shd w:val="clear" w:color="auto" w:fill="FFCC99"/>
            <w:vAlign w:val="center"/>
          </w:tcPr>
          <w:p w:rsidR="00B20B8C" w:rsidRPr="004F3FA5" w:rsidRDefault="00B20B8C" w:rsidP="004F3FA5">
            <w:pPr>
              <w:spacing w:line="240" w:lineRule="auto"/>
              <w:jc w:val="left"/>
              <w:rPr>
                <w:b/>
                <w:bCs/>
                <w:color w:val="000000"/>
              </w:rPr>
            </w:pPr>
            <w:r w:rsidRPr="004F3FA5">
              <w:rPr>
                <w:b/>
                <w:bCs/>
                <w:color w:val="000000"/>
              </w:rPr>
              <w:t>SÜMERLER</w:t>
            </w:r>
            <w:r w:rsidRPr="004F3FA5">
              <w:rPr>
                <w:b/>
                <w:bCs/>
                <w:color w:val="000000"/>
                <w:sz w:val="22"/>
                <w:szCs w:val="22"/>
              </w:rPr>
              <w:t>-ÇIKARIMDA BULUNMA</w:t>
            </w:r>
          </w:p>
        </w:tc>
      </w:tr>
      <w:tr w:rsidR="00B20B8C" w:rsidRPr="004F3FA5" w:rsidTr="00412C5F">
        <w:tc>
          <w:tcPr>
            <w:tcW w:w="900" w:type="dxa"/>
            <w:shd w:val="clear" w:color="auto" w:fill="CCFFFF"/>
            <w:vAlign w:val="center"/>
          </w:tcPr>
          <w:p w:rsidR="00B20B8C" w:rsidRPr="004F3FA5" w:rsidRDefault="00B20B8C" w:rsidP="004F3FA5">
            <w:pPr>
              <w:spacing w:line="240" w:lineRule="auto"/>
              <w:ind w:left="146" w:hanging="224"/>
              <w:jc w:val="left"/>
              <w:rPr>
                <w:b/>
                <w:bCs/>
                <w:color w:val="000000"/>
                <w:sz w:val="36"/>
                <w:szCs w:val="36"/>
              </w:rPr>
            </w:pPr>
            <w:r w:rsidRPr="004F3FA5">
              <w:rPr>
                <w:b/>
                <w:bCs/>
                <w:color w:val="000000"/>
                <w:sz w:val="36"/>
                <w:szCs w:val="36"/>
              </w:rPr>
              <w:t>21-</w:t>
            </w:r>
          </w:p>
        </w:tc>
        <w:tc>
          <w:tcPr>
            <w:tcW w:w="1980" w:type="dxa"/>
            <w:shd w:val="clear" w:color="auto" w:fill="CCFFFF"/>
            <w:vAlign w:val="center"/>
          </w:tcPr>
          <w:p w:rsidR="00B20B8C" w:rsidRPr="004F3FA5" w:rsidRDefault="00B20B8C" w:rsidP="004F3FA5">
            <w:pPr>
              <w:spacing w:line="240" w:lineRule="auto"/>
              <w:ind w:left="162" w:hanging="246"/>
              <w:jc w:val="center"/>
              <w:rPr>
                <w:b/>
                <w:bCs/>
                <w:color w:val="000000"/>
                <w:sz w:val="36"/>
                <w:szCs w:val="36"/>
              </w:rPr>
            </w:pPr>
            <w:r w:rsidRPr="004F3FA5">
              <w:rPr>
                <w:b/>
                <w:bCs/>
                <w:color w:val="000000"/>
                <w:sz w:val="36"/>
                <w:szCs w:val="36"/>
              </w:rPr>
              <w:t>D</w:t>
            </w:r>
          </w:p>
        </w:tc>
        <w:tc>
          <w:tcPr>
            <w:tcW w:w="7560" w:type="dxa"/>
            <w:shd w:val="clear" w:color="auto" w:fill="CCFFFF"/>
            <w:vAlign w:val="center"/>
          </w:tcPr>
          <w:p w:rsidR="00B20B8C" w:rsidRPr="004F3FA5" w:rsidRDefault="00B20B8C" w:rsidP="004F3FA5">
            <w:pPr>
              <w:spacing w:line="240" w:lineRule="auto"/>
              <w:jc w:val="left"/>
              <w:rPr>
                <w:b/>
                <w:bCs/>
                <w:color w:val="000000"/>
              </w:rPr>
            </w:pPr>
            <w:r w:rsidRPr="004F3FA5">
              <w:rPr>
                <w:b/>
                <w:bCs/>
                <w:color w:val="000000"/>
              </w:rPr>
              <w:t>İYONLAR</w:t>
            </w:r>
            <w:r w:rsidRPr="004F3FA5">
              <w:rPr>
                <w:b/>
                <w:bCs/>
                <w:color w:val="000000"/>
                <w:sz w:val="22"/>
                <w:szCs w:val="22"/>
              </w:rPr>
              <w:t>-ÇIKARIMDA BULUNMA</w:t>
            </w:r>
          </w:p>
        </w:tc>
      </w:tr>
      <w:tr w:rsidR="00B20B8C" w:rsidRPr="004F3FA5" w:rsidTr="00412C5F">
        <w:tc>
          <w:tcPr>
            <w:tcW w:w="900" w:type="dxa"/>
            <w:shd w:val="clear" w:color="auto" w:fill="FFCC99"/>
            <w:vAlign w:val="center"/>
          </w:tcPr>
          <w:p w:rsidR="00B20B8C" w:rsidRPr="004F3FA5" w:rsidRDefault="00B20B8C" w:rsidP="004F3FA5">
            <w:pPr>
              <w:spacing w:line="240" w:lineRule="auto"/>
              <w:ind w:left="146" w:hanging="224"/>
              <w:jc w:val="left"/>
              <w:rPr>
                <w:b/>
                <w:bCs/>
                <w:color w:val="000000"/>
                <w:sz w:val="36"/>
                <w:szCs w:val="36"/>
              </w:rPr>
            </w:pPr>
            <w:r w:rsidRPr="004F3FA5">
              <w:rPr>
                <w:b/>
                <w:bCs/>
                <w:color w:val="000000"/>
                <w:sz w:val="36"/>
                <w:szCs w:val="36"/>
              </w:rPr>
              <w:t>22-</w:t>
            </w:r>
          </w:p>
        </w:tc>
        <w:tc>
          <w:tcPr>
            <w:tcW w:w="1980" w:type="dxa"/>
            <w:shd w:val="clear" w:color="auto" w:fill="FFCC99"/>
            <w:vAlign w:val="center"/>
          </w:tcPr>
          <w:p w:rsidR="00B20B8C" w:rsidRPr="004F3FA5" w:rsidRDefault="00B20B8C" w:rsidP="004F3FA5">
            <w:pPr>
              <w:spacing w:line="240" w:lineRule="auto"/>
              <w:ind w:left="162" w:hanging="246"/>
              <w:jc w:val="center"/>
              <w:rPr>
                <w:b/>
                <w:bCs/>
                <w:color w:val="000000"/>
                <w:sz w:val="36"/>
                <w:szCs w:val="36"/>
              </w:rPr>
            </w:pPr>
            <w:r w:rsidRPr="004F3FA5">
              <w:rPr>
                <w:b/>
                <w:bCs/>
                <w:color w:val="000000"/>
                <w:sz w:val="36"/>
                <w:szCs w:val="36"/>
              </w:rPr>
              <w:t>C</w:t>
            </w:r>
          </w:p>
        </w:tc>
        <w:tc>
          <w:tcPr>
            <w:tcW w:w="7560" w:type="dxa"/>
            <w:shd w:val="clear" w:color="auto" w:fill="FFCC99"/>
            <w:vAlign w:val="center"/>
          </w:tcPr>
          <w:p w:rsidR="00B20B8C" w:rsidRPr="004F3FA5" w:rsidRDefault="00B20B8C" w:rsidP="004F3FA5">
            <w:pPr>
              <w:spacing w:line="240" w:lineRule="auto"/>
              <w:ind w:left="162" w:hanging="246"/>
              <w:jc w:val="left"/>
              <w:rPr>
                <w:b/>
                <w:bCs/>
                <w:color w:val="000000"/>
              </w:rPr>
            </w:pPr>
            <w:r w:rsidRPr="004F3FA5">
              <w:rPr>
                <w:b/>
                <w:bCs/>
                <w:color w:val="000000"/>
                <w:sz w:val="22"/>
                <w:szCs w:val="22"/>
              </w:rPr>
              <w:t xml:space="preserve"> ASURLAR-ÇIKARIMDA BULUNMA</w:t>
            </w:r>
          </w:p>
        </w:tc>
      </w:tr>
      <w:tr w:rsidR="00B20B8C" w:rsidRPr="004F3FA5" w:rsidTr="00412C5F">
        <w:tc>
          <w:tcPr>
            <w:tcW w:w="900" w:type="dxa"/>
            <w:shd w:val="clear" w:color="auto" w:fill="CCFFFF"/>
            <w:vAlign w:val="center"/>
          </w:tcPr>
          <w:p w:rsidR="00B20B8C" w:rsidRPr="004F3FA5" w:rsidRDefault="00B20B8C" w:rsidP="004F3FA5">
            <w:pPr>
              <w:spacing w:line="240" w:lineRule="auto"/>
              <w:ind w:left="146" w:hanging="224"/>
              <w:jc w:val="left"/>
              <w:rPr>
                <w:b/>
                <w:bCs/>
                <w:color w:val="000000"/>
                <w:sz w:val="36"/>
                <w:szCs w:val="36"/>
              </w:rPr>
            </w:pPr>
            <w:r w:rsidRPr="004F3FA5">
              <w:rPr>
                <w:b/>
                <w:bCs/>
                <w:color w:val="000000"/>
                <w:sz w:val="36"/>
                <w:szCs w:val="36"/>
              </w:rPr>
              <w:t>23-</w:t>
            </w:r>
          </w:p>
        </w:tc>
        <w:tc>
          <w:tcPr>
            <w:tcW w:w="1980" w:type="dxa"/>
            <w:shd w:val="clear" w:color="auto" w:fill="CCFFFF"/>
            <w:vAlign w:val="center"/>
          </w:tcPr>
          <w:p w:rsidR="00B20B8C" w:rsidRPr="004F3FA5" w:rsidRDefault="00B20B8C" w:rsidP="004F3FA5">
            <w:pPr>
              <w:spacing w:line="240" w:lineRule="auto"/>
              <w:ind w:left="162" w:hanging="246"/>
              <w:jc w:val="center"/>
              <w:rPr>
                <w:b/>
                <w:bCs/>
                <w:color w:val="000000"/>
                <w:sz w:val="36"/>
                <w:szCs w:val="36"/>
              </w:rPr>
            </w:pPr>
            <w:r w:rsidRPr="004F3FA5">
              <w:rPr>
                <w:b/>
                <w:bCs/>
                <w:color w:val="000000"/>
                <w:sz w:val="36"/>
                <w:szCs w:val="36"/>
              </w:rPr>
              <w:t>D</w:t>
            </w:r>
          </w:p>
        </w:tc>
        <w:tc>
          <w:tcPr>
            <w:tcW w:w="7560" w:type="dxa"/>
            <w:shd w:val="clear" w:color="auto" w:fill="CCFFFF"/>
            <w:vAlign w:val="center"/>
          </w:tcPr>
          <w:p w:rsidR="00B20B8C" w:rsidRPr="004F3FA5" w:rsidRDefault="00B20B8C" w:rsidP="004F3FA5">
            <w:pPr>
              <w:spacing w:line="240" w:lineRule="auto"/>
              <w:jc w:val="left"/>
              <w:rPr>
                <w:b/>
                <w:bCs/>
                <w:color w:val="000000"/>
              </w:rPr>
            </w:pPr>
            <w:r w:rsidRPr="004F3FA5">
              <w:rPr>
                <w:b/>
                <w:bCs/>
                <w:color w:val="000000"/>
              </w:rPr>
              <w:t xml:space="preserve">URARTULAR </w:t>
            </w:r>
            <w:r w:rsidRPr="004F3FA5">
              <w:rPr>
                <w:b/>
                <w:bCs/>
                <w:color w:val="000000"/>
                <w:sz w:val="22"/>
                <w:szCs w:val="22"/>
              </w:rPr>
              <w:t>-ÇIKARIMDA BULUNMA</w:t>
            </w:r>
          </w:p>
        </w:tc>
      </w:tr>
      <w:tr w:rsidR="00B20B8C" w:rsidRPr="004F3FA5" w:rsidTr="00412C5F">
        <w:tc>
          <w:tcPr>
            <w:tcW w:w="900" w:type="dxa"/>
            <w:shd w:val="clear" w:color="auto" w:fill="FFCC99"/>
            <w:vAlign w:val="center"/>
          </w:tcPr>
          <w:p w:rsidR="00B20B8C" w:rsidRPr="004F3FA5" w:rsidRDefault="00B20B8C" w:rsidP="004F3FA5">
            <w:pPr>
              <w:spacing w:line="240" w:lineRule="auto"/>
              <w:ind w:left="146" w:hanging="224"/>
              <w:jc w:val="left"/>
              <w:rPr>
                <w:b/>
                <w:bCs/>
                <w:color w:val="000000"/>
                <w:sz w:val="36"/>
                <w:szCs w:val="36"/>
              </w:rPr>
            </w:pPr>
            <w:r w:rsidRPr="004F3FA5">
              <w:rPr>
                <w:b/>
                <w:bCs/>
                <w:color w:val="000000"/>
                <w:sz w:val="36"/>
                <w:szCs w:val="36"/>
              </w:rPr>
              <w:t>24-</w:t>
            </w:r>
          </w:p>
        </w:tc>
        <w:tc>
          <w:tcPr>
            <w:tcW w:w="1980" w:type="dxa"/>
            <w:shd w:val="clear" w:color="auto" w:fill="FFCC99"/>
            <w:vAlign w:val="center"/>
          </w:tcPr>
          <w:p w:rsidR="00B20B8C" w:rsidRPr="004F3FA5" w:rsidRDefault="00B20B8C" w:rsidP="004F3FA5">
            <w:pPr>
              <w:spacing w:line="240" w:lineRule="auto"/>
              <w:ind w:left="162" w:hanging="246"/>
              <w:jc w:val="center"/>
              <w:rPr>
                <w:b/>
                <w:bCs/>
                <w:color w:val="000000"/>
                <w:sz w:val="36"/>
                <w:szCs w:val="36"/>
              </w:rPr>
            </w:pPr>
            <w:r w:rsidRPr="004F3FA5">
              <w:rPr>
                <w:b/>
                <w:bCs/>
                <w:color w:val="000000"/>
                <w:sz w:val="36"/>
                <w:szCs w:val="36"/>
              </w:rPr>
              <w:t>C</w:t>
            </w:r>
          </w:p>
        </w:tc>
        <w:tc>
          <w:tcPr>
            <w:tcW w:w="7560" w:type="dxa"/>
            <w:shd w:val="clear" w:color="auto" w:fill="FFCC99"/>
            <w:vAlign w:val="center"/>
          </w:tcPr>
          <w:p w:rsidR="00B20B8C" w:rsidRPr="004F3FA5" w:rsidRDefault="00B20B8C" w:rsidP="004F3FA5">
            <w:pPr>
              <w:spacing w:line="240" w:lineRule="auto"/>
              <w:ind w:left="162" w:hanging="246"/>
              <w:jc w:val="left"/>
              <w:rPr>
                <w:b/>
                <w:bCs/>
                <w:color w:val="000000"/>
              </w:rPr>
            </w:pPr>
            <w:r w:rsidRPr="004F3FA5">
              <w:rPr>
                <w:b/>
                <w:bCs/>
                <w:color w:val="000000"/>
                <w:sz w:val="22"/>
                <w:szCs w:val="22"/>
              </w:rPr>
              <w:t xml:space="preserve">  FRİGLER-ÇIKARIMDA BULUNMA</w:t>
            </w:r>
          </w:p>
        </w:tc>
      </w:tr>
      <w:tr w:rsidR="00B20B8C" w:rsidRPr="004F3FA5" w:rsidTr="00412C5F">
        <w:tc>
          <w:tcPr>
            <w:tcW w:w="900" w:type="dxa"/>
            <w:shd w:val="clear" w:color="auto" w:fill="CCFFFF"/>
            <w:vAlign w:val="center"/>
          </w:tcPr>
          <w:p w:rsidR="00B20B8C" w:rsidRPr="004F3FA5" w:rsidRDefault="00B20B8C" w:rsidP="004F3FA5">
            <w:pPr>
              <w:spacing w:line="240" w:lineRule="auto"/>
              <w:ind w:left="146" w:hanging="224"/>
              <w:jc w:val="left"/>
              <w:rPr>
                <w:b/>
                <w:bCs/>
                <w:color w:val="000000"/>
                <w:sz w:val="36"/>
                <w:szCs w:val="36"/>
              </w:rPr>
            </w:pPr>
            <w:r w:rsidRPr="004F3FA5">
              <w:rPr>
                <w:b/>
                <w:bCs/>
                <w:color w:val="000000"/>
                <w:sz w:val="36"/>
                <w:szCs w:val="36"/>
              </w:rPr>
              <w:t>25-</w:t>
            </w:r>
          </w:p>
        </w:tc>
        <w:tc>
          <w:tcPr>
            <w:tcW w:w="1980" w:type="dxa"/>
            <w:shd w:val="clear" w:color="auto" w:fill="CCFFFF"/>
            <w:vAlign w:val="center"/>
          </w:tcPr>
          <w:p w:rsidR="00B20B8C" w:rsidRPr="004F3FA5" w:rsidRDefault="00B20B8C" w:rsidP="004F3FA5">
            <w:pPr>
              <w:spacing w:line="240" w:lineRule="auto"/>
              <w:ind w:left="162" w:hanging="246"/>
              <w:jc w:val="center"/>
              <w:rPr>
                <w:b/>
                <w:bCs/>
                <w:color w:val="000000"/>
                <w:sz w:val="36"/>
                <w:szCs w:val="36"/>
              </w:rPr>
            </w:pPr>
            <w:r w:rsidRPr="004F3FA5">
              <w:rPr>
                <w:b/>
                <w:bCs/>
                <w:color w:val="000000"/>
                <w:sz w:val="36"/>
                <w:szCs w:val="36"/>
              </w:rPr>
              <w:t>C</w:t>
            </w:r>
          </w:p>
        </w:tc>
        <w:tc>
          <w:tcPr>
            <w:tcW w:w="7560" w:type="dxa"/>
            <w:shd w:val="clear" w:color="auto" w:fill="CCFFFF"/>
            <w:vAlign w:val="center"/>
          </w:tcPr>
          <w:p w:rsidR="00B20B8C" w:rsidRPr="004F3FA5" w:rsidRDefault="00B20B8C" w:rsidP="004F3FA5">
            <w:pPr>
              <w:spacing w:line="240" w:lineRule="auto"/>
              <w:ind w:left="162" w:hanging="246"/>
              <w:jc w:val="left"/>
              <w:rPr>
                <w:b/>
                <w:bCs/>
                <w:color w:val="000000"/>
              </w:rPr>
            </w:pPr>
            <w:r w:rsidRPr="004F3FA5">
              <w:rPr>
                <w:b/>
                <w:bCs/>
                <w:color w:val="000000"/>
                <w:sz w:val="22"/>
                <w:szCs w:val="22"/>
              </w:rPr>
              <w:t xml:space="preserve">  BABİL-ÇIKARIMDA BULUNMA</w:t>
            </w:r>
          </w:p>
        </w:tc>
      </w:tr>
    </w:tbl>
    <w:p w:rsidR="00B20B8C" w:rsidRPr="004F3FA5" w:rsidRDefault="00B20B8C" w:rsidP="004F3FA5">
      <w:pPr>
        <w:spacing w:line="240" w:lineRule="auto"/>
        <w:jc w:val="left"/>
        <w:rPr>
          <w:color w:val="000000"/>
          <w:sz w:val="22"/>
          <w:szCs w:val="22"/>
        </w:rPr>
      </w:pPr>
      <w:r w:rsidRPr="004F3FA5">
        <w:rPr>
          <w:b/>
          <w:bCs/>
          <w:color w:val="000000"/>
          <w:sz w:val="22"/>
          <w:szCs w:val="22"/>
        </w:rPr>
        <w:t xml:space="preserve">                   SORULARI HAZIRLAYANLAR</w:t>
      </w:r>
      <w:r w:rsidRPr="004F3FA5">
        <w:rPr>
          <w:color w:val="000000"/>
          <w:sz w:val="22"/>
          <w:szCs w:val="22"/>
        </w:rPr>
        <w:t>.</w:t>
      </w:r>
    </w:p>
    <w:tbl>
      <w:tblPr>
        <w:tblW w:w="5220" w:type="dxa"/>
        <w:tblInd w:w="-106"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1E0"/>
      </w:tblPr>
      <w:tblGrid>
        <w:gridCol w:w="951"/>
        <w:gridCol w:w="4269"/>
      </w:tblGrid>
      <w:tr w:rsidR="00B20B8C" w:rsidRPr="004F3FA5" w:rsidTr="00412C5F">
        <w:tc>
          <w:tcPr>
            <w:tcW w:w="951" w:type="dxa"/>
            <w:shd w:val="clear" w:color="auto" w:fill="FFFF99"/>
            <w:vAlign w:val="center"/>
          </w:tcPr>
          <w:p w:rsidR="00B20B8C" w:rsidRPr="004F3FA5" w:rsidRDefault="00B20B8C" w:rsidP="004F3FA5">
            <w:pPr>
              <w:spacing w:line="240" w:lineRule="auto"/>
              <w:ind w:left="146" w:hanging="224"/>
              <w:jc w:val="left"/>
              <w:rPr>
                <w:color w:val="000000"/>
                <w:sz w:val="28"/>
                <w:szCs w:val="28"/>
              </w:rPr>
            </w:pPr>
            <w:r w:rsidRPr="004F3FA5">
              <w:rPr>
                <w:b/>
                <w:bCs/>
                <w:color w:val="000000"/>
                <w:sz w:val="28"/>
                <w:szCs w:val="28"/>
              </w:rPr>
              <w:t>SIRA</w:t>
            </w:r>
          </w:p>
        </w:tc>
        <w:tc>
          <w:tcPr>
            <w:tcW w:w="4269" w:type="dxa"/>
            <w:shd w:val="clear" w:color="auto" w:fill="FFFF99"/>
            <w:vAlign w:val="center"/>
          </w:tcPr>
          <w:p w:rsidR="00B20B8C" w:rsidRPr="004F3FA5" w:rsidRDefault="00B20B8C" w:rsidP="004F3FA5">
            <w:pPr>
              <w:spacing w:line="240" w:lineRule="auto"/>
              <w:ind w:left="162" w:hanging="246"/>
              <w:jc w:val="left"/>
              <w:rPr>
                <w:color w:val="000000"/>
                <w:sz w:val="28"/>
                <w:szCs w:val="28"/>
              </w:rPr>
            </w:pPr>
            <w:r w:rsidRPr="004F3FA5">
              <w:rPr>
                <w:b/>
                <w:bCs/>
                <w:color w:val="000000"/>
                <w:sz w:val="28"/>
                <w:szCs w:val="28"/>
              </w:rPr>
              <w:t>ADI SOYADI</w:t>
            </w:r>
          </w:p>
        </w:tc>
      </w:tr>
      <w:tr w:rsidR="00B20B8C" w:rsidRPr="004F3FA5" w:rsidTr="00412C5F">
        <w:tc>
          <w:tcPr>
            <w:tcW w:w="951" w:type="dxa"/>
            <w:shd w:val="clear" w:color="auto" w:fill="CCFFCC"/>
            <w:vAlign w:val="center"/>
          </w:tcPr>
          <w:p w:rsidR="00B20B8C" w:rsidRPr="004F3FA5" w:rsidRDefault="00B20B8C" w:rsidP="004F3FA5">
            <w:pPr>
              <w:spacing w:line="240" w:lineRule="auto"/>
              <w:ind w:left="146" w:hanging="224"/>
              <w:jc w:val="center"/>
              <w:rPr>
                <w:b/>
                <w:bCs/>
                <w:color w:val="000000"/>
                <w:sz w:val="28"/>
                <w:szCs w:val="28"/>
              </w:rPr>
            </w:pPr>
            <w:r w:rsidRPr="004F3FA5">
              <w:rPr>
                <w:b/>
                <w:bCs/>
                <w:color w:val="000000"/>
                <w:sz w:val="28"/>
                <w:szCs w:val="28"/>
              </w:rPr>
              <w:t>1</w:t>
            </w:r>
          </w:p>
        </w:tc>
        <w:tc>
          <w:tcPr>
            <w:tcW w:w="4269" w:type="dxa"/>
            <w:shd w:val="clear" w:color="auto" w:fill="CCFFFF"/>
            <w:vAlign w:val="center"/>
          </w:tcPr>
          <w:p w:rsidR="00B20B8C" w:rsidRPr="004F3FA5" w:rsidRDefault="00B20B8C" w:rsidP="004F3FA5">
            <w:pPr>
              <w:spacing w:line="240" w:lineRule="auto"/>
              <w:ind w:left="162" w:hanging="246"/>
              <w:jc w:val="left"/>
              <w:rPr>
                <w:b/>
                <w:bCs/>
                <w:color w:val="000000"/>
                <w:sz w:val="28"/>
                <w:szCs w:val="28"/>
              </w:rPr>
            </w:pPr>
            <w:r w:rsidRPr="004F3FA5">
              <w:rPr>
                <w:b/>
                <w:bCs/>
                <w:color w:val="000000"/>
                <w:sz w:val="28"/>
                <w:szCs w:val="28"/>
              </w:rPr>
              <w:t xml:space="preserve"> Ayşen Coşkun</w:t>
            </w:r>
          </w:p>
        </w:tc>
      </w:tr>
      <w:tr w:rsidR="00B20B8C" w:rsidRPr="004F3FA5" w:rsidTr="00412C5F">
        <w:tc>
          <w:tcPr>
            <w:tcW w:w="951" w:type="dxa"/>
            <w:shd w:val="clear" w:color="auto" w:fill="CCFFCC"/>
            <w:vAlign w:val="center"/>
          </w:tcPr>
          <w:p w:rsidR="00B20B8C" w:rsidRPr="004F3FA5" w:rsidRDefault="00B20B8C" w:rsidP="004F3FA5">
            <w:pPr>
              <w:spacing w:line="240" w:lineRule="auto"/>
              <w:ind w:left="146" w:hanging="224"/>
              <w:jc w:val="center"/>
              <w:rPr>
                <w:b/>
                <w:bCs/>
                <w:color w:val="000000"/>
                <w:sz w:val="28"/>
                <w:szCs w:val="28"/>
              </w:rPr>
            </w:pPr>
            <w:r w:rsidRPr="004F3FA5">
              <w:rPr>
                <w:b/>
                <w:bCs/>
                <w:color w:val="000000"/>
                <w:sz w:val="28"/>
                <w:szCs w:val="28"/>
              </w:rPr>
              <w:t>2</w:t>
            </w:r>
          </w:p>
        </w:tc>
        <w:tc>
          <w:tcPr>
            <w:tcW w:w="4269" w:type="dxa"/>
            <w:shd w:val="clear" w:color="auto" w:fill="CCFFFF"/>
            <w:vAlign w:val="center"/>
          </w:tcPr>
          <w:p w:rsidR="00B20B8C" w:rsidRPr="004F3FA5" w:rsidRDefault="00B20B8C" w:rsidP="004F3FA5">
            <w:pPr>
              <w:spacing w:line="240" w:lineRule="auto"/>
              <w:ind w:left="162" w:hanging="246"/>
              <w:jc w:val="left"/>
              <w:rPr>
                <w:b/>
                <w:bCs/>
                <w:color w:val="000000"/>
                <w:sz w:val="28"/>
                <w:szCs w:val="28"/>
              </w:rPr>
            </w:pPr>
            <w:r w:rsidRPr="004F3FA5">
              <w:rPr>
                <w:b/>
                <w:bCs/>
                <w:color w:val="000000"/>
                <w:sz w:val="28"/>
                <w:szCs w:val="28"/>
              </w:rPr>
              <w:t xml:space="preserve"> Ebru Metin</w:t>
            </w:r>
          </w:p>
        </w:tc>
      </w:tr>
      <w:tr w:rsidR="00B20B8C" w:rsidRPr="004F3FA5" w:rsidTr="00412C5F">
        <w:tc>
          <w:tcPr>
            <w:tcW w:w="951" w:type="dxa"/>
            <w:shd w:val="clear" w:color="auto" w:fill="CCFFCC"/>
            <w:vAlign w:val="center"/>
          </w:tcPr>
          <w:p w:rsidR="00B20B8C" w:rsidRPr="004F3FA5" w:rsidRDefault="00B20B8C" w:rsidP="004F3FA5">
            <w:pPr>
              <w:spacing w:line="240" w:lineRule="auto"/>
              <w:ind w:left="146" w:hanging="224"/>
              <w:jc w:val="center"/>
              <w:rPr>
                <w:b/>
                <w:bCs/>
                <w:color w:val="000000"/>
                <w:sz w:val="28"/>
                <w:szCs w:val="28"/>
              </w:rPr>
            </w:pPr>
          </w:p>
        </w:tc>
        <w:tc>
          <w:tcPr>
            <w:tcW w:w="4269" w:type="dxa"/>
            <w:shd w:val="clear" w:color="auto" w:fill="CCFFFF"/>
            <w:vAlign w:val="center"/>
          </w:tcPr>
          <w:p w:rsidR="00B20B8C" w:rsidRPr="004F3FA5" w:rsidRDefault="00B20B8C" w:rsidP="004F3FA5">
            <w:pPr>
              <w:spacing w:line="240" w:lineRule="auto"/>
              <w:ind w:left="162" w:hanging="246"/>
              <w:jc w:val="left"/>
              <w:rPr>
                <w:b/>
                <w:bCs/>
                <w:color w:val="000000"/>
                <w:sz w:val="28"/>
                <w:szCs w:val="28"/>
              </w:rPr>
            </w:pPr>
            <w:hyperlink r:id="rId23" w:history="1">
              <w:r w:rsidRPr="00E46FC0">
                <w:rPr>
                  <w:rStyle w:val="Hyperlink"/>
                  <w:b/>
                  <w:bCs/>
                  <w:sz w:val="28"/>
                  <w:szCs w:val="28"/>
                </w:rPr>
                <w:t>www.sorubak.com</w:t>
              </w:r>
            </w:hyperlink>
            <w:r>
              <w:rPr>
                <w:b/>
                <w:bCs/>
                <w:color w:val="000000"/>
                <w:sz w:val="28"/>
                <w:szCs w:val="28"/>
              </w:rPr>
              <w:t xml:space="preserve"> </w:t>
            </w:r>
          </w:p>
        </w:tc>
      </w:tr>
      <w:tr w:rsidR="00B20B8C" w:rsidRPr="004F3FA5" w:rsidTr="00412C5F">
        <w:tc>
          <w:tcPr>
            <w:tcW w:w="951" w:type="dxa"/>
            <w:shd w:val="clear" w:color="auto" w:fill="CCFFCC"/>
            <w:vAlign w:val="center"/>
          </w:tcPr>
          <w:p w:rsidR="00B20B8C" w:rsidRPr="004F3FA5" w:rsidRDefault="00B20B8C" w:rsidP="004F3FA5">
            <w:pPr>
              <w:spacing w:line="240" w:lineRule="auto"/>
              <w:ind w:left="146" w:hanging="224"/>
              <w:jc w:val="center"/>
              <w:rPr>
                <w:b/>
                <w:bCs/>
                <w:color w:val="000000"/>
                <w:sz w:val="28"/>
                <w:szCs w:val="28"/>
              </w:rPr>
            </w:pPr>
          </w:p>
        </w:tc>
        <w:tc>
          <w:tcPr>
            <w:tcW w:w="4269" w:type="dxa"/>
            <w:shd w:val="clear" w:color="auto" w:fill="CCFFFF"/>
            <w:vAlign w:val="center"/>
          </w:tcPr>
          <w:p w:rsidR="00B20B8C" w:rsidRPr="004F3FA5" w:rsidRDefault="00B20B8C" w:rsidP="004F3FA5">
            <w:pPr>
              <w:spacing w:line="240" w:lineRule="auto"/>
              <w:ind w:left="162" w:hanging="246"/>
              <w:jc w:val="left"/>
              <w:rPr>
                <w:b/>
                <w:bCs/>
                <w:color w:val="000000"/>
                <w:sz w:val="28"/>
                <w:szCs w:val="28"/>
              </w:rPr>
            </w:pPr>
          </w:p>
        </w:tc>
      </w:tr>
    </w:tbl>
    <w:p w:rsidR="00B20B8C" w:rsidRDefault="00B20B8C" w:rsidP="00D21BCE">
      <w:pPr>
        <w:shd w:val="clear" w:color="auto" w:fill="FFFFFF"/>
        <w:spacing w:line="276" w:lineRule="auto"/>
        <w:ind w:left="340" w:hanging="340"/>
        <w:rPr>
          <w:rFonts w:ascii="Garamond" w:hAnsi="Garamond"/>
          <w:b/>
          <w:szCs w:val="16"/>
        </w:rPr>
      </w:pPr>
      <w:bookmarkStart w:id="0" w:name="_GoBack"/>
      <w:bookmarkEnd w:id="0"/>
    </w:p>
    <w:sectPr w:rsidR="00B20B8C" w:rsidSect="004F3FA5">
      <w:type w:val="continuous"/>
      <w:pgSz w:w="11906" w:h="16838"/>
      <w:pgMar w:top="284" w:right="566" w:bottom="284" w:left="1276"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0B8C" w:rsidRDefault="00B20B8C" w:rsidP="004D7881">
      <w:pPr>
        <w:spacing w:line="240" w:lineRule="auto"/>
      </w:pPr>
      <w:r>
        <w:separator/>
      </w:r>
    </w:p>
  </w:endnote>
  <w:endnote w:type="continuationSeparator" w:id="0">
    <w:p w:rsidR="00B20B8C" w:rsidRDefault="00B20B8C" w:rsidP="004D788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Berlin Sans FB Demi">
    <w:altName w:val="Candara"/>
    <w:panose1 w:val="00000000000000000000"/>
    <w:charset w:val="00"/>
    <w:family w:val="swiss"/>
    <w:notTrueType/>
    <w:pitch w:val="variable"/>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haroni">
    <w:panose1 w:val="02010803020104030203"/>
    <w:charset w:val="B1"/>
    <w:family w:val="auto"/>
    <w:pitch w:val="variable"/>
    <w:sig w:usb0="00000801" w:usb1="00000000" w:usb2="00000000" w:usb3="00000000" w:csb0="00000020" w:csb1="00000000"/>
  </w:font>
  <w:font w:name="Comic Sans MS">
    <w:panose1 w:val="030F0702030302020204"/>
    <w:charset w:val="A2"/>
    <w:family w:val="script"/>
    <w:pitch w:val="variable"/>
    <w:sig w:usb0="00000287" w:usb1="00000000" w:usb2="00000000" w:usb3="00000000" w:csb0="0000009F" w:csb1="00000000"/>
  </w:font>
  <w:font w:name="Garamond">
    <w:panose1 w:val="02020404030301010803"/>
    <w:charset w:val="A2"/>
    <w:family w:val="roman"/>
    <w:pitch w:val="variable"/>
    <w:sig w:usb0="00000287" w:usb1="00000000" w:usb2="00000000" w:usb3="00000000" w:csb0="0000009F" w:csb1="00000000"/>
  </w:font>
  <w:font w:name="Cataneo BT Tur">
    <w:altName w:val="BrushScript BT"/>
    <w:panose1 w:val="00000000000000000000"/>
    <w:charset w:val="A2"/>
    <w:family w:val="script"/>
    <w:notTrueType/>
    <w:pitch w:val="variable"/>
    <w:sig w:usb0="00000005" w:usb1="00000000" w:usb2="00000000" w:usb3="00000000" w:csb0="00000010" w:csb1="00000000"/>
  </w:font>
  <w:font w:name="Cataneo BT">
    <w:altName w:val="Forte"/>
    <w:panose1 w:val="00000000000000000000"/>
    <w:charset w:val="00"/>
    <w:family w:val="script"/>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0B8C" w:rsidRDefault="00B20B8C" w:rsidP="004D7881">
      <w:pPr>
        <w:spacing w:line="240" w:lineRule="auto"/>
      </w:pPr>
      <w:r>
        <w:separator/>
      </w:r>
    </w:p>
  </w:footnote>
  <w:footnote w:type="continuationSeparator" w:id="0">
    <w:p w:rsidR="00B20B8C" w:rsidRDefault="00B20B8C" w:rsidP="004D788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7464"/>
    <w:multiLevelType w:val="hybridMultilevel"/>
    <w:tmpl w:val="03C86F96"/>
    <w:lvl w:ilvl="0" w:tplc="D4147D90">
      <w:start w:val="1"/>
      <w:numFmt w:val="upperLetter"/>
      <w:lvlText w:val="%1)"/>
      <w:lvlJc w:val="left"/>
      <w:pPr>
        <w:ind w:left="890" w:hanging="360"/>
      </w:pPr>
      <w:rPr>
        <w:rFonts w:cs="Times New Roman" w:hint="default"/>
        <w:b/>
      </w:rPr>
    </w:lvl>
    <w:lvl w:ilvl="1" w:tplc="041F0019" w:tentative="1">
      <w:start w:val="1"/>
      <w:numFmt w:val="lowerLetter"/>
      <w:lvlText w:val="%2."/>
      <w:lvlJc w:val="left"/>
      <w:pPr>
        <w:ind w:left="1610" w:hanging="360"/>
      </w:pPr>
      <w:rPr>
        <w:rFonts w:cs="Times New Roman"/>
      </w:rPr>
    </w:lvl>
    <w:lvl w:ilvl="2" w:tplc="041F001B" w:tentative="1">
      <w:start w:val="1"/>
      <w:numFmt w:val="lowerRoman"/>
      <w:lvlText w:val="%3."/>
      <w:lvlJc w:val="right"/>
      <w:pPr>
        <w:ind w:left="2330" w:hanging="180"/>
      </w:pPr>
      <w:rPr>
        <w:rFonts w:cs="Times New Roman"/>
      </w:rPr>
    </w:lvl>
    <w:lvl w:ilvl="3" w:tplc="041F000F" w:tentative="1">
      <w:start w:val="1"/>
      <w:numFmt w:val="decimal"/>
      <w:lvlText w:val="%4."/>
      <w:lvlJc w:val="left"/>
      <w:pPr>
        <w:ind w:left="3050" w:hanging="360"/>
      </w:pPr>
      <w:rPr>
        <w:rFonts w:cs="Times New Roman"/>
      </w:rPr>
    </w:lvl>
    <w:lvl w:ilvl="4" w:tplc="041F0019" w:tentative="1">
      <w:start w:val="1"/>
      <w:numFmt w:val="lowerLetter"/>
      <w:lvlText w:val="%5."/>
      <w:lvlJc w:val="left"/>
      <w:pPr>
        <w:ind w:left="3770" w:hanging="360"/>
      </w:pPr>
      <w:rPr>
        <w:rFonts w:cs="Times New Roman"/>
      </w:rPr>
    </w:lvl>
    <w:lvl w:ilvl="5" w:tplc="041F001B" w:tentative="1">
      <w:start w:val="1"/>
      <w:numFmt w:val="lowerRoman"/>
      <w:lvlText w:val="%6."/>
      <w:lvlJc w:val="right"/>
      <w:pPr>
        <w:ind w:left="4490" w:hanging="180"/>
      </w:pPr>
      <w:rPr>
        <w:rFonts w:cs="Times New Roman"/>
      </w:rPr>
    </w:lvl>
    <w:lvl w:ilvl="6" w:tplc="041F000F" w:tentative="1">
      <w:start w:val="1"/>
      <w:numFmt w:val="decimal"/>
      <w:lvlText w:val="%7."/>
      <w:lvlJc w:val="left"/>
      <w:pPr>
        <w:ind w:left="5210" w:hanging="360"/>
      </w:pPr>
      <w:rPr>
        <w:rFonts w:cs="Times New Roman"/>
      </w:rPr>
    </w:lvl>
    <w:lvl w:ilvl="7" w:tplc="041F0019" w:tentative="1">
      <w:start w:val="1"/>
      <w:numFmt w:val="lowerLetter"/>
      <w:lvlText w:val="%8."/>
      <w:lvlJc w:val="left"/>
      <w:pPr>
        <w:ind w:left="5930" w:hanging="360"/>
      </w:pPr>
      <w:rPr>
        <w:rFonts w:cs="Times New Roman"/>
      </w:rPr>
    </w:lvl>
    <w:lvl w:ilvl="8" w:tplc="041F001B" w:tentative="1">
      <w:start w:val="1"/>
      <w:numFmt w:val="lowerRoman"/>
      <w:lvlText w:val="%9."/>
      <w:lvlJc w:val="right"/>
      <w:pPr>
        <w:ind w:left="6650" w:hanging="180"/>
      </w:pPr>
      <w:rPr>
        <w:rFonts w:cs="Times New Roman"/>
      </w:rPr>
    </w:lvl>
  </w:abstractNum>
  <w:abstractNum w:abstractNumId="1">
    <w:nsid w:val="16C65A7F"/>
    <w:multiLevelType w:val="hybridMultilevel"/>
    <w:tmpl w:val="F1527746"/>
    <w:lvl w:ilvl="0" w:tplc="1AB26F60">
      <w:start w:val="1"/>
      <w:numFmt w:val="upperRoman"/>
      <w:lvlText w:val="%1."/>
      <w:lvlJc w:val="right"/>
      <w:pPr>
        <w:ind w:left="1080" w:hanging="7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9CA04AA"/>
    <w:multiLevelType w:val="hybridMultilevel"/>
    <w:tmpl w:val="59B8546C"/>
    <w:lvl w:ilvl="0" w:tplc="D4147D90">
      <w:start w:val="1"/>
      <w:numFmt w:val="upperLetter"/>
      <w:lvlText w:val="%1)"/>
      <w:lvlJc w:val="left"/>
      <w:pPr>
        <w:ind w:left="777" w:hanging="360"/>
      </w:pPr>
      <w:rPr>
        <w:rFonts w:cs="Times New Roman" w:hint="default"/>
        <w:b/>
      </w:rPr>
    </w:lvl>
    <w:lvl w:ilvl="1" w:tplc="041F0019" w:tentative="1">
      <w:start w:val="1"/>
      <w:numFmt w:val="lowerLetter"/>
      <w:lvlText w:val="%2."/>
      <w:lvlJc w:val="left"/>
      <w:pPr>
        <w:ind w:left="1497" w:hanging="360"/>
      </w:pPr>
      <w:rPr>
        <w:rFonts w:cs="Times New Roman"/>
      </w:rPr>
    </w:lvl>
    <w:lvl w:ilvl="2" w:tplc="041F001B" w:tentative="1">
      <w:start w:val="1"/>
      <w:numFmt w:val="lowerRoman"/>
      <w:lvlText w:val="%3."/>
      <w:lvlJc w:val="right"/>
      <w:pPr>
        <w:ind w:left="2217" w:hanging="180"/>
      </w:pPr>
      <w:rPr>
        <w:rFonts w:cs="Times New Roman"/>
      </w:rPr>
    </w:lvl>
    <w:lvl w:ilvl="3" w:tplc="041F000F" w:tentative="1">
      <w:start w:val="1"/>
      <w:numFmt w:val="decimal"/>
      <w:lvlText w:val="%4."/>
      <w:lvlJc w:val="left"/>
      <w:pPr>
        <w:ind w:left="2937" w:hanging="360"/>
      </w:pPr>
      <w:rPr>
        <w:rFonts w:cs="Times New Roman"/>
      </w:rPr>
    </w:lvl>
    <w:lvl w:ilvl="4" w:tplc="041F0019" w:tentative="1">
      <w:start w:val="1"/>
      <w:numFmt w:val="lowerLetter"/>
      <w:lvlText w:val="%5."/>
      <w:lvlJc w:val="left"/>
      <w:pPr>
        <w:ind w:left="3657" w:hanging="360"/>
      </w:pPr>
      <w:rPr>
        <w:rFonts w:cs="Times New Roman"/>
      </w:rPr>
    </w:lvl>
    <w:lvl w:ilvl="5" w:tplc="041F001B" w:tentative="1">
      <w:start w:val="1"/>
      <w:numFmt w:val="lowerRoman"/>
      <w:lvlText w:val="%6."/>
      <w:lvlJc w:val="right"/>
      <w:pPr>
        <w:ind w:left="4377" w:hanging="180"/>
      </w:pPr>
      <w:rPr>
        <w:rFonts w:cs="Times New Roman"/>
      </w:rPr>
    </w:lvl>
    <w:lvl w:ilvl="6" w:tplc="041F000F" w:tentative="1">
      <w:start w:val="1"/>
      <w:numFmt w:val="decimal"/>
      <w:lvlText w:val="%7."/>
      <w:lvlJc w:val="left"/>
      <w:pPr>
        <w:ind w:left="5097" w:hanging="360"/>
      </w:pPr>
      <w:rPr>
        <w:rFonts w:cs="Times New Roman"/>
      </w:rPr>
    </w:lvl>
    <w:lvl w:ilvl="7" w:tplc="041F0019" w:tentative="1">
      <w:start w:val="1"/>
      <w:numFmt w:val="lowerLetter"/>
      <w:lvlText w:val="%8."/>
      <w:lvlJc w:val="left"/>
      <w:pPr>
        <w:ind w:left="5817" w:hanging="360"/>
      </w:pPr>
      <w:rPr>
        <w:rFonts w:cs="Times New Roman"/>
      </w:rPr>
    </w:lvl>
    <w:lvl w:ilvl="8" w:tplc="041F001B" w:tentative="1">
      <w:start w:val="1"/>
      <w:numFmt w:val="lowerRoman"/>
      <w:lvlText w:val="%9."/>
      <w:lvlJc w:val="right"/>
      <w:pPr>
        <w:ind w:left="6537" w:hanging="180"/>
      </w:pPr>
      <w:rPr>
        <w:rFonts w:cs="Times New Roman"/>
      </w:rPr>
    </w:lvl>
  </w:abstractNum>
  <w:abstractNum w:abstractNumId="3">
    <w:nsid w:val="1B611FA0"/>
    <w:multiLevelType w:val="hybridMultilevel"/>
    <w:tmpl w:val="95A0B49A"/>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05A561C"/>
    <w:multiLevelType w:val="hybridMultilevel"/>
    <w:tmpl w:val="5A107880"/>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0C26AB1"/>
    <w:multiLevelType w:val="hybridMultilevel"/>
    <w:tmpl w:val="D02A66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A510F3F"/>
    <w:multiLevelType w:val="hybridMultilevel"/>
    <w:tmpl w:val="1ED4F1A2"/>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2D752001"/>
    <w:multiLevelType w:val="hybridMultilevel"/>
    <w:tmpl w:val="1B4A6FA0"/>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36395A67"/>
    <w:multiLevelType w:val="hybridMultilevel"/>
    <w:tmpl w:val="FAA64FFA"/>
    <w:lvl w:ilvl="0" w:tplc="81AC49B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3CB36516"/>
    <w:multiLevelType w:val="hybridMultilevel"/>
    <w:tmpl w:val="B778EE94"/>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40CB6762"/>
    <w:multiLevelType w:val="hybridMultilevel"/>
    <w:tmpl w:val="8774EE4C"/>
    <w:lvl w:ilvl="0" w:tplc="98AC793A">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433B6D0F"/>
    <w:multiLevelType w:val="hybridMultilevel"/>
    <w:tmpl w:val="72EE89E6"/>
    <w:lvl w:ilvl="0" w:tplc="93E8C1BE">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4D3126FE"/>
    <w:multiLevelType w:val="hybridMultilevel"/>
    <w:tmpl w:val="1B5292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21E0ED3"/>
    <w:multiLevelType w:val="hybridMultilevel"/>
    <w:tmpl w:val="E58E2C22"/>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54CE367A"/>
    <w:multiLevelType w:val="hybridMultilevel"/>
    <w:tmpl w:val="E0A49DD6"/>
    <w:lvl w:ilvl="0" w:tplc="93E8C1BE">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57DF5527"/>
    <w:multiLevelType w:val="hybridMultilevel"/>
    <w:tmpl w:val="1BE8025E"/>
    <w:lvl w:ilvl="0" w:tplc="188AB1D2">
      <w:start w:val="1"/>
      <w:numFmt w:val="upperLetter"/>
      <w:lvlText w:val="%1)"/>
      <w:lvlJc w:val="left"/>
      <w:pPr>
        <w:ind w:left="890" w:hanging="360"/>
      </w:pPr>
      <w:rPr>
        <w:rFonts w:cs="Times New Roman" w:hint="default"/>
        <w:b/>
      </w:rPr>
    </w:lvl>
    <w:lvl w:ilvl="1" w:tplc="041F0019" w:tentative="1">
      <w:start w:val="1"/>
      <w:numFmt w:val="lowerLetter"/>
      <w:lvlText w:val="%2."/>
      <w:lvlJc w:val="left"/>
      <w:pPr>
        <w:ind w:left="1610" w:hanging="360"/>
      </w:pPr>
      <w:rPr>
        <w:rFonts w:cs="Times New Roman"/>
      </w:rPr>
    </w:lvl>
    <w:lvl w:ilvl="2" w:tplc="041F001B" w:tentative="1">
      <w:start w:val="1"/>
      <w:numFmt w:val="lowerRoman"/>
      <w:lvlText w:val="%3."/>
      <w:lvlJc w:val="right"/>
      <w:pPr>
        <w:ind w:left="2330" w:hanging="180"/>
      </w:pPr>
      <w:rPr>
        <w:rFonts w:cs="Times New Roman"/>
      </w:rPr>
    </w:lvl>
    <w:lvl w:ilvl="3" w:tplc="041F000F" w:tentative="1">
      <w:start w:val="1"/>
      <w:numFmt w:val="decimal"/>
      <w:lvlText w:val="%4."/>
      <w:lvlJc w:val="left"/>
      <w:pPr>
        <w:ind w:left="3050" w:hanging="360"/>
      </w:pPr>
      <w:rPr>
        <w:rFonts w:cs="Times New Roman"/>
      </w:rPr>
    </w:lvl>
    <w:lvl w:ilvl="4" w:tplc="041F0019" w:tentative="1">
      <w:start w:val="1"/>
      <w:numFmt w:val="lowerLetter"/>
      <w:lvlText w:val="%5."/>
      <w:lvlJc w:val="left"/>
      <w:pPr>
        <w:ind w:left="3770" w:hanging="360"/>
      </w:pPr>
      <w:rPr>
        <w:rFonts w:cs="Times New Roman"/>
      </w:rPr>
    </w:lvl>
    <w:lvl w:ilvl="5" w:tplc="041F001B" w:tentative="1">
      <w:start w:val="1"/>
      <w:numFmt w:val="lowerRoman"/>
      <w:lvlText w:val="%6."/>
      <w:lvlJc w:val="right"/>
      <w:pPr>
        <w:ind w:left="4490" w:hanging="180"/>
      </w:pPr>
      <w:rPr>
        <w:rFonts w:cs="Times New Roman"/>
      </w:rPr>
    </w:lvl>
    <w:lvl w:ilvl="6" w:tplc="041F000F" w:tentative="1">
      <w:start w:val="1"/>
      <w:numFmt w:val="decimal"/>
      <w:lvlText w:val="%7."/>
      <w:lvlJc w:val="left"/>
      <w:pPr>
        <w:ind w:left="5210" w:hanging="360"/>
      </w:pPr>
      <w:rPr>
        <w:rFonts w:cs="Times New Roman"/>
      </w:rPr>
    </w:lvl>
    <w:lvl w:ilvl="7" w:tplc="041F0019" w:tentative="1">
      <w:start w:val="1"/>
      <w:numFmt w:val="lowerLetter"/>
      <w:lvlText w:val="%8."/>
      <w:lvlJc w:val="left"/>
      <w:pPr>
        <w:ind w:left="5930" w:hanging="360"/>
      </w:pPr>
      <w:rPr>
        <w:rFonts w:cs="Times New Roman"/>
      </w:rPr>
    </w:lvl>
    <w:lvl w:ilvl="8" w:tplc="041F001B" w:tentative="1">
      <w:start w:val="1"/>
      <w:numFmt w:val="lowerRoman"/>
      <w:lvlText w:val="%9."/>
      <w:lvlJc w:val="right"/>
      <w:pPr>
        <w:ind w:left="6650" w:hanging="180"/>
      </w:pPr>
      <w:rPr>
        <w:rFonts w:cs="Times New Roman"/>
      </w:rPr>
    </w:lvl>
  </w:abstractNum>
  <w:abstractNum w:abstractNumId="16">
    <w:nsid w:val="59F731C3"/>
    <w:multiLevelType w:val="hybridMultilevel"/>
    <w:tmpl w:val="6136E3F0"/>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5AA066A8"/>
    <w:multiLevelType w:val="hybridMultilevel"/>
    <w:tmpl w:val="14DECEF4"/>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5D346231"/>
    <w:multiLevelType w:val="hybridMultilevel"/>
    <w:tmpl w:val="C2A853D2"/>
    <w:lvl w:ilvl="0" w:tplc="188AB1D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5E6F112D"/>
    <w:multiLevelType w:val="hybridMultilevel"/>
    <w:tmpl w:val="4224C490"/>
    <w:lvl w:ilvl="0" w:tplc="4A62FFF4">
      <w:start w:val="1"/>
      <w:numFmt w:val="upperRoman"/>
      <w:lvlText w:val="%1."/>
      <w:lvlJc w:val="right"/>
      <w:pPr>
        <w:ind w:left="890" w:hanging="360"/>
      </w:pPr>
      <w:rPr>
        <w:rFonts w:cs="Times New Roman"/>
        <w:b/>
      </w:rPr>
    </w:lvl>
    <w:lvl w:ilvl="1" w:tplc="041F0019" w:tentative="1">
      <w:start w:val="1"/>
      <w:numFmt w:val="lowerLetter"/>
      <w:lvlText w:val="%2."/>
      <w:lvlJc w:val="left"/>
      <w:pPr>
        <w:ind w:left="1610" w:hanging="360"/>
      </w:pPr>
      <w:rPr>
        <w:rFonts w:cs="Times New Roman"/>
      </w:rPr>
    </w:lvl>
    <w:lvl w:ilvl="2" w:tplc="041F001B" w:tentative="1">
      <w:start w:val="1"/>
      <w:numFmt w:val="lowerRoman"/>
      <w:lvlText w:val="%3."/>
      <w:lvlJc w:val="right"/>
      <w:pPr>
        <w:ind w:left="2330" w:hanging="180"/>
      </w:pPr>
      <w:rPr>
        <w:rFonts w:cs="Times New Roman"/>
      </w:rPr>
    </w:lvl>
    <w:lvl w:ilvl="3" w:tplc="041F000F" w:tentative="1">
      <w:start w:val="1"/>
      <w:numFmt w:val="decimal"/>
      <w:lvlText w:val="%4."/>
      <w:lvlJc w:val="left"/>
      <w:pPr>
        <w:ind w:left="3050" w:hanging="360"/>
      </w:pPr>
      <w:rPr>
        <w:rFonts w:cs="Times New Roman"/>
      </w:rPr>
    </w:lvl>
    <w:lvl w:ilvl="4" w:tplc="041F0019" w:tentative="1">
      <w:start w:val="1"/>
      <w:numFmt w:val="lowerLetter"/>
      <w:lvlText w:val="%5."/>
      <w:lvlJc w:val="left"/>
      <w:pPr>
        <w:ind w:left="3770" w:hanging="360"/>
      </w:pPr>
      <w:rPr>
        <w:rFonts w:cs="Times New Roman"/>
      </w:rPr>
    </w:lvl>
    <w:lvl w:ilvl="5" w:tplc="041F001B" w:tentative="1">
      <w:start w:val="1"/>
      <w:numFmt w:val="lowerRoman"/>
      <w:lvlText w:val="%6."/>
      <w:lvlJc w:val="right"/>
      <w:pPr>
        <w:ind w:left="4490" w:hanging="180"/>
      </w:pPr>
      <w:rPr>
        <w:rFonts w:cs="Times New Roman"/>
      </w:rPr>
    </w:lvl>
    <w:lvl w:ilvl="6" w:tplc="041F000F" w:tentative="1">
      <w:start w:val="1"/>
      <w:numFmt w:val="decimal"/>
      <w:lvlText w:val="%7."/>
      <w:lvlJc w:val="left"/>
      <w:pPr>
        <w:ind w:left="5210" w:hanging="360"/>
      </w:pPr>
      <w:rPr>
        <w:rFonts w:cs="Times New Roman"/>
      </w:rPr>
    </w:lvl>
    <w:lvl w:ilvl="7" w:tplc="041F0019" w:tentative="1">
      <w:start w:val="1"/>
      <w:numFmt w:val="lowerLetter"/>
      <w:lvlText w:val="%8."/>
      <w:lvlJc w:val="left"/>
      <w:pPr>
        <w:ind w:left="5930" w:hanging="360"/>
      </w:pPr>
      <w:rPr>
        <w:rFonts w:cs="Times New Roman"/>
      </w:rPr>
    </w:lvl>
    <w:lvl w:ilvl="8" w:tplc="041F001B" w:tentative="1">
      <w:start w:val="1"/>
      <w:numFmt w:val="lowerRoman"/>
      <w:lvlText w:val="%9."/>
      <w:lvlJc w:val="right"/>
      <w:pPr>
        <w:ind w:left="6650" w:hanging="180"/>
      </w:pPr>
      <w:rPr>
        <w:rFonts w:cs="Times New Roman"/>
      </w:rPr>
    </w:lvl>
  </w:abstractNum>
  <w:abstractNum w:abstractNumId="20">
    <w:nsid w:val="69787A56"/>
    <w:multiLevelType w:val="hybridMultilevel"/>
    <w:tmpl w:val="56569408"/>
    <w:lvl w:ilvl="0" w:tplc="1AB26F60">
      <w:start w:val="1"/>
      <w:numFmt w:val="upperRoman"/>
      <w:lvlText w:val="%1."/>
      <w:lvlJc w:val="righ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6A9C35D4"/>
    <w:multiLevelType w:val="hybridMultilevel"/>
    <w:tmpl w:val="9C7EF60E"/>
    <w:lvl w:ilvl="0" w:tplc="81AC49B2">
      <w:start w:val="1"/>
      <w:numFmt w:val="upperLetter"/>
      <w:lvlText w:val="%1)"/>
      <w:lvlJc w:val="left"/>
      <w:pPr>
        <w:ind w:left="1080" w:hanging="360"/>
      </w:pPr>
      <w:rPr>
        <w:rFonts w:cs="Times New Roman" w:hint="default"/>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2">
    <w:nsid w:val="6F4C1529"/>
    <w:multiLevelType w:val="hybridMultilevel"/>
    <w:tmpl w:val="0B8A008A"/>
    <w:lvl w:ilvl="0" w:tplc="D4147D90">
      <w:start w:val="1"/>
      <w:numFmt w:val="upperLetter"/>
      <w:lvlText w:val="%1)"/>
      <w:lvlJc w:val="left"/>
      <w:pPr>
        <w:ind w:left="890" w:hanging="360"/>
      </w:pPr>
      <w:rPr>
        <w:rFonts w:cs="Times New Roman" w:hint="default"/>
        <w:b/>
      </w:rPr>
    </w:lvl>
    <w:lvl w:ilvl="1" w:tplc="041F0019" w:tentative="1">
      <w:start w:val="1"/>
      <w:numFmt w:val="lowerLetter"/>
      <w:lvlText w:val="%2."/>
      <w:lvlJc w:val="left"/>
      <w:pPr>
        <w:ind w:left="1610" w:hanging="360"/>
      </w:pPr>
      <w:rPr>
        <w:rFonts w:cs="Times New Roman"/>
      </w:rPr>
    </w:lvl>
    <w:lvl w:ilvl="2" w:tplc="041F001B" w:tentative="1">
      <w:start w:val="1"/>
      <w:numFmt w:val="lowerRoman"/>
      <w:lvlText w:val="%3."/>
      <w:lvlJc w:val="right"/>
      <w:pPr>
        <w:ind w:left="2330" w:hanging="180"/>
      </w:pPr>
      <w:rPr>
        <w:rFonts w:cs="Times New Roman"/>
      </w:rPr>
    </w:lvl>
    <w:lvl w:ilvl="3" w:tplc="041F000F" w:tentative="1">
      <w:start w:val="1"/>
      <w:numFmt w:val="decimal"/>
      <w:lvlText w:val="%4."/>
      <w:lvlJc w:val="left"/>
      <w:pPr>
        <w:ind w:left="3050" w:hanging="360"/>
      </w:pPr>
      <w:rPr>
        <w:rFonts w:cs="Times New Roman"/>
      </w:rPr>
    </w:lvl>
    <w:lvl w:ilvl="4" w:tplc="041F0019" w:tentative="1">
      <w:start w:val="1"/>
      <w:numFmt w:val="lowerLetter"/>
      <w:lvlText w:val="%5."/>
      <w:lvlJc w:val="left"/>
      <w:pPr>
        <w:ind w:left="3770" w:hanging="360"/>
      </w:pPr>
      <w:rPr>
        <w:rFonts w:cs="Times New Roman"/>
      </w:rPr>
    </w:lvl>
    <w:lvl w:ilvl="5" w:tplc="041F001B" w:tentative="1">
      <w:start w:val="1"/>
      <w:numFmt w:val="lowerRoman"/>
      <w:lvlText w:val="%6."/>
      <w:lvlJc w:val="right"/>
      <w:pPr>
        <w:ind w:left="4490" w:hanging="180"/>
      </w:pPr>
      <w:rPr>
        <w:rFonts w:cs="Times New Roman"/>
      </w:rPr>
    </w:lvl>
    <w:lvl w:ilvl="6" w:tplc="041F000F" w:tentative="1">
      <w:start w:val="1"/>
      <w:numFmt w:val="decimal"/>
      <w:lvlText w:val="%7."/>
      <w:lvlJc w:val="left"/>
      <w:pPr>
        <w:ind w:left="5210" w:hanging="360"/>
      </w:pPr>
      <w:rPr>
        <w:rFonts w:cs="Times New Roman"/>
      </w:rPr>
    </w:lvl>
    <w:lvl w:ilvl="7" w:tplc="041F0019" w:tentative="1">
      <w:start w:val="1"/>
      <w:numFmt w:val="lowerLetter"/>
      <w:lvlText w:val="%8."/>
      <w:lvlJc w:val="left"/>
      <w:pPr>
        <w:ind w:left="5930" w:hanging="360"/>
      </w:pPr>
      <w:rPr>
        <w:rFonts w:cs="Times New Roman"/>
      </w:rPr>
    </w:lvl>
    <w:lvl w:ilvl="8" w:tplc="041F001B" w:tentative="1">
      <w:start w:val="1"/>
      <w:numFmt w:val="lowerRoman"/>
      <w:lvlText w:val="%9."/>
      <w:lvlJc w:val="right"/>
      <w:pPr>
        <w:ind w:left="6650" w:hanging="180"/>
      </w:pPr>
      <w:rPr>
        <w:rFonts w:cs="Times New Roman"/>
      </w:rPr>
    </w:lvl>
  </w:abstractNum>
  <w:abstractNum w:abstractNumId="23">
    <w:nsid w:val="6FF26443"/>
    <w:multiLevelType w:val="hybridMultilevel"/>
    <w:tmpl w:val="3F0E8E3E"/>
    <w:lvl w:ilvl="0" w:tplc="D4147D90">
      <w:start w:val="1"/>
      <w:numFmt w:val="upperLetter"/>
      <w:lvlText w:val="%1)"/>
      <w:lvlJc w:val="left"/>
      <w:pPr>
        <w:ind w:left="890" w:hanging="360"/>
      </w:pPr>
      <w:rPr>
        <w:rFonts w:cs="Times New Roman" w:hint="default"/>
        <w:b/>
      </w:rPr>
    </w:lvl>
    <w:lvl w:ilvl="1" w:tplc="041F0019" w:tentative="1">
      <w:start w:val="1"/>
      <w:numFmt w:val="lowerLetter"/>
      <w:lvlText w:val="%2."/>
      <w:lvlJc w:val="left"/>
      <w:pPr>
        <w:ind w:left="1610" w:hanging="360"/>
      </w:pPr>
      <w:rPr>
        <w:rFonts w:cs="Times New Roman"/>
      </w:rPr>
    </w:lvl>
    <w:lvl w:ilvl="2" w:tplc="041F001B" w:tentative="1">
      <w:start w:val="1"/>
      <w:numFmt w:val="lowerRoman"/>
      <w:lvlText w:val="%3."/>
      <w:lvlJc w:val="right"/>
      <w:pPr>
        <w:ind w:left="2330" w:hanging="180"/>
      </w:pPr>
      <w:rPr>
        <w:rFonts w:cs="Times New Roman"/>
      </w:rPr>
    </w:lvl>
    <w:lvl w:ilvl="3" w:tplc="041F000F" w:tentative="1">
      <w:start w:val="1"/>
      <w:numFmt w:val="decimal"/>
      <w:lvlText w:val="%4."/>
      <w:lvlJc w:val="left"/>
      <w:pPr>
        <w:ind w:left="3050" w:hanging="360"/>
      </w:pPr>
      <w:rPr>
        <w:rFonts w:cs="Times New Roman"/>
      </w:rPr>
    </w:lvl>
    <w:lvl w:ilvl="4" w:tplc="041F0019" w:tentative="1">
      <w:start w:val="1"/>
      <w:numFmt w:val="lowerLetter"/>
      <w:lvlText w:val="%5."/>
      <w:lvlJc w:val="left"/>
      <w:pPr>
        <w:ind w:left="3770" w:hanging="360"/>
      </w:pPr>
      <w:rPr>
        <w:rFonts w:cs="Times New Roman"/>
      </w:rPr>
    </w:lvl>
    <w:lvl w:ilvl="5" w:tplc="041F001B" w:tentative="1">
      <w:start w:val="1"/>
      <w:numFmt w:val="lowerRoman"/>
      <w:lvlText w:val="%6."/>
      <w:lvlJc w:val="right"/>
      <w:pPr>
        <w:ind w:left="4490" w:hanging="180"/>
      </w:pPr>
      <w:rPr>
        <w:rFonts w:cs="Times New Roman"/>
      </w:rPr>
    </w:lvl>
    <w:lvl w:ilvl="6" w:tplc="041F000F" w:tentative="1">
      <w:start w:val="1"/>
      <w:numFmt w:val="decimal"/>
      <w:lvlText w:val="%7."/>
      <w:lvlJc w:val="left"/>
      <w:pPr>
        <w:ind w:left="5210" w:hanging="360"/>
      </w:pPr>
      <w:rPr>
        <w:rFonts w:cs="Times New Roman"/>
      </w:rPr>
    </w:lvl>
    <w:lvl w:ilvl="7" w:tplc="041F0019" w:tentative="1">
      <w:start w:val="1"/>
      <w:numFmt w:val="lowerLetter"/>
      <w:lvlText w:val="%8."/>
      <w:lvlJc w:val="left"/>
      <w:pPr>
        <w:ind w:left="5930" w:hanging="360"/>
      </w:pPr>
      <w:rPr>
        <w:rFonts w:cs="Times New Roman"/>
      </w:rPr>
    </w:lvl>
    <w:lvl w:ilvl="8" w:tplc="041F001B" w:tentative="1">
      <w:start w:val="1"/>
      <w:numFmt w:val="lowerRoman"/>
      <w:lvlText w:val="%9."/>
      <w:lvlJc w:val="right"/>
      <w:pPr>
        <w:ind w:left="6650" w:hanging="180"/>
      </w:pPr>
      <w:rPr>
        <w:rFonts w:cs="Times New Roman"/>
      </w:rPr>
    </w:lvl>
  </w:abstractNum>
  <w:abstractNum w:abstractNumId="24">
    <w:nsid w:val="7A3047B2"/>
    <w:multiLevelType w:val="hybridMultilevel"/>
    <w:tmpl w:val="6E60E146"/>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8"/>
  </w:num>
  <w:num w:numId="2">
    <w:abstractNumId w:val="1"/>
  </w:num>
  <w:num w:numId="3">
    <w:abstractNumId w:val="8"/>
  </w:num>
  <w:num w:numId="4">
    <w:abstractNumId w:val="12"/>
  </w:num>
  <w:num w:numId="5">
    <w:abstractNumId w:val="21"/>
  </w:num>
  <w:num w:numId="6">
    <w:abstractNumId w:val="15"/>
  </w:num>
  <w:num w:numId="7">
    <w:abstractNumId w:val="20"/>
  </w:num>
  <w:num w:numId="8">
    <w:abstractNumId w:val="9"/>
  </w:num>
  <w:num w:numId="9">
    <w:abstractNumId w:val="16"/>
  </w:num>
  <w:num w:numId="10">
    <w:abstractNumId w:val="4"/>
  </w:num>
  <w:num w:numId="11">
    <w:abstractNumId w:val="23"/>
  </w:num>
  <w:num w:numId="12">
    <w:abstractNumId w:val="2"/>
  </w:num>
  <w:num w:numId="13">
    <w:abstractNumId w:val="5"/>
  </w:num>
  <w:num w:numId="14">
    <w:abstractNumId w:val="6"/>
  </w:num>
  <w:num w:numId="15">
    <w:abstractNumId w:val="7"/>
  </w:num>
  <w:num w:numId="16">
    <w:abstractNumId w:val="13"/>
  </w:num>
  <w:num w:numId="17">
    <w:abstractNumId w:val="3"/>
  </w:num>
  <w:num w:numId="18">
    <w:abstractNumId w:val="10"/>
  </w:num>
  <w:num w:numId="19">
    <w:abstractNumId w:val="24"/>
  </w:num>
  <w:num w:numId="20">
    <w:abstractNumId w:val="14"/>
  </w:num>
  <w:num w:numId="21">
    <w:abstractNumId w:val="0"/>
  </w:num>
  <w:num w:numId="22">
    <w:abstractNumId w:val="11"/>
  </w:num>
  <w:num w:numId="23">
    <w:abstractNumId w:val="17"/>
  </w:num>
  <w:num w:numId="24">
    <w:abstractNumId w:val="22"/>
  </w:num>
  <w:num w:numId="25">
    <w:abstractNumId w:val="19"/>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6FDD"/>
    <w:rsid w:val="00001D58"/>
    <w:rsid w:val="00003763"/>
    <w:rsid w:val="000050D6"/>
    <w:rsid w:val="000056D0"/>
    <w:rsid w:val="00005E35"/>
    <w:rsid w:val="00010C92"/>
    <w:rsid w:val="00011BF9"/>
    <w:rsid w:val="00025471"/>
    <w:rsid w:val="000553EC"/>
    <w:rsid w:val="00055B07"/>
    <w:rsid w:val="00061DE8"/>
    <w:rsid w:val="00064834"/>
    <w:rsid w:val="00066BDF"/>
    <w:rsid w:val="000735B3"/>
    <w:rsid w:val="00076C11"/>
    <w:rsid w:val="00080CD0"/>
    <w:rsid w:val="00082590"/>
    <w:rsid w:val="000850AA"/>
    <w:rsid w:val="00090F19"/>
    <w:rsid w:val="000954C0"/>
    <w:rsid w:val="00097377"/>
    <w:rsid w:val="000A60D5"/>
    <w:rsid w:val="000A7D52"/>
    <w:rsid w:val="000B3F32"/>
    <w:rsid w:val="000C3E43"/>
    <w:rsid w:val="000C4B84"/>
    <w:rsid w:val="000C5A57"/>
    <w:rsid w:val="000D109F"/>
    <w:rsid w:val="000D342D"/>
    <w:rsid w:val="000D7B3C"/>
    <w:rsid w:val="000E0EB8"/>
    <w:rsid w:val="000F24EE"/>
    <w:rsid w:val="000F6822"/>
    <w:rsid w:val="000F7058"/>
    <w:rsid w:val="001008C9"/>
    <w:rsid w:val="00100F7A"/>
    <w:rsid w:val="001062E9"/>
    <w:rsid w:val="00106349"/>
    <w:rsid w:val="00114B02"/>
    <w:rsid w:val="00116418"/>
    <w:rsid w:val="0011751C"/>
    <w:rsid w:val="00122D19"/>
    <w:rsid w:val="00123617"/>
    <w:rsid w:val="0012361A"/>
    <w:rsid w:val="0012730F"/>
    <w:rsid w:val="00131DC9"/>
    <w:rsid w:val="0013609C"/>
    <w:rsid w:val="00137719"/>
    <w:rsid w:val="00141E99"/>
    <w:rsid w:val="00142490"/>
    <w:rsid w:val="00145DD2"/>
    <w:rsid w:val="00157771"/>
    <w:rsid w:val="00161545"/>
    <w:rsid w:val="00163F62"/>
    <w:rsid w:val="00173737"/>
    <w:rsid w:val="001815DE"/>
    <w:rsid w:val="001818E7"/>
    <w:rsid w:val="00184FD5"/>
    <w:rsid w:val="00191621"/>
    <w:rsid w:val="001920F3"/>
    <w:rsid w:val="00194931"/>
    <w:rsid w:val="00197D1B"/>
    <w:rsid w:val="001A0D86"/>
    <w:rsid w:val="001A6878"/>
    <w:rsid w:val="001B1796"/>
    <w:rsid w:val="001B187E"/>
    <w:rsid w:val="001B3CDE"/>
    <w:rsid w:val="001C06A7"/>
    <w:rsid w:val="001C09DB"/>
    <w:rsid w:val="001C7E3F"/>
    <w:rsid w:val="001D1210"/>
    <w:rsid w:val="001D63AB"/>
    <w:rsid w:val="001D69C6"/>
    <w:rsid w:val="001D75A3"/>
    <w:rsid w:val="001E1F84"/>
    <w:rsid w:val="001E5450"/>
    <w:rsid w:val="001F1BC7"/>
    <w:rsid w:val="001F711C"/>
    <w:rsid w:val="00207557"/>
    <w:rsid w:val="00212E92"/>
    <w:rsid w:val="00216A62"/>
    <w:rsid w:val="0022080A"/>
    <w:rsid w:val="00221EBB"/>
    <w:rsid w:val="00230F03"/>
    <w:rsid w:val="002464D8"/>
    <w:rsid w:val="00252151"/>
    <w:rsid w:val="00252B12"/>
    <w:rsid w:val="00264A18"/>
    <w:rsid w:val="002656AC"/>
    <w:rsid w:val="00272E06"/>
    <w:rsid w:val="00287CD4"/>
    <w:rsid w:val="002901FA"/>
    <w:rsid w:val="002940B4"/>
    <w:rsid w:val="0029430D"/>
    <w:rsid w:val="00295153"/>
    <w:rsid w:val="00295979"/>
    <w:rsid w:val="0029650F"/>
    <w:rsid w:val="002A154B"/>
    <w:rsid w:val="002A3051"/>
    <w:rsid w:val="002A5068"/>
    <w:rsid w:val="002A6CDA"/>
    <w:rsid w:val="002B1823"/>
    <w:rsid w:val="002B6471"/>
    <w:rsid w:val="002C0171"/>
    <w:rsid w:val="002C2252"/>
    <w:rsid w:val="002C64CC"/>
    <w:rsid w:val="002C7270"/>
    <w:rsid w:val="002C7519"/>
    <w:rsid w:val="002D0210"/>
    <w:rsid w:val="002D7C20"/>
    <w:rsid w:val="002D7E99"/>
    <w:rsid w:val="002E1FF6"/>
    <w:rsid w:val="002E2E54"/>
    <w:rsid w:val="002E4B74"/>
    <w:rsid w:val="002E7D1C"/>
    <w:rsid w:val="002F655A"/>
    <w:rsid w:val="00304C68"/>
    <w:rsid w:val="0030531D"/>
    <w:rsid w:val="00312143"/>
    <w:rsid w:val="0031513B"/>
    <w:rsid w:val="0031724E"/>
    <w:rsid w:val="00332DF5"/>
    <w:rsid w:val="00334869"/>
    <w:rsid w:val="00334B1E"/>
    <w:rsid w:val="00334B71"/>
    <w:rsid w:val="00340D0E"/>
    <w:rsid w:val="00354406"/>
    <w:rsid w:val="00360669"/>
    <w:rsid w:val="0036268D"/>
    <w:rsid w:val="00367C34"/>
    <w:rsid w:val="0037325A"/>
    <w:rsid w:val="00373F38"/>
    <w:rsid w:val="00374A79"/>
    <w:rsid w:val="00381993"/>
    <w:rsid w:val="00382EC7"/>
    <w:rsid w:val="00390258"/>
    <w:rsid w:val="00395D83"/>
    <w:rsid w:val="00397D4B"/>
    <w:rsid w:val="003B326A"/>
    <w:rsid w:val="003C046A"/>
    <w:rsid w:val="003C3258"/>
    <w:rsid w:val="003D0923"/>
    <w:rsid w:val="003D0EBB"/>
    <w:rsid w:val="003D4B96"/>
    <w:rsid w:val="003E2519"/>
    <w:rsid w:val="003E41C9"/>
    <w:rsid w:val="003E4D7B"/>
    <w:rsid w:val="003E5557"/>
    <w:rsid w:val="003F3B77"/>
    <w:rsid w:val="003F7C2B"/>
    <w:rsid w:val="00401BBB"/>
    <w:rsid w:val="0041247B"/>
    <w:rsid w:val="00412C5F"/>
    <w:rsid w:val="0042608E"/>
    <w:rsid w:val="00427F7C"/>
    <w:rsid w:val="00430585"/>
    <w:rsid w:val="0043382A"/>
    <w:rsid w:val="00436EBF"/>
    <w:rsid w:val="00441B0B"/>
    <w:rsid w:val="00442A7A"/>
    <w:rsid w:val="00442E78"/>
    <w:rsid w:val="00444FEE"/>
    <w:rsid w:val="0044533F"/>
    <w:rsid w:val="00452989"/>
    <w:rsid w:val="00456E02"/>
    <w:rsid w:val="00457D67"/>
    <w:rsid w:val="00461900"/>
    <w:rsid w:val="00470216"/>
    <w:rsid w:val="0047371E"/>
    <w:rsid w:val="004740AC"/>
    <w:rsid w:val="004768CB"/>
    <w:rsid w:val="0048398B"/>
    <w:rsid w:val="00490B17"/>
    <w:rsid w:val="004926F2"/>
    <w:rsid w:val="0049479E"/>
    <w:rsid w:val="00494CDC"/>
    <w:rsid w:val="004A1725"/>
    <w:rsid w:val="004A31CE"/>
    <w:rsid w:val="004A3C03"/>
    <w:rsid w:val="004A4359"/>
    <w:rsid w:val="004B71E9"/>
    <w:rsid w:val="004B7E37"/>
    <w:rsid w:val="004C4B00"/>
    <w:rsid w:val="004C513B"/>
    <w:rsid w:val="004D2108"/>
    <w:rsid w:val="004D71F3"/>
    <w:rsid w:val="004D7881"/>
    <w:rsid w:val="004E10F5"/>
    <w:rsid w:val="004E206E"/>
    <w:rsid w:val="004E5B3A"/>
    <w:rsid w:val="004E64E6"/>
    <w:rsid w:val="004F1BCC"/>
    <w:rsid w:val="004F2EFF"/>
    <w:rsid w:val="004F3FA5"/>
    <w:rsid w:val="004F4567"/>
    <w:rsid w:val="00501FC3"/>
    <w:rsid w:val="00504AA2"/>
    <w:rsid w:val="00507BF8"/>
    <w:rsid w:val="0052117A"/>
    <w:rsid w:val="00521F07"/>
    <w:rsid w:val="00525788"/>
    <w:rsid w:val="00526638"/>
    <w:rsid w:val="005343C1"/>
    <w:rsid w:val="00535F84"/>
    <w:rsid w:val="00544FE4"/>
    <w:rsid w:val="005509BB"/>
    <w:rsid w:val="00555AC1"/>
    <w:rsid w:val="00561739"/>
    <w:rsid w:val="00562FD8"/>
    <w:rsid w:val="00580B8E"/>
    <w:rsid w:val="00584EC0"/>
    <w:rsid w:val="005850B1"/>
    <w:rsid w:val="0059592A"/>
    <w:rsid w:val="005B01C9"/>
    <w:rsid w:val="005B1937"/>
    <w:rsid w:val="005C347B"/>
    <w:rsid w:val="005C61D6"/>
    <w:rsid w:val="005D1BA5"/>
    <w:rsid w:val="005E0C69"/>
    <w:rsid w:val="005E1D85"/>
    <w:rsid w:val="005E4D04"/>
    <w:rsid w:val="005E4E12"/>
    <w:rsid w:val="005E7B15"/>
    <w:rsid w:val="005F1A32"/>
    <w:rsid w:val="005F6264"/>
    <w:rsid w:val="00604691"/>
    <w:rsid w:val="00604BA0"/>
    <w:rsid w:val="00610421"/>
    <w:rsid w:val="00610949"/>
    <w:rsid w:val="0061185C"/>
    <w:rsid w:val="00613491"/>
    <w:rsid w:val="00620EBD"/>
    <w:rsid w:val="00621814"/>
    <w:rsid w:val="0062481A"/>
    <w:rsid w:val="006318ED"/>
    <w:rsid w:val="00632D4D"/>
    <w:rsid w:val="00640ECF"/>
    <w:rsid w:val="006446C5"/>
    <w:rsid w:val="00652585"/>
    <w:rsid w:val="0066293C"/>
    <w:rsid w:val="00664899"/>
    <w:rsid w:val="00665967"/>
    <w:rsid w:val="00666749"/>
    <w:rsid w:val="006749C2"/>
    <w:rsid w:val="00674CD1"/>
    <w:rsid w:val="00675961"/>
    <w:rsid w:val="00682671"/>
    <w:rsid w:val="00685AB1"/>
    <w:rsid w:val="006A1FA8"/>
    <w:rsid w:val="006B609A"/>
    <w:rsid w:val="006D0986"/>
    <w:rsid w:val="006D0A9B"/>
    <w:rsid w:val="006D0F2D"/>
    <w:rsid w:val="006D6FDD"/>
    <w:rsid w:val="006E2822"/>
    <w:rsid w:val="006E7153"/>
    <w:rsid w:val="006F1901"/>
    <w:rsid w:val="006F59F7"/>
    <w:rsid w:val="00704BDE"/>
    <w:rsid w:val="0070549C"/>
    <w:rsid w:val="007055F4"/>
    <w:rsid w:val="007144B2"/>
    <w:rsid w:val="0071740D"/>
    <w:rsid w:val="0072095B"/>
    <w:rsid w:val="0072300F"/>
    <w:rsid w:val="00724E44"/>
    <w:rsid w:val="0073123F"/>
    <w:rsid w:val="00732A0A"/>
    <w:rsid w:val="00743999"/>
    <w:rsid w:val="007509C9"/>
    <w:rsid w:val="0075268A"/>
    <w:rsid w:val="0075429B"/>
    <w:rsid w:val="007549A0"/>
    <w:rsid w:val="00757192"/>
    <w:rsid w:val="0077394B"/>
    <w:rsid w:val="0078573F"/>
    <w:rsid w:val="00785EDD"/>
    <w:rsid w:val="00786AFB"/>
    <w:rsid w:val="00791CC5"/>
    <w:rsid w:val="00792ED8"/>
    <w:rsid w:val="007A0227"/>
    <w:rsid w:val="007B1951"/>
    <w:rsid w:val="007D2EEA"/>
    <w:rsid w:val="007D7284"/>
    <w:rsid w:val="007E0E2D"/>
    <w:rsid w:val="007E1C6B"/>
    <w:rsid w:val="007E4367"/>
    <w:rsid w:val="007E5A7D"/>
    <w:rsid w:val="007F2A7A"/>
    <w:rsid w:val="007F2C82"/>
    <w:rsid w:val="007F73C3"/>
    <w:rsid w:val="00805E57"/>
    <w:rsid w:val="00806536"/>
    <w:rsid w:val="00807BA9"/>
    <w:rsid w:val="0082479B"/>
    <w:rsid w:val="008250E9"/>
    <w:rsid w:val="00827F39"/>
    <w:rsid w:val="0083748A"/>
    <w:rsid w:val="008423F6"/>
    <w:rsid w:val="00846F36"/>
    <w:rsid w:val="00854B46"/>
    <w:rsid w:val="00854DAB"/>
    <w:rsid w:val="00860019"/>
    <w:rsid w:val="00867339"/>
    <w:rsid w:val="00883F48"/>
    <w:rsid w:val="008A5105"/>
    <w:rsid w:val="008A6609"/>
    <w:rsid w:val="008C5E12"/>
    <w:rsid w:val="008D13EC"/>
    <w:rsid w:val="008E073A"/>
    <w:rsid w:val="008E7336"/>
    <w:rsid w:val="008F2118"/>
    <w:rsid w:val="008F33E2"/>
    <w:rsid w:val="0090071D"/>
    <w:rsid w:val="009021BC"/>
    <w:rsid w:val="00905BBA"/>
    <w:rsid w:val="00907A0C"/>
    <w:rsid w:val="00907B44"/>
    <w:rsid w:val="0091114E"/>
    <w:rsid w:val="009124BE"/>
    <w:rsid w:val="0091295F"/>
    <w:rsid w:val="00922A9C"/>
    <w:rsid w:val="00950099"/>
    <w:rsid w:val="0095222B"/>
    <w:rsid w:val="00952F43"/>
    <w:rsid w:val="00966B27"/>
    <w:rsid w:val="0097225F"/>
    <w:rsid w:val="009741E4"/>
    <w:rsid w:val="009758CA"/>
    <w:rsid w:val="009814D6"/>
    <w:rsid w:val="00991E71"/>
    <w:rsid w:val="0099280B"/>
    <w:rsid w:val="0099553E"/>
    <w:rsid w:val="00997E5A"/>
    <w:rsid w:val="009A4635"/>
    <w:rsid w:val="009A66DA"/>
    <w:rsid w:val="009A69FC"/>
    <w:rsid w:val="009B1A15"/>
    <w:rsid w:val="009B21D6"/>
    <w:rsid w:val="009B6F4E"/>
    <w:rsid w:val="009D45DA"/>
    <w:rsid w:val="009D64D6"/>
    <w:rsid w:val="009E409F"/>
    <w:rsid w:val="009E42CA"/>
    <w:rsid w:val="00A01167"/>
    <w:rsid w:val="00A058A6"/>
    <w:rsid w:val="00A05AFD"/>
    <w:rsid w:val="00A13F2C"/>
    <w:rsid w:val="00A155BB"/>
    <w:rsid w:val="00A16723"/>
    <w:rsid w:val="00A25EAE"/>
    <w:rsid w:val="00A35BD0"/>
    <w:rsid w:val="00A37B2D"/>
    <w:rsid w:val="00A425C3"/>
    <w:rsid w:val="00A4513A"/>
    <w:rsid w:val="00A5451E"/>
    <w:rsid w:val="00A546D2"/>
    <w:rsid w:val="00A54FD8"/>
    <w:rsid w:val="00A562B3"/>
    <w:rsid w:val="00A63833"/>
    <w:rsid w:val="00A72460"/>
    <w:rsid w:val="00A80E15"/>
    <w:rsid w:val="00A85ECB"/>
    <w:rsid w:val="00A86457"/>
    <w:rsid w:val="00AA0B05"/>
    <w:rsid w:val="00AA39BA"/>
    <w:rsid w:val="00AA6579"/>
    <w:rsid w:val="00AB0CEB"/>
    <w:rsid w:val="00AB6780"/>
    <w:rsid w:val="00AB74DF"/>
    <w:rsid w:val="00AB7ADB"/>
    <w:rsid w:val="00AC2480"/>
    <w:rsid w:val="00AC75CC"/>
    <w:rsid w:val="00AD0FDF"/>
    <w:rsid w:val="00AE1139"/>
    <w:rsid w:val="00AE2BDB"/>
    <w:rsid w:val="00AF7E70"/>
    <w:rsid w:val="00B01158"/>
    <w:rsid w:val="00B021A7"/>
    <w:rsid w:val="00B07840"/>
    <w:rsid w:val="00B10835"/>
    <w:rsid w:val="00B20B8C"/>
    <w:rsid w:val="00B2300F"/>
    <w:rsid w:val="00B25054"/>
    <w:rsid w:val="00B2758D"/>
    <w:rsid w:val="00B325FA"/>
    <w:rsid w:val="00B3266A"/>
    <w:rsid w:val="00B3789E"/>
    <w:rsid w:val="00B41DA5"/>
    <w:rsid w:val="00B42610"/>
    <w:rsid w:val="00B5317F"/>
    <w:rsid w:val="00B5761A"/>
    <w:rsid w:val="00B626C9"/>
    <w:rsid w:val="00B7339C"/>
    <w:rsid w:val="00B826E0"/>
    <w:rsid w:val="00B827C2"/>
    <w:rsid w:val="00B82BD9"/>
    <w:rsid w:val="00B834EC"/>
    <w:rsid w:val="00B90D97"/>
    <w:rsid w:val="00B93C9E"/>
    <w:rsid w:val="00BA5AD9"/>
    <w:rsid w:val="00BA7B51"/>
    <w:rsid w:val="00BA7CAE"/>
    <w:rsid w:val="00BB027B"/>
    <w:rsid w:val="00BB0A2F"/>
    <w:rsid w:val="00BB5E16"/>
    <w:rsid w:val="00BC07F7"/>
    <w:rsid w:val="00BC199E"/>
    <w:rsid w:val="00BC7FA7"/>
    <w:rsid w:val="00BD1123"/>
    <w:rsid w:val="00BD78F7"/>
    <w:rsid w:val="00BE09F2"/>
    <w:rsid w:val="00BE3217"/>
    <w:rsid w:val="00BE5D11"/>
    <w:rsid w:val="00C03034"/>
    <w:rsid w:val="00C03C1E"/>
    <w:rsid w:val="00C06C88"/>
    <w:rsid w:val="00C073AB"/>
    <w:rsid w:val="00C12F0D"/>
    <w:rsid w:val="00C2067C"/>
    <w:rsid w:val="00C239F1"/>
    <w:rsid w:val="00C25853"/>
    <w:rsid w:val="00C2617C"/>
    <w:rsid w:val="00C306D9"/>
    <w:rsid w:val="00C34E97"/>
    <w:rsid w:val="00C35487"/>
    <w:rsid w:val="00C35C4C"/>
    <w:rsid w:val="00C45373"/>
    <w:rsid w:val="00C60864"/>
    <w:rsid w:val="00C64D70"/>
    <w:rsid w:val="00C659E6"/>
    <w:rsid w:val="00C722C4"/>
    <w:rsid w:val="00C72FB1"/>
    <w:rsid w:val="00C908A8"/>
    <w:rsid w:val="00C971C4"/>
    <w:rsid w:val="00CA099E"/>
    <w:rsid w:val="00CA1092"/>
    <w:rsid w:val="00CA67D2"/>
    <w:rsid w:val="00CB1FB8"/>
    <w:rsid w:val="00CB5FD7"/>
    <w:rsid w:val="00CC4366"/>
    <w:rsid w:val="00CC62DD"/>
    <w:rsid w:val="00CC68AA"/>
    <w:rsid w:val="00CC78B8"/>
    <w:rsid w:val="00CD238D"/>
    <w:rsid w:val="00CD5BFC"/>
    <w:rsid w:val="00CE261E"/>
    <w:rsid w:val="00CE2F68"/>
    <w:rsid w:val="00CE48F9"/>
    <w:rsid w:val="00CF0197"/>
    <w:rsid w:val="00CF4A29"/>
    <w:rsid w:val="00D02954"/>
    <w:rsid w:val="00D0582E"/>
    <w:rsid w:val="00D0598D"/>
    <w:rsid w:val="00D104CF"/>
    <w:rsid w:val="00D10DB8"/>
    <w:rsid w:val="00D21BCE"/>
    <w:rsid w:val="00D302B1"/>
    <w:rsid w:val="00D30D31"/>
    <w:rsid w:val="00D3389D"/>
    <w:rsid w:val="00D34293"/>
    <w:rsid w:val="00D3504A"/>
    <w:rsid w:val="00D44003"/>
    <w:rsid w:val="00D46ED9"/>
    <w:rsid w:val="00D472A8"/>
    <w:rsid w:val="00D567A2"/>
    <w:rsid w:val="00D570A2"/>
    <w:rsid w:val="00D6022A"/>
    <w:rsid w:val="00D61F56"/>
    <w:rsid w:val="00D84A83"/>
    <w:rsid w:val="00D84B73"/>
    <w:rsid w:val="00D931D5"/>
    <w:rsid w:val="00D93617"/>
    <w:rsid w:val="00D945D2"/>
    <w:rsid w:val="00D95E9D"/>
    <w:rsid w:val="00D977E7"/>
    <w:rsid w:val="00DA0FFE"/>
    <w:rsid w:val="00DB2621"/>
    <w:rsid w:val="00DB77CC"/>
    <w:rsid w:val="00DB7AC7"/>
    <w:rsid w:val="00DC0A4D"/>
    <w:rsid w:val="00DC127F"/>
    <w:rsid w:val="00DC5CEC"/>
    <w:rsid w:val="00DD017A"/>
    <w:rsid w:val="00DD2249"/>
    <w:rsid w:val="00DD6FDD"/>
    <w:rsid w:val="00DE01F5"/>
    <w:rsid w:val="00DE0FF6"/>
    <w:rsid w:val="00DE2927"/>
    <w:rsid w:val="00DE7298"/>
    <w:rsid w:val="00E02126"/>
    <w:rsid w:val="00E129FA"/>
    <w:rsid w:val="00E2679D"/>
    <w:rsid w:val="00E33A3F"/>
    <w:rsid w:val="00E3456D"/>
    <w:rsid w:val="00E46FC0"/>
    <w:rsid w:val="00E6197D"/>
    <w:rsid w:val="00E61CE6"/>
    <w:rsid w:val="00E6577C"/>
    <w:rsid w:val="00E665EF"/>
    <w:rsid w:val="00E666BE"/>
    <w:rsid w:val="00E67CDF"/>
    <w:rsid w:val="00E81281"/>
    <w:rsid w:val="00E85CEC"/>
    <w:rsid w:val="00E86132"/>
    <w:rsid w:val="00E87F44"/>
    <w:rsid w:val="00E936D5"/>
    <w:rsid w:val="00E9731F"/>
    <w:rsid w:val="00EA6668"/>
    <w:rsid w:val="00EB72F7"/>
    <w:rsid w:val="00EC1A71"/>
    <w:rsid w:val="00ED79AD"/>
    <w:rsid w:val="00EE103C"/>
    <w:rsid w:val="00EE690F"/>
    <w:rsid w:val="00EF204A"/>
    <w:rsid w:val="00EF3C3F"/>
    <w:rsid w:val="00EF3E6A"/>
    <w:rsid w:val="00EF494C"/>
    <w:rsid w:val="00F04128"/>
    <w:rsid w:val="00F1257C"/>
    <w:rsid w:val="00F20649"/>
    <w:rsid w:val="00F24D4A"/>
    <w:rsid w:val="00F3202E"/>
    <w:rsid w:val="00F334CC"/>
    <w:rsid w:val="00F33879"/>
    <w:rsid w:val="00F35CF1"/>
    <w:rsid w:val="00F42395"/>
    <w:rsid w:val="00F4260A"/>
    <w:rsid w:val="00F445C9"/>
    <w:rsid w:val="00F45197"/>
    <w:rsid w:val="00F45CB9"/>
    <w:rsid w:val="00F70A75"/>
    <w:rsid w:val="00F85202"/>
    <w:rsid w:val="00F86A3A"/>
    <w:rsid w:val="00F93F5B"/>
    <w:rsid w:val="00F94C5B"/>
    <w:rsid w:val="00FA0608"/>
    <w:rsid w:val="00FA1487"/>
    <w:rsid w:val="00FA39D6"/>
    <w:rsid w:val="00FA4F11"/>
    <w:rsid w:val="00FB020B"/>
    <w:rsid w:val="00FB047A"/>
    <w:rsid w:val="00FB21B9"/>
    <w:rsid w:val="00FC34F9"/>
    <w:rsid w:val="00FC5D4F"/>
    <w:rsid w:val="00FC677A"/>
    <w:rsid w:val="00FC6808"/>
    <w:rsid w:val="00FC6E2D"/>
    <w:rsid w:val="00FD07D6"/>
    <w:rsid w:val="00FD17DA"/>
    <w:rsid w:val="00FD35CB"/>
    <w:rsid w:val="00FF650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0A9B"/>
    <w:pPr>
      <w:spacing w:line="240" w:lineRule="exact"/>
      <w:jc w:val="both"/>
    </w:pPr>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D6FD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D6FDD"/>
    <w:rPr>
      <w:rFonts w:ascii="Tahoma" w:hAnsi="Tahoma" w:cs="Tahoma"/>
      <w:sz w:val="16"/>
      <w:szCs w:val="16"/>
      <w:lang w:eastAsia="tr-TR"/>
    </w:rPr>
  </w:style>
  <w:style w:type="paragraph" w:styleId="ListParagraph">
    <w:name w:val="List Paragraph"/>
    <w:basedOn w:val="Normal"/>
    <w:uiPriority w:val="99"/>
    <w:qFormat/>
    <w:rsid w:val="005343C1"/>
    <w:pPr>
      <w:ind w:left="720"/>
      <w:contextualSpacing/>
    </w:pPr>
  </w:style>
  <w:style w:type="character" w:styleId="BookTitle">
    <w:name w:val="Book Title"/>
    <w:basedOn w:val="DefaultParagraphFont"/>
    <w:uiPriority w:val="99"/>
    <w:qFormat/>
    <w:rsid w:val="00854DAB"/>
    <w:rPr>
      <w:rFonts w:cs="Times New Roman"/>
      <w:b/>
      <w:bCs/>
      <w:smallCaps/>
      <w:spacing w:val="5"/>
    </w:rPr>
  </w:style>
  <w:style w:type="character" w:styleId="SubtleReference">
    <w:name w:val="Subtle Reference"/>
    <w:basedOn w:val="DefaultParagraphFont"/>
    <w:uiPriority w:val="99"/>
    <w:qFormat/>
    <w:rsid w:val="00950099"/>
    <w:rPr>
      <w:rFonts w:cs="Times New Roman"/>
      <w:smallCaps/>
      <w:color w:val="C0504D"/>
      <w:u w:val="single"/>
    </w:rPr>
  </w:style>
  <w:style w:type="character" w:styleId="IntenseReference">
    <w:name w:val="Intense Reference"/>
    <w:basedOn w:val="DefaultParagraphFont"/>
    <w:uiPriority w:val="99"/>
    <w:qFormat/>
    <w:rsid w:val="00950099"/>
    <w:rPr>
      <w:rFonts w:cs="Times New Roman"/>
      <w:b/>
      <w:bCs/>
      <w:smallCaps/>
      <w:color w:val="C0504D"/>
      <w:spacing w:val="5"/>
      <w:u w:val="single"/>
    </w:rPr>
  </w:style>
  <w:style w:type="paragraph" w:styleId="NoSpacing">
    <w:name w:val="No Spacing"/>
    <w:uiPriority w:val="99"/>
    <w:qFormat/>
    <w:rsid w:val="00950099"/>
    <w:pPr>
      <w:spacing w:line="240" w:lineRule="exact"/>
      <w:jc w:val="both"/>
    </w:pPr>
    <w:rPr>
      <w:rFonts w:ascii="Times New Roman" w:eastAsia="Times New Roman" w:hAnsi="Times New Roman"/>
      <w:sz w:val="24"/>
      <w:szCs w:val="24"/>
    </w:rPr>
  </w:style>
  <w:style w:type="paragraph" w:customStyle="1" w:styleId="Style1">
    <w:name w:val="Style1"/>
    <w:basedOn w:val="Normal"/>
    <w:uiPriority w:val="99"/>
    <w:rsid w:val="001920F3"/>
    <w:pPr>
      <w:widowControl w:val="0"/>
      <w:autoSpaceDE w:val="0"/>
      <w:autoSpaceDN w:val="0"/>
      <w:adjustRightInd w:val="0"/>
      <w:spacing w:line="241" w:lineRule="exact"/>
      <w:jc w:val="right"/>
    </w:pPr>
    <w:rPr>
      <w:rFonts w:ascii="Franklin Gothic Medium" w:hAnsi="Franklin Gothic Medium"/>
    </w:rPr>
  </w:style>
  <w:style w:type="character" w:customStyle="1" w:styleId="FontStyle11">
    <w:name w:val="Font Style11"/>
    <w:basedOn w:val="DefaultParagraphFont"/>
    <w:uiPriority w:val="99"/>
    <w:rsid w:val="001920F3"/>
    <w:rPr>
      <w:rFonts w:ascii="Franklin Gothic Medium" w:hAnsi="Franklin Gothic Medium" w:cs="Franklin Gothic Medium"/>
      <w:spacing w:val="-10"/>
      <w:sz w:val="20"/>
      <w:szCs w:val="20"/>
    </w:rPr>
  </w:style>
  <w:style w:type="table" w:styleId="TableGrid">
    <w:name w:val="Table Grid"/>
    <w:basedOn w:val="TableNormal"/>
    <w:uiPriority w:val="99"/>
    <w:rsid w:val="00F4260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2-Accent3">
    <w:name w:val="Medium Shading 2 Accent 3"/>
    <w:basedOn w:val="TableNormal"/>
    <w:uiPriority w:val="99"/>
    <w:rsid w:val="005509BB"/>
    <w:rPr>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rsid w:val="005509BB"/>
    <w:rPr>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rsid w:val="005509BB"/>
    <w:rPr>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rsid w:val="005509BB"/>
    <w:rPr>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rsid w:val="005509BB"/>
    <w:rPr>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List2-Accent3">
    <w:name w:val="Medium List 2 Accent 3"/>
    <w:basedOn w:val="TableNormal"/>
    <w:uiPriority w:val="99"/>
    <w:rsid w:val="005509BB"/>
    <w:rPr>
      <w:rFonts w:ascii="Cambria" w:eastAsia="Times New Roman" w:hAnsi="Cambria"/>
      <w:color w:val="000000"/>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1-Accent3">
    <w:name w:val="Medium List 1 Accent 3"/>
    <w:basedOn w:val="TableNormal"/>
    <w:uiPriority w:val="99"/>
    <w:rsid w:val="005509BB"/>
    <w:rPr>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9BBB59"/>
        </w:tcBorders>
      </w:tcPr>
    </w:tblStylePr>
    <w:tblStylePr w:type="lastRow">
      <w:rPr>
        <w:rFonts w:cs="Times New Roman"/>
        <w:b/>
        <w:bCs/>
        <w:color w:val="1F497D"/>
      </w:rPr>
      <w:tblPr/>
      <w:tcPr>
        <w:tcBorders>
          <w:top w:val="single" w:sz="8" w:space="0" w:color="9BBB59"/>
          <w:bottom w:val="single" w:sz="8" w:space="0" w:color="9BBB59"/>
        </w:tcBorders>
      </w:tcPr>
    </w:tblStylePr>
    <w:tblStylePr w:type="firstCol">
      <w:rPr>
        <w:rFonts w:cs="Times New Roman"/>
        <w:b/>
        <w:bCs/>
      </w:rPr>
    </w:tblStylePr>
    <w:tblStylePr w:type="lastCol">
      <w:rPr>
        <w:rFonts w:cs="Times New Roman"/>
        <w:b/>
        <w:bCs/>
      </w:rPr>
      <w:tblPr/>
      <w:tcPr>
        <w:tcBorders>
          <w:top w:val="single" w:sz="8" w:space="0" w:color="9BBB59"/>
          <w:bottom w:val="single" w:sz="8" w:space="0" w:color="9BBB59"/>
        </w:tcBorders>
      </w:tcPr>
    </w:tblStylePr>
    <w:tblStylePr w:type="band1Vert">
      <w:rPr>
        <w:rFonts w:cs="Times New Roman"/>
      </w:rPr>
      <w:tblPr/>
      <w:tcPr>
        <w:shd w:val="clear" w:color="auto" w:fill="E6EED5"/>
      </w:tcPr>
    </w:tblStylePr>
    <w:tblStylePr w:type="band1Horz">
      <w:rPr>
        <w:rFonts w:cs="Times New Roman"/>
      </w:rPr>
      <w:tblPr/>
      <w:tcPr>
        <w:shd w:val="clear" w:color="auto" w:fill="E6EED5"/>
      </w:tcPr>
    </w:tblStylePr>
  </w:style>
  <w:style w:type="table" w:styleId="DarkList-Accent2">
    <w:name w:val="Dark List Accent 2"/>
    <w:basedOn w:val="TableNormal"/>
    <w:uiPriority w:val="99"/>
    <w:rsid w:val="005509BB"/>
    <w:rPr>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styleId="ColorfulGrid-Accent2">
    <w:name w:val="Colorful Grid Accent 2"/>
    <w:basedOn w:val="TableNormal"/>
    <w:uiPriority w:val="99"/>
    <w:rsid w:val="005509BB"/>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rFonts w:cs="Times New Roman"/>
        <w:b/>
        <w:bCs/>
      </w:rPr>
      <w:tblPr/>
      <w:tcPr>
        <w:shd w:val="clear" w:color="auto" w:fill="E5B8B7"/>
      </w:tcPr>
    </w:tblStylePr>
    <w:tblStylePr w:type="lastRow">
      <w:rPr>
        <w:rFonts w:cs="Times New Roman"/>
        <w:b/>
        <w:bCs/>
        <w:color w:val="000000"/>
      </w:rPr>
      <w:tblPr/>
      <w:tcPr>
        <w:shd w:val="clear" w:color="auto" w:fill="E5B8B7"/>
      </w:tcPr>
    </w:tblStylePr>
    <w:tblStylePr w:type="firstCol">
      <w:rPr>
        <w:rFonts w:cs="Times New Roman"/>
        <w:color w:val="FFFFFF"/>
      </w:rPr>
      <w:tblPr/>
      <w:tcPr>
        <w:shd w:val="clear" w:color="auto" w:fill="943634"/>
      </w:tcPr>
    </w:tblStylePr>
    <w:tblStylePr w:type="lastCol">
      <w:rPr>
        <w:rFonts w:cs="Times New Roman"/>
        <w:color w:val="FFFFFF"/>
      </w:rPr>
      <w:tblPr/>
      <w:tcPr>
        <w:shd w:val="clear" w:color="auto" w:fill="943634"/>
      </w:tc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MediumGrid1-Accent4">
    <w:name w:val="Medium Grid 1 Accent 4"/>
    <w:basedOn w:val="TableNormal"/>
    <w:uiPriority w:val="99"/>
    <w:rsid w:val="005509BB"/>
    <w:rPr>
      <w:sz w:val="20"/>
      <w:szCs w:val="20"/>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customStyle="1" w:styleId="OrtaKlavuz1-Vurgu11">
    <w:name w:val="Orta Kılavuz 1 - Vurgu 11"/>
    <w:uiPriority w:val="99"/>
    <w:rsid w:val="00E33A3F"/>
    <w:rPr>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Grid1-Accent1">
    <w:name w:val="Medium Grid 1 Accent 1"/>
    <w:basedOn w:val="TableNormal"/>
    <w:uiPriority w:val="99"/>
    <w:rsid w:val="00E33A3F"/>
    <w:rPr>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Grid1-Accent6">
    <w:name w:val="Medium Grid 1 Accent 6"/>
    <w:basedOn w:val="TableNormal"/>
    <w:uiPriority w:val="99"/>
    <w:rsid w:val="00B93C9E"/>
    <w:rPr>
      <w:sz w:val="20"/>
      <w:szCs w:val="20"/>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MediumList1-Accent6">
    <w:name w:val="Medium List 1 Accent 6"/>
    <w:basedOn w:val="TableNormal"/>
    <w:uiPriority w:val="99"/>
    <w:rsid w:val="00076C11"/>
    <w:rPr>
      <w:color w:val="00000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F79646"/>
        </w:tcBorders>
      </w:tcPr>
    </w:tblStylePr>
    <w:tblStylePr w:type="lastRow">
      <w:rPr>
        <w:rFonts w:cs="Times New Roman"/>
        <w:b/>
        <w:bCs/>
        <w:color w:val="1F497D"/>
      </w:rPr>
      <w:tblPr/>
      <w:tcPr>
        <w:tcBorders>
          <w:top w:val="single" w:sz="8" w:space="0" w:color="F79646"/>
          <w:bottom w:val="single" w:sz="8" w:space="0" w:color="F79646"/>
        </w:tcBorders>
      </w:tcPr>
    </w:tblStylePr>
    <w:tblStylePr w:type="firstCol">
      <w:rPr>
        <w:rFonts w:cs="Times New Roman"/>
        <w:b/>
        <w:bCs/>
      </w:rPr>
    </w:tblStylePr>
    <w:tblStylePr w:type="lastCol">
      <w:rPr>
        <w:rFonts w:cs="Times New Roman"/>
        <w:b/>
        <w:bCs/>
      </w:rPr>
      <w:tblPr/>
      <w:tcPr>
        <w:tcBorders>
          <w:top w:val="single" w:sz="8" w:space="0" w:color="F79646"/>
          <w:bottom w:val="single" w:sz="8" w:space="0" w:color="F79646"/>
        </w:tcBorders>
      </w:tcPr>
    </w:tblStylePr>
    <w:tblStylePr w:type="band1Vert">
      <w:rPr>
        <w:rFonts w:cs="Times New Roman"/>
      </w:rPr>
      <w:tblPr/>
      <w:tcPr>
        <w:shd w:val="clear" w:color="auto" w:fill="FDE4D0"/>
      </w:tcPr>
    </w:tblStylePr>
    <w:tblStylePr w:type="band1Horz">
      <w:rPr>
        <w:rFonts w:cs="Times New Roman"/>
      </w:rPr>
      <w:tblPr/>
      <w:tcPr>
        <w:shd w:val="clear" w:color="auto" w:fill="FDE4D0"/>
      </w:tcPr>
    </w:tblStylePr>
  </w:style>
  <w:style w:type="table" w:styleId="MediumGrid1-Accent3">
    <w:name w:val="Medium Grid 1 Accent 3"/>
    <w:basedOn w:val="TableNormal"/>
    <w:uiPriority w:val="99"/>
    <w:rsid w:val="00076C11"/>
    <w:rPr>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customStyle="1" w:styleId="OrtaKlavuz1-Vurgu12">
    <w:name w:val="Orta Kılavuz 1 - Vurgu 12"/>
    <w:uiPriority w:val="99"/>
    <w:rsid w:val="00456E02"/>
    <w:rPr>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Grid1-Accent5">
    <w:name w:val="Medium Grid 1 Accent 5"/>
    <w:basedOn w:val="TableNormal"/>
    <w:uiPriority w:val="99"/>
    <w:rsid w:val="00456E02"/>
    <w:rPr>
      <w:sz w:val="20"/>
      <w:szCs w:val="20"/>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character" w:styleId="PlaceholderText">
    <w:name w:val="Placeholder Text"/>
    <w:basedOn w:val="DefaultParagraphFont"/>
    <w:uiPriority w:val="99"/>
    <w:semiHidden/>
    <w:rsid w:val="004A3C03"/>
    <w:rPr>
      <w:rFonts w:cs="Times New Roman"/>
      <w:color w:val="808080"/>
    </w:rPr>
  </w:style>
  <w:style w:type="table" w:styleId="ColorfulShading-Accent3">
    <w:name w:val="Colorful Shading Accent 3"/>
    <w:basedOn w:val="TableNormal"/>
    <w:uiPriority w:val="99"/>
    <w:rsid w:val="00555AC1"/>
    <w:rPr>
      <w:color w:val="000000"/>
      <w:sz w:val="20"/>
      <w:szCs w:val="20"/>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rFonts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5E7530"/>
      </w:tcPr>
    </w:tblStylePr>
    <w:tblStylePr w:type="firstCol">
      <w:rPr>
        <w:rFonts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cs="Times New Roman"/>
        <w:color w:val="FFFFFF"/>
      </w:rPr>
      <w:tblPr/>
      <w:tcPr>
        <w:tcBorders>
          <w:top w:val="nil"/>
          <w:left w:val="nil"/>
          <w:bottom w:val="nil"/>
          <w:right w:val="nil"/>
          <w:insideH w:val="nil"/>
          <w:insideV w:val="nil"/>
        </w:tcBorders>
        <w:shd w:val="clear" w:color="auto" w:fill="5E7530"/>
      </w:tcPr>
    </w:tblStylePr>
    <w:tblStylePr w:type="band1Vert">
      <w:rPr>
        <w:rFonts w:cs="Times New Roman"/>
      </w:rPr>
      <w:tblPr/>
      <w:tcPr>
        <w:shd w:val="clear" w:color="auto" w:fill="D6E3BC"/>
      </w:tcPr>
    </w:tblStylePr>
    <w:tblStylePr w:type="band1Horz">
      <w:rPr>
        <w:rFonts w:cs="Times New Roman"/>
      </w:rPr>
      <w:tblPr/>
      <w:tcPr>
        <w:shd w:val="clear" w:color="auto" w:fill="CDDDAC"/>
      </w:tcPr>
    </w:tblStylePr>
  </w:style>
  <w:style w:type="character" w:styleId="Hyperlink">
    <w:name w:val="Hyperlink"/>
    <w:basedOn w:val="DefaultParagraphFont"/>
    <w:uiPriority w:val="99"/>
    <w:rsid w:val="002656A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3304770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hyperlink" Target="http://www.sorubak.com" TargetMode="Externa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642</TotalTime>
  <Pages>5</Pages>
  <Words>1549</Words>
  <Characters>8832</Characters>
  <Application>Microsoft Office Outlook</Application>
  <DocSecurity>0</DocSecurity>
  <Lines>0</Lines>
  <Paragraphs>0</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cp:keywords>www.sorubak.com</cp:keywords>
  <dc:description>www.sorubak.com</dc:description>
  <cp:lastPrinted>2011-12-30T10:46:00Z</cp:lastPrinted>
  <dcterms:created xsi:type="dcterms:W3CDTF">2011-12-19T20:32:00Z</dcterms:created>
  <dcterms:modified xsi:type="dcterms:W3CDTF">2012-12-25T18:05:00Z</dcterms:modified>
  <cp:category>www.sorubak.com</cp:category>
</cp:coreProperties>
</file>