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D8" w:rsidRPr="00655E8C" w:rsidRDefault="001079D8" w:rsidP="001C1BCC">
      <w:pPr>
        <w:jc w:val="center"/>
        <w:rPr>
          <w:sz w:val="28"/>
          <w:szCs w:val="28"/>
        </w:rPr>
      </w:pPr>
      <w:r>
        <w:rPr>
          <w:sz w:val="28"/>
          <w:szCs w:val="28"/>
        </w:rPr>
        <w:t>2012-2013</w:t>
      </w:r>
      <w:r w:rsidRPr="00655E8C">
        <w:rPr>
          <w:sz w:val="28"/>
          <w:szCs w:val="28"/>
        </w:rPr>
        <w:t xml:space="preserve"> Eğitim-Öğretim Yılı Büyükkılıçlı </w:t>
      </w:r>
      <w:r>
        <w:rPr>
          <w:sz w:val="28"/>
          <w:szCs w:val="28"/>
        </w:rPr>
        <w:t>Orta O</w:t>
      </w:r>
      <w:r w:rsidRPr="00655E8C">
        <w:rPr>
          <w:sz w:val="28"/>
          <w:szCs w:val="28"/>
        </w:rPr>
        <w:t>kulu</w:t>
      </w:r>
    </w:p>
    <w:p w:rsidR="001079D8" w:rsidRPr="00655E8C" w:rsidRDefault="001079D8" w:rsidP="00DC79F1">
      <w:pPr>
        <w:jc w:val="center"/>
        <w:rPr>
          <w:sz w:val="28"/>
          <w:szCs w:val="28"/>
        </w:rPr>
      </w:pPr>
      <w:r w:rsidRPr="00655E8C">
        <w:rPr>
          <w:sz w:val="28"/>
          <w:szCs w:val="28"/>
        </w:rPr>
        <w:t>6/A  Sınıfı Türkçe Dersi I.Dönem II.Yazılı Sorularıdır.</w:t>
      </w:r>
    </w:p>
    <w:p w:rsidR="001079D8" w:rsidRPr="00655E8C" w:rsidRDefault="001079D8" w:rsidP="0017717E">
      <w:pPr>
        <w:tabs>
          <w:tab w:val="left" w:pos="0"/>
          <w:tab w:val="left" w:pos="3780"/>
        </w:tabs>
        <w:ind w:left="360"/>
        <w:rPr>
          <w:sz w:val="22"/>
          <w:szCs w:val="22"/>
        </w:rPr>
      </w:pPr>
      <w:r w:rsidRPr="00655E8C">
        <w:rPr>
          <w:sz w:val="22"/>
          <w:szCs w:val="22"/>
        </w:rPr>
        <w:t xml:space="preserve">                                                      </w:t>
      </w:r>
      <w:r w:rsidRPr="00655E8C">
        <w:rPr>
          <w:b/>
          <w:i/>
          <w:sz w:val="22"/>
          <w:szCs w:val="22"/>
          <w:u w:val="single"/>
        </w:rPr>
        <w:t>YANINA ALDIĞI İLK ER</w:t>
      </w:r>
      <w:r w:rsidRPr="00655E8C">
        <w:rPr>
          <w:sz w:val="22"/>
          <w:szCs w:val="22"/>
        </w:rPr>
        <w:t xml:space="preserve"> </w:t>
      </w:r>
      <w:r w:rsidRPr="00655E8C">
        <w:rPr>
          <w:sz w:val="22"/>
          <w:szCs w:val="22"/>
        </w:rPr>
        <w:br/>
        <w:t xml:space="preserve">   O, Samsun'a çıktığı zaman, üstü başı yırtık, postalları patlamış, silahsız bir er gördü. Yüzünün rengi bakıra dönmüş, eriyip kemik ve sinir kalmış bu Türk askeri ağlıyordu. O'na sordu: </w:t>
      </w:r>
      <w:r w:rsidRPr="00655E8C">
        <w:rPr>
          <w:sz w:val="22"/>
          <w:szCs w:val="22"/>
        </w:rPr>
        <w:br/>
        <w:t xml:space="preserve">- Asker ağlamaz arkadaş, sen ne ağlıyorsun? </w:t>
      </w:r>
      <w:r w:rsidRPr="00655E8C">
        <w:rPr>
          <w:sz w:val="22"/>
          <w:szCs w:val="22"/>
        </w:rPr>
        <w:br/>
        <w:t xml:space="preserve">Er irkildi, başını kaldırdı. Bu sesi tanıyordu ve bu yüz ona yabancı değildi. Hemen doğruldu ve     Anafartalar'daki Komutanını çelik yay gibi selamladı. </w:t>
      </w:r>
      <w:r w:rsidRPr="00655E8C">
        <w:rPr>
          <w:sz w:val="22"/>
          <w:szCs w:val="22"/>
        </w:rPr>
        <w:br/>
        <w:t xml:space="preserve">- Söyle niçin ağlıyorsun? </w:t>
      </w:r>
      <w:r w:rsidRPr="00655E8C">
        <w:rPr>
          <w:sz w:val="22"/>
          <w:szCs w:val="22"/>
        </w:rPr>
        <w:br/>
        <w:t xml:space="preserve">İç Anadolu'nun yanık yürekli çocuğu içini çekti: </w:t>
      </w:r>
      <w:r w:rsidRPr="00655E8C">
        <w:rPr>
          <w:sz w:val="22"/>
          <w:szCs w:val="22"/>
        </w:rPr>
        <w:br/>
        <w:t xml:space="preserve">- Düşman memleketi bastı, hükümet beni terhis etti. Silahımızı elimizden aldı. Toprağıma giren düşmanı ne ile öldüreceğim? Kemal Atatürk, er'in omzuna elini koydu: </w:t>
      </w:r>
      <w:r w:rsidRPr="00655E8C">
        <w:rPr>
          <w:sz w:val="22"/>
          <w:szCs w:val="22"/>
        </w:rPr>
        <w:br/>
        <w:t xml:space="preserve">- Üzülme çocuğum, dedi. Gel benimle! </w:t>
      </w:r>
      <w:r w:rsidRPr="00655E8C">
        <w:rPr>
          <w:sz w:val="22"/>
          <w:szCs w:val="22"/>
        </w:rPr>
        <w:br/>
        <w:t>Ve Samsun deposunda giydirilip silahlandırarak yanına aldığı ilk er bu Mehmetçik oldu.</w:t>
      </w:r>
    </w:p>
    <w:p w:rsidR="001079D8" w:rsidRPr="005C16D8" w:rsidRDefault="001079D8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>
        <w:t xml:space="preserve"> </w:t>
      </w:r>
      <w:r>
        <w:rPr>
          <w:i/>
          <w:sz w:val="22"/>
          <w:szCs w:val="22"/>
          <w:u w:val="single"/>
        </w:rPr>
        <w:t>( İlk dört soruyu parçaya</w:t>
      </w:r>
      <w:r w:rsidRPr="005C16D8">
        <w:rPr>
          <w:i/>
          <w:sz w:val="22"/>
          <w:szCs w:val="22"/>
          <w:u w:val="single"/>
        </w:rPr>
        <w:t xml:space="preserve"> göre cevaplayınız.)</w:t>
      </w:r>
    </w:p>
    <w:p w:rsidR="001079D8" w:rsidRDefault="001079D8" w:rsidP="00D17C5B">
      <w:pPr>
        <w:numPr>
          <w:ilvl w:val="0"/>
          <w:numId w:val="1"/>
        </w:numPr>
        <w:jc w:val="both"/>
      </w:pPr>
      <w:r>
        <w:t>Atatürk Samsun’a çıktığı zaman ilk gördüğü er neden ağlamaktadır?</w:t>
      </w:r>
      <w:r w:rsidRPr="00DF3B6C">
        <w:t xml:space="preserve"> ( 10 p. )</w:t>
      </w:r>
    </w:p>
    <w:p w:rsidR="001079D8" w:rsidRDefault="001079D8" w:rsidP="00A43090">
      <w:pPr>
        <w:jc w:val="both"/>
      </w:pPr>
    </w:p>
    <w:p w:rsidR="001079D8" w:rsidRDefault="001079D8" w:rsidP="00A43090">
      <w:pPr>
        <w:jc w:val="both"/>
      </w:pPr>
    </w:p>
    <w:p w:rsidR="001079D8" w:rsidRDefault="001079D8" w:rsidP="00D17C5B">
      <w:pPr>
        <w:numPr>
          <w:ilvl w:val="0"/>
          <w:numId w:val="1"/>
        </w:numPr>
        <w:jc w:val="both"/>
      </w:pPr>
      <w:r>
        <w:t xml:space="preserve">Asker Atatürk’ü nereden tanımaktadır? </w:t>
      </w:r>
      <w:r w:rsidRPr="00DF3B6C">
        <w:t>( 10 p. )</w:t>
      </w:r>
    </w:p>
    <w:p w:rsidR="001079D8" w:rsidRDefault="001079D8" w:rsidP="00A43090">
      <w:pPr>
        <w:jc w:val="both"/>
      </w:pPr>
    </w:p>
    <w:p w:rsidR="001079D8" w:rsidRDefault="001079D8" w:rsidP="00A43090">
      <w:pPr>
        <w:jc w:val="both"/>
      </w:pPr>
    </w:p>
    <w:p w:rsidR="001079D8" w:rsidRDefault="001079D8" w:rsidP="00D17C5B">
      <w:pPr>
        <w:numPr>
          <w:ilvl w:val="0"/>
          <w:numId w:val="1"/>
        </w:numPr>
        <w:jc w:val="both"/>
      </w:pPr>
      <w:r>
        <w:t xml:space="preserve">Atatürk askerin cevabı karşısında nasıl davranmıştır? </w:t>
      </w:r>
      <w:r w:rsidRPr="00DF3B6C">
        <w:t>( 10 p. )</w:t>
      </w:r>
    </w:p>
    <w:p w:rsidR="001079D8" w:rsidRPr="006B06BA" w:rsidRDefault="001079D8" w:rsidP="00A43090">
      <w:pPr>
        <w:jc w:val="both"/>
        <w:rPr>
          <w:sz w:val="16"/>
          <w:szCs w:val="16"/>
        </w:rPr>
      </w:pPr>
    </w:p>
    <w:p w:rsidR="001079D8" w:rsidRDefault="001079D8" w:rsidP="00A43090">
      <w:pPr>
        <w:jc w:val="both"/>
      </w:pPr>
    </w:p>
    <w:p w:rsidR="001079D8" w:rsidRPr="00DF3B6C" w:rsidRDefault="001079D8" w:rsidP="005D10E8">
      <w:pPr>
        <w:numPr>
          <w:ilvl w:val="0"/>
          <w:numId w:val="1"/>
        </w:numPr>
        <w:jc w:val="both"/>
      </w:pPr>
      <w:r>
        <w:t xml:space="preserve">Parçanın türü nedir, bilgi veriniz. </w:t>
      </w:r>
      <w:r w:rsidRPr="00DF3B6C">
        <w:t>( 10 p. )</w:t>
      </w:r>
    </w:p>
    <w:p w:rsidR="001079D8" w:rsidRDefault="001079D8" w:rsidP="00E4171D">
      <w:pPr>
        <w:jc w:val="both"/>
      </w:pPr>
    </w:p>
    <w:p w:rsidR="001079D8" w:rsidRDefault="001079D8" w:rsidP="00E4171D">
      <w:pPr>
        <w:jc w:val="both"/>
      </w:pPr>
    </w:p>
    <w:p w:rsidR="001079D8" w:rsidRPr="00655E8C" w:rsidRDefault="001079D8" w:rsidP="00655E8C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>
        <w:rPr>
          <w:rFonts w:ascii="Calibri" w:hAnsi="Calibri" w:cs="Calibri"/>
          <w:sz w:val="18"/>
          <w:szCs w:val="18"/>
          <w:lang w:val="en-US"/>
        </w:rPr>
        <w:t xml:space="preserve">5- </w:t>
      </w:r>
      <w:r w:rsidRPr="00655E8C">
        <w:rPr>
          <w:sz w:val="22"/>
          <w:szCs w:val="22"/>
          <w:lang w:val="en-US"/>
        </w:rPr>
        <w:t>Bu tabloda verilen kelimeleri ek ve köküne ay</w:t>
      </w:r>
      <w:r w:rsidRPr="00655E8C">
        <w:rPr>
          <w:sz w:val="22"/>
          <w:szCs w:val="22"/>
        </w:rPr>
        <w:t>ırabilir misin? Aldığı eklerin yapım mı çekim mi eki olduğunu tabloda işaretleyebilir misin?</w:t>
      </w:r>
      <w:r>
        <w:rPr>
          <w:sz w:val="22"/>
          <w:szCs w:val="22"/>
        </w:rPr>
        <w:t xml:space="preserve"> ( 10 p. )</w:t>
      </w:r>
    </w:p>
    <w:tbl>
      <w:tblPr>
        <w:tblW w:w="0" w:type="auto"/>
        <w:tblInd w:w="108" w:type="dxa"/>
        <w:tblLayout w:type="fixed"/>
        <w:tblLook w:val="0000"/>
      </w:tblPr>
      <w:tblGrid>
        <w:gridCol w:w="1842"/>
        <w:gridCol w:w="1842"/>
        <w:gridCol w:w="1842"/>
        <w:gridCol w:w="1843"/>
        <w:gridCol w:w="1843"/>
      </w:tblGrid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Kökün çeşidi(İsim mi? Fiil mi?)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yapım eki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çekim eki</w:t>
            </w: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bal</w:t>
            </w:r>
            <w:r w:rsidRPr="00655E8C">
              <w:rPr>
                <w:sz w:val="22"/>
                <w:szCs w:val="22"/>
              </w:rPr>
              <w:t>ıkçılar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Sevgi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kalemlikte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çözerim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yazd</w:t>
            </w:r>
            <w:r w:rsidRPr="00655E8C">
              <w:rPr>
                <w:sz w:val="22"/>
                <w:szCs w:val="22"/>
              </w:rPr>
              <w:t>ırdı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1079D8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görüşmüş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79D8" w:rsidRPr="00655E8C" w:rsidRDefault="001079D8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</w:tbl>
    <w:p w:rsidR="001079D8" w:rsidRPr="00655E8C" w:rsidRDefault="001079D8" w:rsidP="000D434F">
      <w:pPr>
        <w:jc w:val="both"/>
        <w:rPr>
          <w:sz w:val="16"/>
          <w:szCs w:val="16"/>
        </w:rPr>
      </w:pPr>
    </w:p>
    <w:p w:rsidR="001079D8" w:rsidRDefault="001079D8" w:rsidP="00655E8C">
      <w:pPr>
        <w:ind w:left="720"/>
        <w:jc w:val="both"/>
      </w:pPr>
      <w:r>
        <w:t>6- Aşağıda verilen sözcüklerden birleşik kelimeler oluşturunuz.</w:t>
      </w:r>
      <w:r w:rsidRPr="00E119F6">
        <w:t xml:space="preserve"> (10 p.)</w:t>
      </w:r>
    </w:p>
    <w:p w:rsidR="001079D8" w:rsidRDefault="001079D8" w:rsidP="0003438D">
      <w:pPr>
        <w:jc w:val="both"/>
      </w:pPr>
      <w:r>
        <w:rPr>
          <w:b/>
        </w:rPr>
        <w:t>Balık, Gece, Sayar, Ön, Bilgi, Ayak, Açık, Esir, Ağız, Kondu</w:t>
      </w:r>
    </w:p>
    <w:p w:rsidR="001079D8" w:rsidRDefault="001079D8" w:rsidP="0009597C">
      <w:pPr>
        <w:tabs>
          <w:tab w:val="left" w:pos="1935"/>
          <w:tab w:val="left" w:pos="3345"/>
        </w:tabs>
        <w:jc w:val="center"/>
      </w:pPr>
      <w:hyperlink r:id="rId7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color w:val="808080"/>
          <w:sz w:val="20"/>
          <w:szCs w:val="20"/>
        </w:rPr>
        <w:t xml:space="preserve"> </w:t>
      </w:r>
    </w:p>
    <w:p w:rsidR="001079D8" w:rsidRDefault="001079D8" w:rsidP="00387660">
      <w:pPr>
        <w:ind w:left="360"/>
        <w:jc w:val="both"/>
      </w:pPr>
    </w:p>
    <w:p w:rsidR="001079D8" w:rsidRPr="006B06BA" w:rsidRDefault="001079D8" w:rsidP="00387660">
      <w:pPr>
        <w:ind w:left="360"/>
        <w:jc w:val="both"/>
        <w:rPr>
          <w:sz w:val="16"/>
          <w:szCs w:val="16"/>
        </w:rPr>
      </w:pPr>
    </w:p>
    <w:p w:rsidR="001079D8" w:rsidRPr="00387660" w:rsidRDefault="001079D8" w:rsidP="00655E8C">
      <w:pPr>
        <w:ind w:left="720"/>
        <w:jc w:val="both"/>
      </w:pPr>
      <w:r>
        <w:rPr>
          <w:color w:val="000000"/>
        </w:rPr>
        <w:t xml:space="preserve">7-Aşağıdaki cümlelerde geçen </w:t>
      </w:r>
      <w:r w:rsidRPr="00BC5B35">
        <w:rPr>
          <w:color w:val="000000"/>
          <w:u w:val="single"/>
        </w:rPr>
        <w:t>ses olaylarını</w:t>
      </w:r>
      <w:r>
        <w:rPr>
          <w:color w:val="000000"/>
        </w:rPr>
        <w:t xml:space="preserve"> bulunuz. ( 10 p. )</w:t>
      </w:r>
    </w:p>
    <w:p w:rsidR="001079D8" w:rsidRPr="00BE4EA9" w:rsidRDefault="001079D8" w:rsidP="00BE4EA9">
      <w:pPr>
        <w:jc w:val="both"/>
        <w:rPr>
          <w:b/>
        </w:rPr>
      </w:pPr>
      <w:r w:rsidRPr="00BE4EA9">
        <w:rPr>
          <w:b/>
        </w:rPr>
        <w:t xml:space="preserve">Benim sabrımı ölçmeye çalışma.           </w:t>
      </w:r>
      <w:r>
        <w:rPr>
          <w:b/>
        </w:rPr>
        <w:t xml:space="preserve">               </w:t>
      </w:r>
      <w:r w:rsidRPr="00BE4EA9">
        <w:rPr>
          <w:b/>
        </w:rPr>
        <w:t xml:space="preserve">   Dün akşam başına kötü bir olay gelmişti.</w:t>
      </w:r>
    </w:p>
    <w:p w:rsidR="001079D8" w:rsidRPr="00EB1AB6" w:rsidRDefault="001079D8" w:rsidP="00387660">
      <w:pPr>
        <w:jc w:val="both"/>
      </w:pPr>
    </w:p>
    <w:p w:rsidR="001079D8" w:rsidRDefault="001079D8" w:rsidP="00387660">
      <w:pPr>
        <w:jc w:val="both"/>
        <w:rPr>
          <w:sz w:val="16"/>
          <w:szCs w:val="16"/>
        </w:rPr>
      </w:pPr>
    </w:p>
    <w:p w:rsidR="001079D8" w:rsidRPr="006B06BA" w:rsidRDefault="001079D8" w:rsidP="0038766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079D8" w:rsidRPr="00DC79F1" w:rsidRDefault="001079D8" w:rsidP="00655E8C">
      <w:pPr>
        <w:ind w:left="720"/>
      </w:pPr>
      <w:r>
        <w:rPr>
          <w:b/>
          <w:i/>
          <w:color w:val="000000"/>
        </w:rPr>
        <w:t xml:space="preserve">8-Aşağıdaki özdeyişten yola çıkarak bir yazılı anlatım hazırlayınız.  </w:t>
      </w:r>
      <w:r>
        <w:rPr>
          <w:color w:val="000000"/>
        </w:rPr>
        <w:t>( 30 p. )</w:t>
      </w:r>
    </w:p>
    <w:p w:rsidR="001079D8" w:rsidRDefault="001079D8" w:rsidP="00322670">
      <w:pPr>
        <w:jc w:val="both"/>
        <w:rPr>
          <w:b/>
          <w:i/>
          <w:u w:val="single"/>
        </w:rPr>
      </w:pPr>
      <w:r w:rsidRPr="00322670">
        <w:rPr>
          <w:i/>
        </w:rPr>
        <w:t xml:space="preserve">      </w:t>
      </w:r>
      <w:r>
        <w:rPr>
          <w:i/>
        </w:rPr>
        <w:t>“</w:t>
      </w:r>
      <w:r>
        <w:t xml:space="preserve">Bir millet, zenginliğiyle değil, ahlak değeriyle ölçülür.” </w:t>
      </w:r>
      <w:r w:rsidRPr="00322670">
        <w:rPr>
          <w:b/>
          <w:i/>
          <w:u w:val="single"/>
        </w:rPr>
        <w:t>M.K. ATATÜRK</w:t>
      </w:r>
    </w:p>
    <w:p w:rsidR="001079D8" w:rsidRPr="00655E8C" w:rsidRDefault="001079D8" w:rsidP="00322670">
      <w:pPr>
        <w:jc w:val="both"/>
        <w:rPr>
          <w:i/>
          <w:sz w:val="16"/>
          <w:szCs w:val="16"/>
          <w:u w:val="single"/>
        </w:rPr>
      </w:pPr>
    </w:p>
    <w:p w:rsidR="001079D8" w:rsidRPr="006B06BA" w:rsidRDefault="001079D8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1079D8" w:rsidRPr="006B06BA" w:rsidRDefault="001079D8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079D8" w:rsidRPr="006B06BA" w:rsidRDefault="001079D8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1079D8" w:rsidRPr="006B06BA" w:rsidRDefault="001079D8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079D8" w:rsidRPr="006B06BA" w:rsidRDefault="001079D8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1079D8" w:rsidRPr="006B06BA" w:rsidRDefault="001079D8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1079D8" w:rsidRDefault="001079D8"/>
    <w:sectPr w:rsidR="001079D8" w:rsidSect="00841C64">
      <w:headerReference w:type="default" r:id="rId8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9D8" w:rsidRDefault="001079D8">
      <w:r>
        <w:separator/>
      </w:r>
    </w:p>
  </w:endnote>
  <w:endnote w:type="continuationSeparator" w:id="0">
    <w:p w:rsidR="001079D8" w:rsidRDefault="00107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9D8" w:rsidRDefault="001079D8">
      <w:r>
        <w:separator/>
      </w:r>
    </w:p>
  </w:footnote>
  <w:footnote w:type="continuationSeparator" w:id="0">
    <w:p w:rsidR="001079D8" w:rsidRDefault="00107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9D8" w:rsidRDefault="001079D8">
    <w:pPr>
      <w:pStyle w:val="Header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1079D8" w:rsidRPr="0011638F" w:rsidRDefault="001079D8">
    <w:pPr>
      <w:pStyle w:val="Header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270"/>
    <w:rsid w:val="00012B59"/>
    <w:rsid w:val="0003438D"/>
    <w:rsid w:val="00035533"/>
    <w:rsid w:val="00072D99"/>
    <w:rsid w:val="0008085E"/>
    <w:rsid w:val="0009597C"/>
    <w:rsid w:val="000C0E73"/>
    <w:rsid w:val="000D434F"/>
    <w:rsid w:val="000E6F8E"/>
    <w:rsid w:val="000F0E93"/>
    <w:rsid w:val="000F71B4"/>
    <w:rsid w:val="001079D8"/>
    <w:rsid w:val="0011638F"/>
    <w:rsid w:val="00146639"/>
    <w:rsid w:val="00153ADE"/>
    <w:rsid w:val="0017717E"/>
    <w:rsid w:val="001A396B"/>
    <w:rsid w:val="001C1BCC"/>
    <w:rsid w:val="001E7C64"/>
    <w:rsid w:val="00251D73"/>
    <w:rsid w:val="00274D5D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33742"/>
    <w:rsid w:val="00655E8C"/>
    <w:rsid w:val="006644CC"/>
    <w:rsid w:val="0069499B"/>
    <w:rsid w:val="006B06BA"/>
    <w:rsid w:val="006C4D09"/>
    <w:rsid w:val="006F4C16"/>
    <w:rsid w:val="007320DC"/>
    <w:rsid w:val="00741CFC"/>
    <w:rsid w:val="007559AD"/>
    <w:rsid w:val="007878DD"/>
    <w:rsid w:val="008370BE"/>
    <w:rsid w:val="008370E9"/>
    <w:rsid w:val="00841C64"/>
    <w:rsid w:val="00853961"/>
    <w:rsid w:val="00861AFD"/>
    <w:rsid w:val="00871526"/>
    <w:rsid w:val="008B25A1"/>
    <w:rsid w:val="008C6434"/>
    <w:rsid w:val="008F5473"/>
    <w:rsid w:val="00936D93"/>
    <w:rsid w:val="00947014"/>
    <w:rsid w:val="00993C13"/>
    <w:rsid w:val="009A2AB4"/>
    <w:rsid w:val="009A6B41"/>
    <w:rsid w:val="009C0015"/>
    <w:rsid w:val="009D0D4D"/>
    <w:rsid w:val="009D2893"/>
    <w:rsid w:val="00A03F52"/>
    <w:rsid w:val="00A20E8A"/>
    <w:rsid w:val="00A43090"/>
    <w:rsid w:val="00A72E01"/>
    <w:rsid w:val="00A80E46"/>
    <w:rsid w:val="00A9238D"/>
    <w:rsid w:val="00AB27D2"/>
    <w:rsid w:val="00AC0891"/>
    <w:rsid w:val="00AE02F8"/>
    <w:rsid w:val="00AE3628"/>
    <w:rsid w:val="00B23A56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34E2F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1AB6"/>
    <w:rsid w:val="00EC4157"/>
    <w:rsid w:val="00ED3278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648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8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48A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48A1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53C22"/>
    <w:pPr>
      <w:ind w:firstLine="709"/>
      <w:jc w:val="both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648A1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41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48A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2267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959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409</Words>
  <Characters>2336</Characters>
  <Application>Microsoft Office Outlook</Application>
  <DocSecurity>0</DocSecurity>
  <Lines>0</Lines>
  <Paragraphs>0</Paragraphs>
  <ScaleCrop>false</ScaleCrop>
  <Manager>www.sorubak.com</Manager>
  <Company>ev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guray</dc:creator>
  <cp:keywords>www.sorubak.com</cp:keywords>
  <dc:description>www.sorubak.com</dc:description>
  <cp:lastModifiedBy>edanur</cp:lastModifiedBy>
  <cp:revision>3</cp:revision>
  <dcterms:created xsi:type="dcterms:W3CDTF">2012-11-12T18:27:00Z</dcterms:created>
  <dcterms:modified xsi:type="dcterms:W3CDTF">2012-12-12T19:24:00Z</dcterms:modified>
  <cp:category>www.sorubak.com</cp:category>
  <cp:version>www.sorubak.com</cp:version>
</cp:coreProperties>
</file>