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06" w:rsidRDefault="00140006" w:rsidP="00D63C53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alt="atammm" style="position:absolute;margin-left:-34.5pt;margin-top:-53.7pt;width:185.25pt;height:64.5pt;z-index:-251663360;visibility:visible">
            <v:imagedata r:id="rId7" o:title="" gain="60293f" blacklevel="-2621f" grayscale="t"/>
          </v:shape>
        </w:pict>
      </w:r>
    </w:p>
    <w:p w:rsidR="00140006" w:rsidRDefault="00140006" w:rsidP="00D63C53">
      <w:pPr>
        <w:rPr>
          <w:sz w:val="22"/>
          <w:szCs w:val="22"/>
        </w:rPr>
      </w:pPr>
    </w:p>
    <w:p w:rsidR="00140006" w:rsidRDefault="00140006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………………………….                                       </w:t>
      </w:r>
    </w:p>
    <w:p w:rsidR="00140006" w:rsidRPr="003A73D0" w:rsidRDefault="00140006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r w:rsidRPr="003A73D0">
        <w:rPr>
          <w:sz w:val="22"/>
          <w:szCs w:val="22"/>
        </w:rPr>
        <w:t xml:space="preserve">……………..      </w:t>
      </w:r>
    </w:p>
    <w:p w:rsidR="00140006" w:rsidRPr="00AE2E8F" w:rsidRDefault="00140006" w:rsidP="00D63C53">
      <w:pPr>
        <w:pStyle w:val="Title"/>
        <w:jc w:val="left"/>
        <w:rPr>
          <w:rFonts w:ascii="Comic Sans MS" w:hAnsi="Comic Sans MS"/>
          <w:bCs w:val="0"/>
          <w:color w:val="000000"/>
          <w:sz w:val="22"/>
          <w:szCs w:val="22"/>
          <w:u w:val="single"/>
        </w:rPr>
      </w:pPr>
      <w:r>
        <w:rPr>
          <w:noProof/>
        </w:rPr>
        <w:pict>
          <v:line id="_x0000_s1027" style="position:absolute;z-index:251660288" from="258.75pt,11.4pt" to="258.75pt,720.25pt" strokeweight="6pt">
            <v:stroke linestyle="thickBetweenThin"/>
          </v:line>
        </w:pict>
      </w:r>
    </w:p>
    <w:p w:rsidR="00140006" w:rsidRPr="000B5C36" w:rsidRDefault="00140006" w:rsidP="00AE2E8F">
      <w:pPr>
        <w:pStyle w:val="ListParagraph"/>
        <w:ind w:left="0"/>
        <w:jc w:val="both"/>
        <w:rPr>
          <w:b/>
        </w:rPr>
      </w:pPr>
      <w:r w:rsidRPr="000B5C36">
        <w:rPr>
          <w:b/>
        </w:rPr>
        <w:t>1) Aşağıda verilen kümelere göre kümelerin elemanlarını yazınız? (10 puan)</w: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  <w:r>
        <w:object w:dxaOrig="3150" w:dyaOrig="1800">
          <v:shape id="_x0000_i1025" type="#_x0000_t75" style="width:236.25pt;height:106.5pt" o:ole="">
            <v:imagedata r:id="rId8" o:title=""/>
          </v:shape>
          <o:OLEObject Type="Embed" ProgID="Paint.Picture" ShapeID="_x0000_i1025" DrawAspect="Content" ObjectID="_1417289372" r:id="rId9"/>
        </w:objec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Pr="00FD1B30" w:rsidRDefault="0014000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A=</w:t>
      </w:r>
    </w:p>
    <w:p w:rsidR="00140006" w:rsidRPr="00FD1B30" w:rsidRDefault="0014000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B=</w:t>
      </w:r>
    </w:p>
    <w:p w:rsidR="00140006" w:rsidRPr="00FD1B30" w:rsidRDefault="0014000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AuB=</w:t>
      </w:r>
    </w:p>
    <w:p w:rsidR="00140006" w:rsidRPr="00FD1B30" w:rsidRDefault="0014000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AnB=</w:t>
      </w:r>
    </w:p>
    <w:p w:rsidR="00140006" w:rsidRPr="00FD1B30" w:rsidRDefault="00140006" w:rsidP="000B5C36">
      <w:pPr>
        <w:numPr>
          <w:ilvl w:val="0"/>
          <w:numId w:val="4"/>
        </w:numPr>
        <w:rPr>
          <w:rFonts w:ascii="Verdana" w:hAnsi="Verdana"/>
          <w:szCs w:val="20"/>
        </w:rPr>
      </w:pPr>
      <w:r w:rsidRPr="00FD1B30">
        <w:rPr>
          <w:rFonts w:ascii="Verdana" w:hAnsi="Verdana"/>
          <w:szCs w:val="20"/>
        </w:rPr>
        <w:t>B\A=</w: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Pr="000B5C36" w:rsidRDefault="00140006" w:rsidP="000B5C36">
      <w:pPr>
        <w:jc w:val="both"/>
        <w:rPr>
          <w:b/>
        </w:rPr>
      </w:pPr>
      <w:r w:rsidRPr="000B5C36">
        <w:rPr>
          <w:b/>
        </w:rPr>
        <w:t xml:space="preserve">2) Bir sinemadaki 70 kişiden 15’i öğrencidir. Öğrencilerin bilet ücreti 8 TL, öğrenci olmayanların bilet ücreti 10 TL’dir. Buna göre 70 kişinin sinemaya verdikleri toplam ücret kaç TL’dir? </w:t>
      </w:r>
      <w:r>
        <w:rPr>
          <w:b/>
        </w:rPr>
        <w:t>(</w:t>
      </w:r>
      <w:r w:rsidRPr="000B5C36">
        <w:rPr>
          <w:b/>
          <w:sz w:val="20"/>
          <w:szCs w:val="20"/>
        </w:rPr>
        <w:t>10 Puan</w:t>
      </w:r>
      <w:r>
        <w:rPr>
          <w:b/>
        </w:rPr>
        <w:t>)</w:t>
      </w:r>
    </w:p>
    <w:p w:rsidR="00140006" w:rsidRPr="00A53831" w:rsidRDefault="00140006" w:rsidP="000B5C36"/>
    <w:p w:rsidR="00140006" w:rsidRPr="000B5C36" w:rsidRDefault="00140006" w:rsidP="000B5C36">
      <w:pPr>
        <w:ind w:left="360" w:hanging="360"/>
      </w:pPr>
      <w:r w:rsidRPr="000B5C36">
        <w:rPr>
          <w:b/>
        </w:rPr>
        <w:t>A)</w:t>
      </w:r>
      <w:r w:rsidRPr="000B5C36">
        <w:t xml:space="preserve"> 550       </w:t>
      </w:r>
      <w:r w:rsidRPr="000B5C36">
        <w:rPr>
          <w:b/>
        </w:rPr>
        <w:t>B)</w:t>
      </w:r>
      <w:r w:rsidRPr="000B5C36">
        <w:t xml:space="preserve"> 120        </w:t>
      </w:r>
      <w:r w:rsidRPr="000B5C36">
        <w:rPr>
          <w:b/>
        </w:rPr>
        <w:t>C)</w:t>
      </w:r>
      <w:r w:rsidRPr="000B5C36">
        <w:t xml:space="preserve">  670        </w:t>
      </w:r>
      <w:r w:rsidRPr="000B5C36">
        <w:rPr>
          <w:b/>
        </w:rPr>
        <w:t>D)</w:t>
      </w:r>
      <w:r w:rsidRPr="000B5C36">
        <w:t xml:space="preserve"> 260 </w: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Pr="00AE2E8F" w:rsidRDefault="00140006" w:rsidP="000B5C36">
      <w:pPr>
        <w:pStyle w:val="ListParagraph"/>
        <w:ind w:left="0"/>
        <w:jc w:val="both"/>
        <w:rPr>
          <w:b/>
        </w:rPr>
      </w:pPr>
      <w:r w:rsidRPr="00AE2E8F">
        <w:rPr>
          <w:b/>
        </w:rPr>
        <w:t>3) ………………………………………..(</w:t>
      </w:r>
      <w:r w:rsidRPr="00AE2E8F">
        <w:rPr>
          <w:b/>
          <w:sz w:val="16"/>
          <w:szCs w:val="16"/>
        </w:rPr>
        <w:t>10 puan</w:t>
      </w:r>
      <w:r w:rsidRPr="00AE2E8F">
        <w:rPr>
          <w:b/>
        </w:rPr>
        <w:t>)</w: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noProof/>
        </w:rPr>
        <w:pict>
          <v:shape id="Resim 79" o:spid="_x0000_s1028" type="#_x0000_t75" style="position:absolute;left:0;text-align:left;margin-left:-11.25pt;margin-top:0;width:253.35pt;height:171.75pt;z-index:251655168;visibility:visible">
            <v:imagedata r:id="rId10" o:title="" blacklevel="655f"/>
          </v:shape>
        </w:pic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b/>
        </w:rPr>
      </w:pPr>
    </w:p>
    <w:p w:rsidR="00140006" w:rsidRDefault="00140006" w:rsidP="00D63C53">
      <w:pPr>
        <w:pStyle w:val="ListParagraph"/>
        <w:ind w:left="0"/>
        <w:jc w:val="both"/>
        <w:rPr>
          <w:b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        </w:t>
      </w:r>
      <w:r>
        <w:rPr>
          <w:rStyle w:val="PageNumber"/>
          <w:rFonts w:ascii="Comic Sans MS" w:hAnsi="Comic Sans MS"/>
          <w:b/>
          <w:sz w:val="22"/>
          <w:szCs w:val="22"/>
        </w:rPr>
        <w:t>NOTU:</w:t>
      </w:r>
    </w:p>
    <w:p w:rsidR="00140006" w:rsidRPr="004419A4" w:rsidRDefault="00140006" w:rsidP="00D63C53">
      <w:pPr>
        <w:pStyle w:val="ListParagraph"/>
        <w:jc w:val="both"/>
        <w:rPr>
          <w:b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</w:t>
      </w:r>
      <w:r>
        <w:rPr>
          <w:b/>
        </w:rPr>
        <w:t xml:space="preserve"> </w:t>
      </w:r>
      <w:r w:rsidRPr="004419A4">
        <w:rPr>
          <w:b/>
        </w:rPr>
        <w:t xml:space="preserve">  NOTU:</w:t>
      </w: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Pr="003002A6" w:rsidRDefault="00140006" w:rsidP="003002A6">
      <w:pPr>
        <w:jc w:val="both"/>
        <w:rPr>
          <w:b/>
        </w:rPr>
      </w:pPr>
      <w:r w:rsidRPr="003002A6">
        <w:rPr>
          <w:rFonts w:cs="Tahoma"/>
          <w:b/>
        </w:rPr>
        <w:t>4) Aşağıdaki sembollerin ne sembolü olduğunu karşılarına yazın.</w:t>
      </w:r>
      <w:r w:rsidRPr="003002A6">
        <w:rPr>
          <w:b/>
        </w:rPr>
        <w:t xml:space="preserve"> </w:t>
      </w:r>
      <w:r>
        <w:rPr>
          <w:b/>
        </w:rPr>
        <w:t>(</w:t>
      </w:r>
      <w:r w:rsidRPr="003002A6">
        <w:rPr>
          <w:b/>
          <w:sz w:val="20"/>
          <w:szCs w:val="20"/>
        </w:rPr>
        <w:t>8 Puan</w:t>
      </w:r>
      <w:r>
        <w:rPr>
          <w:b/>
        </w:rPr>
        <w:t>)</w:t>
      </w:r>
    </w:p>
    <w:p w:rsidR="00140006" w:rsidRDefault="00140006" w:rsidP="003002A6">
      <w:pPr>
        <w:rPr>
          <w:rFonts w:ascii="Tahoma" w:hAnsi="Tahoma" w:cs="Tahoma"/>
        </w:rPr>
      </w:pPr>
    </w:p>
    <w:p w:rsidR="00140006" w:rsidRDefault="00140006" w:rsidP="003002A6">
      <w:pPr>
        <w:rPr>
          <w:rFonts w:ascii="Tahoma" w:hAnsi="Tahoma" w:cs="Tahoma"/>
        </w:rPr>
      </w:pPr>
      <w:r>
        <w:rPr>
          <w:rFonts w:ascii="Tahoma" w:hAnsi="Tahoma" w:cs="Tahoma"/>
          <w:position w:val="-4"/>
        </w:rPr>
        <w:t xml:space="preserve">     </w:t>
      </w:r>
      <w:r w:rsidRPr="00CF4DD2">
        <w:rPr>
          <w:rFonts w:ascii="Tahoma" w:hAnsi="Tahoma" w:cs="Tahoma"/>
          <w:position w:val="-4"/>
        </w:rPr>
        <w:object w:dxaOrig="220" w:dyaOrig="200">
          <v:shape id="_x0000_i1026" type="#_x0000_t75" style="width:36pt;height:30.75pt" o:ole="">
            <v:imagedata r:id="rId11" o:title=""/>
          </v:shape>
          <o:OLEObject Type="Embed" ProgID="Equation.3" ShapeID="_x0000_i1026" DrawAspect="Content" ObjectID="_1417289373" r:id="rId12"/>
        </w:object>
      </w:r>
      <w:r>
        <w:rPr>
          <w:rFonts w:ascii="Tahoma" w:hAnsi="Tahoma" w:cs="Tahoma"/>
        </w:rPr>
        <w:t xml:space="preserve">     ……………       </w:t>
      </w:r>
    </w:p>
    <w:p w:rsidR="00140006" w:rsidRDefault="00140006" w:rsidP="003002A6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</w:t>
      </w:r>
      <w:r w:rsidRPr="001006C1">
        <w:rPr>
          <w:rFonts w:ascii="Tahoma" w:hAnsi="Tahoma" w:cs="Tahoma"/>
          <w:sz w:val="56"/>
          <w:szCs w:val="56"/>
        </w:rPr>
        <w:t>=</w:t>
      </w:r>
      <w:r>
        <w:rPr>
          <w:rFonts w:ascii="Tahoma" w:hAnsi="Tahoma" w:cs="Tahoma"/>
          <w:sz w:val="56"/>
          <w:szCs w:val="56"/>
        </w:rPr>
        <w:t xml:space="preserve"> </w:t>
      </w:r>
      <w:r>
        <w:rPr>
          <w:rFonts w:ascii="Tahoma" w:hAnsi="Tahoma" w:cs="Tahoma"/>
        </w:rPr>
        <w:t xml:space="preserve">     ……………  </w:t>
      </w:r>
    </w:p>
    <w:p w:rsidR="00140006" w:rsidRPr="007C723F" w:rsidRDefault="00140006" w:rsidP="003002A6">
      <w:pPr>
        <w:rPr>
          <w:rFonts w:cs="Tahoma"/>
          <w:sz w:val="18"/>
          <w:szCs w:val="18"/>
        </w:rPr>
      </w:pPr>
      <w:r>
        <w:rPr>
          <w:rFonts w:ascii="Tahoma" w:hAnsi="Tahoma" w:cs="Tahoma"/>
          <w:position w:val="-4"/>
        </w:rPr>
        <w:t xml:space="preserve">     </w:t>
      </w:r>
      <w:r w:rsidRPr="00CF4DD2">
        <w:rPr>
          <w:rFonts w:ascii="Tahoma" w:hAnsi="Tahoma" w:cs="Tahoma"/>
          <w:position w:val="-4"/>
        </w:rPr>
        <w:object w:dxaOrig="240" w:dyaOrig="260">
          <v:shape id="_x0000_i1027" type="#_x0000_t75" style="width:30.75pt;height:33pt" o:ole="">
            <v:imagedata r:id="rId13" o:title=""/>
          </v:shape>
          <o:OLEObject Type="Embed" ProgID="Equation.3" ShapeID="_x0000_i1027" DrawAspect="Content" ObjectID="_1417289374" r:id="rId14"/>
        </w:object>
      </w:r>
      <w:r>
        <w:rPr>
          <w:rFonts w:ascii="Tahoma" w:hAnsi="Tahoma" w:cs="Tahoma"/>
        </w:rPr>
        <w:t xml:space="preserve">       ……………          </w:t>
      </w:r>
    </w:p>
    <w:p w:rsidR="00140006" w:rsidRDefault="00140006" w:rsidP="003002A6">
      <w:r>
        <w:rPr>
          <w:rFonts w:ascii="Tahoma" w:hAnsi="Tahoma" w:cs="Tahoma"/>
        </w:rPr>
        <w:t xml:space="preserve">      </w:t>
      </w:r>
      <w:r w:rsidRPr="001006C1">
        <w:rPr>
          <w:rFonts w:ascii="Tahoma" w:hAnsi="Tahoma" w:cs="Tahoma"/>
          <w:sz w:val="56"/>
          <w:szCs w:val="56"/>
        </w:rPr>
        <w:t>//</w:t>
      </w:r>
      <w:r>
        <w:rPr>
          <w:rFonts w:ascii="Tahoma" w:hAnsi="Tahoma" w:cs="Tahoma"/>
        </w:rPr>
        <w:t xml:space="preserve">        ……………</w:t>
      </w: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Pr="0015267F" w:rsidRDefault="00140006" w:rsidP="0015267F">
      <w:pPr>
        <w:pStyle w:val="ListParagraph"/>
        <w:ind w:left="0"/>
        <w:jc w:val="both"/>
        <w:rPr>
          <w:b/>
        </w:rPr>
      </w:pPr>
      <w:r>
        <w:rPr>
          <w:b/>
        </w:rPr>
        <w:t xml:space="preserve"> 5</w:t>
      </w:r>
      <w:r w:rsidRPr="00AE2E8F">
        <w:rPr>
          <w:b/>
        </w:rPr>
        <w:t>) ………………………………………..(</w:t>
      </w:r>
      <w:r>
        <w:rPr>
          <w:b/>
          <w:sz w:val="16"/>
          <w:szCs w:val="16"/>
        </w:rPr>
        <w:t>12</w:t>
      </w:r>
      <w:r w:rsidRPr="00AE2E8F">
        <w:rPr>
          <w:b/>
          <w:sz w:val="16"/>
          <w:szCs w:val="16"/>
        </w:rPr>
        <w:t xml:space="preserve"> puan</w:t>
      </w:r>
      <w:r w:rsidRPr="00AE2E8F">
        <w:rPr>
          <w:b/>
        </w:rPr>
        <w:t>)</w:t>
      </w:r>
    </w:p>
    <w:tbl>
      <w:tblPr>
        <w:tblpPr w:leftFromText="141" w:rightFromText="141" w:vertAnchor="page" w:horzAnchor="margin" w:tblpXSpec="right" w:tblpY="7411"/>
        <w:tblOverlap w:val="never"/>
        <w:tblW w:w="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1"/>
        <w:gridCol w:w="1488"/>
        <w:gridCol w:w="1258"/>
        <w:gridCol w:w="818"/>
      </w:tblGrid>
      <w:tr w:rsidR="00140006" w:rsidRPr="00CA3F1B" w:rsidTr="0015267F">
        <w:trPr>
          <w:trHeight w:val="529"/>
        </w:trPr>
        <w:tc>
          <w:tcPr>
            <w:tcW w:w="1321" w:type="dxa"/>
          </w:tcPr>
          <w:p w:rsidR="00140006" w:rsidRDefault="00140006" w:rsidP="0015267F">
            <w:pPr>
              <w:ind w:left="-709"/>
              <w:contextualSpacing/>
            </w:pPr>
          </w:p>
          <w:p w:rsidR="00140006" w:rsidRPr="001964E8" w:rsidRDefault="00140006" w:rsidP="0015267F">
            <w:pPr>
              <w:contextualSpacing/>
            </w:pPr>
            <w:r w:rsidRPr="001964E8">
              <w:t>Şekil</w:t>
            </w:r>
          </w:p>
        </w:tc>
        <w:tc>
          <w:tcPr>
            <w:tcW w:w="1488" w:type="dxa"/>
          </w:tcPr>
          <w:p w:rsidR="00140006" w:rsidRDefault="00140006" w:rsidP="0015267F">
            <w:pPr>
              <w:contextualSpacing/>
            </w:pPr>
          </w:p>
          <w:p w:rsidR="00140006" w:rsidRPr="001964E8" w:rsidRDefault="00140006" w:rsidP="0015267F">
            <w:pPr>
              <w:contextualSpacing/>
            </w:pPr>
            <w:r w:rsidRPr="001964E8">
              <w:t xml:space="preserve"> Çokgenin adı</w:t>
            </w:r>
          </w:p>
        </w:tc>
        <w:tc>
          <w:tcPr>
            <w:tcW w:w="1258" w:type="dxa"/>
          </w:tcPr>
          <w:p w:rsidR="00140006" w:rsidRPr="001964E8" w:rsidRDefault="00140006" w:rsidP="0015267F">
            <w:pPr>
              <w:contextualSpacing/>
            </w:pPr>
          </w:p>
          <w:p w:rsidR="00140006" w:rsidRPr="001964E8" w:rsidRDefault="00140006" w:rsidP="0015267F">
            <w:pPr>
              <w:contextualSpacing/>
            </w:pPr>
            <w:r w:rsidRPr="001964E8">
              <w:t>Kenar sayısı</w:t>
            </w:r>
          </w:p>
        </w:tc>
        <w:tc>
          <w:tcPr>
            <w:tcW w:w="818" w:type="dxa"/>
          </w:tcPr>
          <w:p w:rsidR="00140006" w:rsidRPr="001964E8" w:rsidRDefault="00140006" w:rsidP="0015267F">
            <w:pPr>
              <w:contextualSpacing/>
            </w:pPr>
          </w:p>
          <w:p w:rsidR="00140006" w:rsidRPr="001964E8" w:rsidRDefault="00140006" w:rsidP="0015267F">
            <w:pPr>
              <w:contextualSpacing/>
            </w:pPr>
            <w:r w:rsidRPr="001964E8">
              <w:t>Köşe sayısı</w:t>
            </w:r>
          </w:p>
        </w:tc>
      </w:tr>
      <w:tr w:rsidR="00140006" w:rsidRPr="00CA3F1B" w:rsidTr="0015267F">
        <w:trPr>
          <w:trHeight w:val="848"/>
        </w:trPr>
        <w:tc>
          <w:tcPr>
            <w:tcW w:w="1321" w:type="dxa"/>
          </w:tcPr>
          <w:p w:rsidR="00140006" w:rsidRPr="00CA3F1B" w:rsidRDefault="00140006" w:rsidP="0015267F">
            <w:pPr>
              <w:contextualSpacing/>
              <w:rPr>
                <w:sz w:val="18"/>
                <w:szCs w:val="20"/>
              </w:rPr>
            </w:pPr>
            <w:r>
              <w:rPr>
                <w:noProof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Sekizgen 13" o:spid="_x0000_s1029" type="#_x0000_t10" style="position:absolute;margin-left:9pt;margin-top:10.8pt;width:30.75pt;height:25.1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"/>
              </w:pict>
            </w:r>
          </w:p>
        </w:tc>
        <w:tc>
          <w:tcPr>
            <w:tcW w:w="148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  <w:tr w:rsidR="00140006" w:rsidRPr="00CA3F1B" w:rsidTr="0015267F">
        <w:trPr>
          <w:trHeight w:val="971"/>
        </w:trPr>
        <w:tc>
          <w:tcPr>
            <w:tcW w:w="1321" w:type="dxa"/>
          </w:tcPr>
          <w:p w:rsidR="00140006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  <w:p w:rsidR="00140006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  <w:r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Düzgün Beşgen 299" o:spid="_x0000_s1030" type="#_x0000_t56" style="position:absolute;left:0;text-align:left;margin-left:9pt;margin-top:8pt;width:30pt;height:24.1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" strokeweight="1pt"/>
              </w:pict>
            </w:r>
          </w:p>
          <w:p w:rsidR="00140006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48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  <w:tr w:rsidR="00140006" w:rsidRPr="00CA3F1B" w:rsidTr="0015267F">
        <w:trPr>
          <w:trHeight w:val="727"/>
        </w:trPr>
        <w:tc>
          <w:tcPr>
            <w:tcW w:w="1321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  <w:r>
              <w:rPr>
                <w:noProof/>
              </w:rPr>
              <w:pict>
                <v:rect id="Dikdörtgen 15" o:spid="_x0000_s1031" style="position:absolute;left:0;text-align:left;margin-left:9pt;margin-top:12.45pt;width:27pt;height:20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" strokeweight="1pt"/>
              </w:pict>
            </w:r>
          </w:p>
        </w:tc>
        <w:tc>
          <w:tcPr>
            <w:tcW w:w="148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  <w:tr w:rsidR="00140006" w:rsidRPr="00CA3F1B" w:rsidTr="0015267F">
        <w:trPr>
          <w:trHeight w:val="810"/>
        </w:trPr>
        <w:tc>
          <w:tcPr>
            <w:tcW w:w="1321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4" o:spid="_x0000_s1032" type="#_x0000_t5" style="position:absolute;left:0;text-align:left;margin-left:9pt;margin-top:11.3pt;width:30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"/>
              </w:pict>
            </w:r>
          </w:p>
        </w:tc>
        <w:tc>
          <w:tcPr>
            <w:tcW w:w="148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125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  <w:tc>
          <w:tcPr>
            <w:tcW w:w="818" w:type="dxa"/>
          </w:tcPr>
          <w:p w:rsidR="00140006" w:rsidRPr="00CA3F1B" w:rsidRDefault="00140006" w:rsidP="0015267F">
            <w:pPr>
              <w:ind w:left="720"/>
              <w:contextualSpacing/>
              <w:rPr>
                <w:sz w:val="18"/>
                <w:szCs w:val="20"/>
              </w:rPr>
            </w:pPr>
          </w:p>
        </w:tc>
      </w:tr>
    </w:tbl>
    <w:p w:rsidR="00140006" w:rsidRPr="003002A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Pr="003002A6" w:rsidRDefault="00140006" w:rsidP="003002A6">
      <w:pPr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Pr="003A73D0" w:rsidRDefault="00140006" w:rsidP="00D63C53">
      <w:pPr>
        <w:pStyle w:val="ListParagraph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3002A6">
      <w:pPr>
        <w:pStyle w:val="ListParagraph"/>
        <w:ind w:left="0"/>
        <w:jc w:val="both"/>
        <w:rPr>
          <w:b/>
        </w:rPr>
      </w:pPr>
    </w:p>
    <w:p w:rsidR="00140006" w:rsidRDefault="00140006" w:rsidP="00D32CDD">
      <w:pPr>
        <w:pStyle w:val="ListParagraph"/>
        <w:ind w:left="0"/>
        <w:jc w:val="both"/>
        <w:rPr>
          <w:b/>
        </w:rPr>
      </w:pPr>
    </w:p>
    <w:p w:rsidR="00140006" w:rsidRDefault="00140006" w:rsidP="00D32CDD">
      <w:pPr>
        <w:pStyle w:val="ListParagraph"/>
        <w:ind w:left="0"/>
        <w:jc w:val="both"/>
        <w:rPr>
          <w:b/>
        </w:rPr>
      </w:pPr>
    </w:p>
    <w:p w:rsidR="00140006" w:rsidRPr="00567F57" w:rsidRDefault="00140006" w:rsidP="003002A6">
      <w:pPr>
        <w:jc w:val="both"/>
        <w:rPr>
          <w:b/>
        </w:rPr>
      </w:pPr>
    </w:p>
    <w:p w:rsidR="00140006" w:rsidRDefault="00140006" w:rsidP="00567F57">
      <w:pPr>
        <w:rPr>
          <w:rFonts w:ascii="Verdana" w:hAnsi="Verdana"/>
          <w:b/>
          <w:sz w:val="20"/>
          <w:szCs w:val="20"/>
        </w:rPr>
      </w:pPr>
    </w:p>
    <w:p w:rsidR="00140006" w:rsidRDefault="00140006" w:rsidP="00567F57">
      <w:pPr>
        <w:rPr>
          <w:rFonts w:ascii="Verdana" w:hAnsi="Verdana"/>
          <w:b/>
          <w:sz w:val="20"/>
          <w:szCs w:val="20"/>
        </w:rPr>
      </w:pPr>
    </w:p>
    <w:p w:rsidR="00140006" w:rsidRDefault="00140006" w:rsidP="003002A6">
      <w:pPr>
        <w:rPr>
          <w:b/>
          <w:sz w:val="18"/>
          <w:szCs w:val="18"/>
        </w:rPr>
      </w:pPr>
    </w:p>
    <w:p w:rsidR="00140006" w:rsidRDefault="00140006" w:rsidP="00F332CB">
      <w:pPr>
        <w:ind w:right="180"/>
        <w:jc w:val="both"/>
        <w:rPr>
          <w:sz w:val="18"/>
          <w:szCs w:val="18"/>
        </w:rPr>
      </w:pPr>
      <w:r w:rsidRPr="00F332CB">
        <w:rPr>
          <w:b/>
        </w:rPr>
        <w:t>6) Yanda verilen H kümesine göre aşağıda verilen ifadelerin aralarına</w:t>
      </w:r>
      <w:r w:rsidRPr="00F332CB">
        <w:rPr>
          <w:b/>
          <w:position w:val="-10"/>
        </w:rPr>
        <w:object w:dxaOrig="400" w:dyaOrig="279">
          <v:shape id="_x0000_i1028" type="#_x0000_t75" style="width:20.25pt;height:14.25pt" o:ole="">
            <v:imagedata r:id="rId15" o:title=""/>
          </v:shape>
          <o:OLEObject Type="Embed" ProgID="Equation.3" ShapeID="_x0000_i1028" DrawAspect="Content" ObjectID="_1417289375" r:id="rId16"/>
        </w:object>
      </w:r>
      <w:r w:rsidRPr="00F332CB">
        <w:rPr>
          <w:b/>
        </w:rPr>
        <w:t xml:space="preserve"> Sembollerinden uygun olanı yazınız. (5 Puan)</w:t>
      </w:r>
      <w:r>
        <w:rPr>
          <w:b/>
          <w:sz w:val="28"/>
        </w:rPr>
        <w:t xml:space="preserve">           </w:t>
      </w:r>
      <w:r w:rsidRPr="00A53831">
        <w:rPr>
          <w:b/>
          <w:sz w:val="28"/>
          <w:szCs w:val="18"/>
        </w:rPr>
        <w:t xml:space="preserve">                                                          </w:t>
      </w:r>
    </w:p>
    <w:p w:rsidR="00140006" w:rsidRDefault="00140006" w:rsidP="0015267F">
      <w:pPr>
        <w:ind w:right="180"/>
      </w:pPr>
    </w:p>
    <w:p w:rsidR="00140006" w:rsidRDefault="00140006" w:rsidP="0015267F">
      <w:pPr>
        <w:ind w:right="180"/>
      </w:pPr>
      <w:r>
        <w:rPr>
          <w:noProof/>
        </w:rPr>
        <w:pict>
          <v:oval id="_x0000_s1033" style="position:absolute;margin-left:133.5pt;margin-top:9.35pt;width:99pt;height:67.95pt;z-index:251662336">
            <v:textbox style="mso-next-textbox:#_x0000_s1033">
              <w:txbxContent>
                <w:p w:rsidR="00140006" w:rsidRDefault="00140006" w:rsidP="00F332CB">
                  <w:r>
                    <w:t>. a          . v</w:t>
                  </w:r>
                </w:p>
                <w:p w:rsidR="00140006" w:rsidRDefault="00140006" w:rsidP="00F332CB">
                  <w:r>
                    <w:t xml:space="preserve">  . ∆         .◊</w:t>
                  </w:r>
                </w:p>
                <w:p w:rsidR="00140006" w:rsidRDefault="00140006" w:rsidP="00F332CB">
                  <w:r>
                    <w:t xml:space="preserve">         .2 </w:t>
                  </w:r>
                </w:p>
              </w:txbxContent>
            </v:textbox>
          </v:oval>
        </w:pict>
      </w:r>
      <w:r>
        <w:t xml:space="preserve">            3……H                     </w:t>
      </w:r>
      <w:r>
        <w:rPr>
          <w:b/>
          <w:sz w:val="28"/>
          <w:szCs w:val="18"/>
        </w:rPr>
        <w:t>H</w:t>
      </w:r>
      <w:r>
        <w:t xml:space="preserve">                                              </w:t>
      </w:r>
    </w:p>
    <w:p w:rsidR="00140006" w:rsidRDefault="00140006" w:rsidP="0015267F">
      <w:pPr>
        <w:ind w:right="180"/>
      </w:pPr>
      <w:r>
        <w:t xml:space="preserve">            2……H</w:t>
      </w:r>
    </w:p>
    <w:p w:rsidR="00140006" w:rsidRDefault="00140006" w:rsidP="0015267F">
      <w:pPr>
        <w:ind w:right="180"/>
      </w:pPr>
      <w:r>
        <w:t xml:space="preserve">            H…...H</w:t>
      </w:r>
      <w:r>
        <w:tab/>
      </w:r>
      <w:r>
        <w:tab/>
      </w:r>
      <w:r>
        <w:tab/>
      </w:r>
      <w:r>
        <w:tab/>
      </w:r>
      <w:r>
        <w:tab/>
        <w:t>∆…....H</w:t>
      </w:r>
    </w:p>
    <w:p w:rsidR="00140006" w:rsidRPr="00E33ECC" w:rsidRDefault="00140006" w:rsidP="00E33ECC">
      <w:pPr>
        <w:ind w:right="180"/>
      </w:pPr>
      <w:r>
        <w:t xml:space="preserve">             v…....H</w: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/>
          <w:b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noProof/>
        </w:rPr>
        <w:pict>
          <v:shape id="Resim 20" o:spid="_x0000_s1034" type="#_x0000_t75" alt="atammm" style="position:absolute;left:0;text-align:left;margin-left:-26.25pt;margin-top:-49.2pt;width:185.25pt;height:64.5pt;z-index:-251662336;visibility:visible">
            <v:imagedata r:id="rId7" o:title="" gain="60293f" blacklevel="-2621f" grayscale="t"/>
          </v:shape>
        </w:pict>
      </w:r>
    </w:p>
    <w:p w:rsidR="00140006" w:rsidRDefault="00140006" w:rsidP="00D63C53">
      <w:pPr>
        <w:pStyle w:val="ListParagraph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140006" w:rsidRDefault="00140006" w:rsidP="00D63C53">
      <w:pPr>
        <w:rPr>
          <w:b/>
          <w:bCs/>
        </w:rPr>
      </w:pPr>
      <w:r>
        <w:rPr>
          <w:noProof/>
        </w:rPr>
        <w:pict>
          <v:line id="_x0000_s1035" style="position:absolute;z-index:251661312" from="256.5pt,6.45pt" to="256.5pt,756.1pt" strokeweight="6pt">
            <v:stroke linestyle="thickBetweenThin"/>
          </v:line>
        </w:pict>
      </w:r>
    </w:p>
    <w:p w:rsidR="00140006" w:rsidRPr="00E33ECC" w:rsidRDefault="00140006" w:rsidP="00E33ECC">
      <w:pPr>
        <w:spacing w:before="240"/>
        <w:jc w:val="both"/>
        <w:rPr>
          <w:b/>
        </w:rPr>
      </w:pPr>
      <w:r w:rsidRPr="00E33ECC">
        <w:rPr>
          <w:b/>
          <w:bCs/>
        </w:rPr>
        <w:t xml:space="preserve">7) </w:t>
      </w:r>
      <w:r w:rsidRPr="00E33ECC">
        <w:rPr>
          <w:b/>
        </w:rPr>
        <w:t>A={1,2,3} kümesinin al</w:t>
      </w:r>
      <w:r>
        <w:rPr>
          <w:b/>
        </w:rPr>
        <w:t>t kümelerini yazınız</w:t>
      </w:r>
      <w:r w:rsidRPr="003F17AE">
        <w:rPr>
          <w:b/>
        </w:rPr>
        <w:t>.</w:t>
      </w:r>
      <w:r>
        <w:rPr>
          <w:b/>
        </w:rPr>
        <w:t xml:space="preserve"> </w:t>
      </w:r>
      <w:r w:rsidRPr="003F17AE">
        <w:rPr>
          <w:b/>
        </w:rPr>
        <w:t>(</w:t>
      </w:r>
      <w:r w:rsidRPr="003F17AE">
        <w:rPr>
          <w:b/>
          <w:sz w:val="16"/>
          <w:szCs w:val="16"/>
        </w:rPr>
        <w:t>10 Puan</w:t>
      </w:r>
      <w:r w:rsidRPr="003F17AE">
        <w:rPr>
          <w:b/>
        </w:rPr>
        <w:t>)</w:t>
      </w: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noProof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Pr="00103B6B" w:rsidRDefault="00140006" w:rsidP="00787D17">
      <w:pPr>
        <w:rPr>
          <w:b/>
        </w:rPr>
      </w:pPr>
      <w:r>
        <w:rPr>
          <w:b/>
        </w:rPr>
        <w:t>8</w:t>
      </w:r>
      <w:r w:rsidRPr="00103B6B">
        <w:rPr>
          <w:b/>
        </w:rPr>
        <w:t xml:space="preserve">) Hangisi düzgün çokgen </w:t>
      </w:r>
      <w:r w:rsidRPr="00103B6B">
        <w:rPr>
          <w:b/>
          <w:i/>
          <w:u w:val="single"/>
        </w:rPr>
        <w:t>değildir?</w:t>
      </w:r>
      <w:r w:rsidRPr="00103B6B">
        <w:rPr>
          <w:b/>
        </w:rPr>
        <w:t>(</w:t>
      </w:r>
      <w:r w:rsidRPr="00103B6B">
        <w:rPr>
          <w:b/>
          <w:sz w:val="20"/>
          <w:szCs w:val="20"/>
        </w:rPr>
        <w:t xml:space="preserve"> 5</w:t>
      </w:r>
      <w:r>
        <w:rPr>
          <w:b/>
          <w:sz w:val="20"/>
          <w:szCs w:val="20"/>
        </w:rPr>
        <w:t xml:space="preserve"> </w:t>
      </w:r>
      <w:r w:rsidRPr="00103B6B">
        <w:rPr>
          <w:b/>
          <w:sz w:val="20"/>
          <w:szCs w:val="20"/>
        </w:rPr>
        <w:t>puan</w:t>
      </w:r>
      <w:r w:rsidRPr="00103B6B">
        <w:rPr>
          <w:b/>
        </w:rPr>
        <w:t>)</w:t>
      </w:r>
    </w:p>
    <w:p w:rsidR="00140006" w:rsidRDefault="00140006" w:rsidP="00787D17">
      <w:pPr>
        <w:tabs>
          <w:tab w:val="left" w:pos="540"/>
        </w:tabs>
        <w:rPr>
          <w:b/>
        </w:rPr>
      </w:pPr>
      <w:r w:rsidRPr="00103B6B">
        <w:rPr>
          <w:b/>
        </w:rPr>
        <w:t xml:space="preserve">   </w:t>
      </w:r>
    </w:p>
    <w:p w:rsidR="00140006" w:rsidRPr="00103B6B" w:rsidRDefault="00140006" w:rsidP="00787D17">
      <w:pPr>
        <w:tabs>
          <w:tab w:val="left" w:pos="540"/>
        </w:tabs>
        <w:rPr>
          <w:b/>
        </w:rPr>
      </w:pPr>
      <w:r w:rsidRPr="00103B6B">
        <w:rPr>
          <w:b/>
        </w:rPr>
        <w:t xml:space="preserve">   A)</w:t>
      </w:r>
      <w:r>
        <w:rPr>
          <w:b/>
        </w:rPr>
        <w:t xml:space="preserve"> </w:t>
      </w:r>
      <w:r w:rsidRPr="00103B6B">
        <w:t xml:space="preserve">Eşkenar üçgen                </w:t>
      </w:r>
      <w:r w:rsidRPr="00103B6B">
        <w:rPr>
          <w:b/>
        </w:rPr>
        <w:t>B)</w:t>
      </w:r>
      <w:r>
        <w:rPr>
          <w:b/>
        </w:rPr>
        <w:t xml:space="preserve"> </w:t>
      </w:r>
      <w:r w:rsidRPr="00103B6B">
        <w:t>Kare</w:t>
      </w:r>
      <w:r w:rsidRPr="00103B6B">
        <w:rPr>
          <w:b/>
        </w:rPr>
        <w:t xml:space="preserve">           </w:t>
      </w:r>
    </w:p>
    <w:p w:rsidR="00140006" w:rsidRDefault="00140006" w:rsidP="00787D17">
      <w:pPr>
        <w:tabs>
          <w:tab w:val="left" w:pos="540"/>
        </w:tabs>
        <w:rPr>
          <w:b/>
        </w:rPr>
      </w:pPr>
      <w:r w:rsidRPr="00103B6B">
        <w:rPr>
          <w:b/>
        </w:rPr>
        <w:t xml:space="preserve">     </w:t>
      </w:r>
    </w:p>
    <w:p w:rsidR="00140006" w:rsidRPr="00103B6B" w:rsidRDefault="00140006" w:rsidP="00787D17">
      <w:pPr>
        <w:tabs>
          <w:tab w:val="left" w:pos="540"/>
        </w:tabs>
      </w:pPr>
      <w:r>
        <w:rPr>
          <w:b/>
        </w:rPr>
        <w:t xml:space="preserve">  </w:t>
      </w:r>
      <w:r w:rsidRPr="00103B6B">
        <w:rPr>
          <w:b/>
        </w:rPr>
        <w:t xml:space="preserve"> C)</w:t>
      </w:r>
      <w:r>
        <w:rPr>
          <w:b/>
        </w:rPr>
        <w:t xml:space="preserve"> </w:t>
      </w:r>
      <w:r w:rsidRPr="00103B6B">
        <w:t xml:space="preserve">Düzgün altıgen               </w:t>
      </w:r>
      <w:r w:rsidRPr="00103B6B">
        <w:rPr>
          <w:b/>
        </w:rPr>
        <w:t>D)</w:t>
      </w:r>
      <w:r>
        <w:rPr>
          <w:b/>
        </w:rPr>
        <w:t xml:space="preserve"> </w:t>
      </w:r>
      <w:r w:rsidRPr="00103B6B">
        <w:t xml:space="preserve">Dikdörtgen </w:t>
      </w: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Pr="000609F6" w:rsidRDefault="00140006" w:rsidP="000609F6">
      <w:pPr>
        <w:jc w:val="both"/>
        <w:rPr>
          <w:b/>
        </w:rPr>
      </w:pPr>
      <w:r>
        <w:rPr>
          <w:b/>
        </w:rPr>
        <w:t xml:space="preserve">9) </w:t>
      </w:r>
      <w:r w:rsidRPr="000609F6">
        <w:rPr>
          <w:b/>
        </w:rPr>
        <w:t>Aşağıdaki sayı örüntülerinde verilmeyen sayıyı bulunuz.</w:t>
      </w:r>
      <w:r>
        <w:rPr>
          <w:b/>
        </w:rPr>
        <w:t xml:space="preserve"> (</w:t>
      </w:r>
      <w:r w:rsidRPr="000609F6">
        <w:rPr>
          <w:b/>
          <w:sz w:val="20"/>
          <w:szCs w:val="20"/>
        </w:rPr>
        <w:t>10 puan</w:t>
      </w:r>
      <w:r w:rsidRPr="000609F6">
        <w:rPr>
          <w:b/>
        </w:rPr>
        <w:t>)</w:t>
      </w:r>
    </w:p>
    <w:p w:rsidR="00140006" w:rsidRDefault="00140006" w:rsidP="000609F6"/>
    <w:p w:rsidR="00140006" w:rsidRDefault="00140006" w:rsidP="000609F6">
      <w:pPr>
        <w:pStyle w:val="ListParagraph"/>
        <w:numPr>
          <w:ilvl w:val="0"/>
          <w:numId w:val="6"/>
        </w:numPr>
      </w:pPr>
      <w:r>
        <w:t xml:space="preserve"> 16 – 19 – 22 – 25 ….. 31 - 35</w:t>
      </w:r>
    </w:p>
    <w:p w:rsidR="00140006" w:rsidRDefault="00140006" w:rsidP="000609F6"/>
    <w:p w:rsidR="00140006" w:rsidRDefault="00140006" w:rsidP="000609F6">
      <w:pPr>
        <w:pStyle w:val="ListParagraph"/>
        <w:numPr>
          <w:ilvl w:val="0"/>
          <w:numId w:val="6"/>
        </w:numPr>
      </w:pPr>
      <w:r>
        <w:t>4 – 9 – 15 – 22 …. 39</w:t>
      </w:r>
    </w:p>
    <w:p w:rsidR="00140006" w:rsidRDefault="00140006" w:rsidP="000609F6"/>
    <w:p w:rsidR="00140006" w:rsidRPr="000609F6" w:rsidRDefault="00140006" w:rsidP="000609F6">
      <w:pPr>
        <w:pStyle w:val="ListParagraph"/>
        <w:numPr>
          <w:ilvl w:val="0"/>
          <w:numId w:val="6"/>
        </w:numPr>
        <w:rPr>
          <w:b/>
        </w:rPr>
      </w:pPr>
      <w:r>
        <w:t>65 – 59 – 53 …. 41</w:t>
      </w:r>
    </w:p>
    <w:p w:rsidR="00140006" w:rsidRDefault="00140006" w:rsidP="000609F6">
      <w:pPr>
        <w:rPr>
          <w:b/>
        </w:rPr>
      </w:pPr>
    </w:p>
    <w:p w:rsidR="00140006" w:rsidRDefault="00140006" w:rsidP="000609F6">
      <w:pPr>
        <w:pStyle w:val="ListParagraph"/>
        <w:numPr>
          <w:ilvl w:val="0"/>
          <w:numId w:val="6"/>
        </w:numPr>
      </w:pPr>
      <w:r>
        <w:t>1 – 4 – 9 – 16 – 25 …. 49 - 64</w:t>
      </w:r>
    </w:p>
    <w:p w:rsidR="00140006" w:rsidRDefault="00140006" w:rsidP="000609F6"/>
    <w:p w:rsidR="00140006" w:rsidRDefault="00140006" w:rsidP="000609F6">
      <w:pPr>
        <w:pStyle w:val="ListParagraph"/>
        <w:numPr>
          <w:ilvl w:val="0"/>
          <w:numId w:val="6"/>
        </w:numPr>
      </w:pPr>
      <w:r>
        <w:t>9 – 16 – 23 – 30 …..</w:t>
      </w:r>
    </w:p>
    <w:p w:rsidR="00140006" w:rsidRDefault="00140006" w:rsidP="000609F6">
      <w:pPr>
        <w:jc w:val="both"/>
        <w:rPr>
          <w:rFonts w:ascii="Comic Sans MS" w:hAnsi="Comic Sans MS"/>
          <w:b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</w:p>
    <w:p w:rsidR="00140006" w:rsidRPr="00103B6B" w:rsidRDefault="00140006" w:rsidP="00D63C53">
      <w:pPr>
        <w:rPr>
          <w:rFonts w:ascii="Comic Sans MS" w:hAnsi="Comic Sans MS"/>
          <w:bCs/>
          <w:sz w:val="22"/>
          <w:szCs w:val="22"/>
        </w:rPr>
      </w:pPr>
    </w:p>
    <w:p w:rsidR="00140006" w:rsidRDefault="00140006" w:rsidP="00C64FF7">
      <w:pPr>
        <w:jc w:val="both"/>
        <w:rPr>
          <w:rFonts w:ascii="Comic Sans MS" w:hAnsi="Comic Sans MS"/>
          <w:sz w:val="22"/>
          <w:szCs w:val="22"/>
        </w:rPr>
      </w:pPr>
    </w:p>
    <w:p w:rsidR="00140006" w:rsidRDefault="00140006" w:rsidP="00C64FF7">
      <w:pPr>
        <w:jc w:val="both"/>
        <w:rPr>
          <w:rFonts w:ascii="Comic Sans MS" w:hAnsi="Comic Sans MS"/>
          <w:sz w:val="22"/>
          <w:szCs w:val="22"/>
        </w:rPr>
      </w:pPr>
    </w:p>
    <w:p w:rsidR="00140006" w:rsidRDefault="00140006" w:rsidP="00C64FF7">
      <w:pPr>
        <w:jc w:val="both"/>
        <w:rPr>
          <w:rFonts w:ascii="Comic Sans MS" w:hAnsi="Comic Sans MS"/>
          <w:sz w:val="22"/>
          <w:szCs w:val="22"/>
        </w:rPr>
      </w:pPr>
    </w:p>
    <w:p w:rsidR="00140006" w:rsidRPr="000609F6" w:rsidRDefault="00140006" w:rsidP="00787D17">
      <w:pPr>
        <w:jc w:val="both"/>
        <w:rPr>
          <w:rFonts w:ascii="Comic Sans MS" w:hAnsi="Comic Sans MS"/>
          <w:b/>
          <w:bCs/>
          <w:sz w:val="22"/>
          <w:szCs w:val="22"/>
        </w:rPr>
      </w:pPr>
      <w:r>
        <w:rPr>
          <w:b/>
          <w:bCs/>
        </w:rPr>
        <w:t>10</w:t>
      </w:r>
      <w:r w:rsidRPr="000609F6">
        <w:rPr>
          <w:b/>
          <w:bCs/>
        </w:rPr>
        <w:t xml:space="preserve">) </w:t>
      </w:r>
      <w:r w:rsidRPr="000609F6">
        <w:rPr>
          <w:b/>
          <w:u w:val="single"/>
        </w:rPr>
        <w:t>ÇANAKKALE</w:t>
      </w:r>
      <w:r w:rsidRPr="000609F6">
        <w:rPr>
          <w:b/>
        </w:rPr>
        <w:t xml:space="preserve"> kelimesinin harflerinden oluşan kümeyi liste ve şema yöntemi ile gösteriniz. (</w:t>
      </w:r>
      <w:r w:rsidRPr="000609F6">
        <w:rPr>
          <w:b/>
          <w:sz w:val="20"/>
          <w:szCs w:val="20"/>
        </w:rPr>
        <w:t>10 Puan</w:t>
      </w:r>
      <w:r w:rsidRPr="000609F6">
        <w:rPr>
          <w:b/>
        </w:rPr>
        <w:t>)</w:t>
      </w:r>
    </w:p>
    <w:p w:rsidR="00140006" w:rsidRPr="000609F6" w:rsidRDefault="00140006" w:rsidP="00787D17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0609F6">
        <w:rPr>
          <w:rFonts w:ascii="Comic Sans MS" w:hAnsi="Comic Sans MS"/>
          <w:b/>
          <w:bCs/>
          <w:sz w:val="22"/>
          <w:szCs w:val="22"/>
        </w:rPr>
        <w:t xml:space="preserve"> </w:t>
      </w:r>
    </w:p>
    <w:p w:rsidR="00140006" w:rsidRDefault="00140006" w:rsidP="00C64FF7">
      <w:pPr>
        <w:jc w:val="both"/>
        <w:rPr>
          <w:b/>
        </w:rPr>
      </w:pPr>
    </w:p>
    <w:p w:rsidR="00140006" w:rsidRDefault="00140006" w:rsidP="00C64FF7">
      <w:pPr>
        <w:jc w:val="both"/>
        <w:rPr>
          <w:b/>
        </w:rPr>
      </w:pPr>
    </w:p>
    <w:p w:rsidR="00140006" w:rsidRDefault="00140006" w:rsidP="00C64FF7">
      <w:pPr>
        <w:jc w:val="both"/>
        <w:rPr>
          <w:b/>
        </w:rPr>
      </w:pPr>
    </w:p>
    <w:p w:rsidR="00140006" w:rsidRDefault="00140006" w:rsidP="00C64FF7">
      <w:pPr>
        <w:jc w:val="both"/>
        <w:rPr>
          <w:b/>
        </w:rPr>
      </w:pPr>
    </w:p>
    <w:p w:rsidR="00140006" w:rsidRDefault="00140006" w:rsidP="00C64FF7">
      <w:pPr>
        <w:jc w:val="both"/>
        <w:rPr>
          <w:b/>
        </w:rPr>
      </w:pPr>
    </w:p>
    <w:p w:rsidR="00140006" w:rsidRDefault="00140006" w:rsidP="00C64FF7">
      <w:pPr>
        <w:jc w:val="both"/>
        <w:rPr>
          <w:b/>
        </w:rPr>
      </w:pPr>
    </w:p>
    <w:p w:rsidR="00140006" w:rsidRDefault="00140006" w:rsidP="00C64FF7">
      <w:pPr>
        <w:jc w:val="both"/>
        <w:rPr>
          <w:b/>
        </w:rPr>
      </w:pPr>
    </w:p>
    <w:p w:rsidR="00140006" w:rsidRDefault="00140006" w:rsidP="00787D17">
      <w:pPr>
        <w:rPr>
          <w:b/>
        </w:rPr>
      </w:pPr>
    </w:p>
    <w:p w:rsidR="00140006" w:rsidRPr="00787D17" w:rsidRDefault="00140006" w:rsidP="00787D17">
      <w:pPr>
        <w:rPr>
          <w:rFonts w:ascii="Comic Sans MS" w:hAnsi="Comic Sans MS"/>
          <w:sz w:val="22"/>
          <w:szCs w:val="22"/>
        </w:rPr>
      </w:pPr>
    </w:p>
    <w:p w:rsidR="00140006" w:rsidRDefault="00140006" w:rsidP="00D63C53">
      <w:pPr>
        <w:pStyle w:val="ListParagraph"/>
        <w:rPr>
          <w:rFonts w:ascii="Comic Sans MS" w:hAnsi="Comic Sans MS"/>
          <w:sz w:val="22"/>
          <w:szCs w:val="22"/>
        </w:rPr>
      </w:pPr>
    </w:p>
    <w:p w:rsidR="00140006" w:rsidRDefault="00140006" w:rsidP="00D63C53">
      <w:pPr>
        <w:pStyle w:val="ListParagraph"/>
        <w:rPr>
          <w:rFonts w:ascii="Comic Sans MS" w:hAnsi="Comic Sans MS"/>
          <w:sz w:val="22"/>
          <w:szCs w:val="22"/>
        </w:rPr>
      </w:pPr>
    </w:p>
    <w:p w:rsidR="00140006" w:rsidRDefault="00140006" w:rsidP="00787D17">
      <w:pPr>
        <w:tabs>
          <w:tab w:val="left" w:pos="1227"/>
          <w:tab w:val="left" w:pos="3669"/>
          <w:tab w:val="center" w:pos="5315"/>
        </w:tabs>
        <w:jc w:val="both"/>
        <w:rPr>
          <w:b/>
        </w:rPr>
      </w:pPr>
      <w:r w:rsidRPr="00787D17">
        <w:rPr>
          <w:b/>
        </w:rPr>
        <w:t xml:space="preserve">11) Aşağıdaki ifadelerden doğru olanların yanına </w:t>
      </w:r>
      <w:r>
        <w:rPr>
          <w:b/>
        </w:rPr>
        <w:t xml:space="preserve"> </w:t>
      </w:r>
    </w:p>
    <w:p w:rsidR="00140006" w:rsidRPr="00787D17" w:rsidRDefault="00140006" w:rsidP="00787D17">
      <w:pPr>
        <w:tabs>
          <w:tab w:val="left" w:pos="1227"/>
          <w:tab w:val="left" w:pos="3669"/>
          <w:tab w:val="center" w:pos="5315"/>
        </w:tabs>
        <w:jc w:val="both"/>
        <w:rPr>
          <w:b/>
        </w:rPr>
      </w:pPr>
      <w:r>
        <w:rPr>
          <w:b/>
        </w:rPr>
        <w:t xml:space="preserve">      </w:t>
      </w:r>
      <w:r w:rsidRPr="00787D17">
        <w:rPr>
          <w:b/>
        </w:rPr>
        <w:t>D,</w:t>
      </w:r>
      <w:r>
        <w:rPr>
          <w:b/>
        </w:rPr>
        <w:t xml:space="preserve"> </w:t>
      </w:r>
      <w:r w:rsidRPr="00787D17">
        <w:rPr>
          <w:b/>
        </w:rPr>
        <w:t>yanlış olanların yanına Y yazınız.(</w:t>
      </w:r>
      <w:r w:rsidRPr="00787D17">
        <w:rPr>
          <w:b/>
          <w:sz w:val="20"/>
          <w:szCs w:val="20"/>
        </w:rPr>
        <w:t>10 Puan</w:t>
      </w:r>
      <w:r w:rsidRPr="00787D17">
        <w:rPr>
          <w:b/>
        </w:rPr>
        <w:t>)</w:t>
      </w:r>
    </w:p>
    <w:p w:rsidR="00140006" w:rsidRDefault="00140006" w:rsidP="00787D17">
      <w:pPr>
        <w:tabs>
          <w:tab w:val="left" w:pos="1227"/>
          <w:tab w:val="left" w:pos="3669"/>
          <w:tab w:val="center" w:pos="5315"/>
        </w:tabs>
      </w:pPr>
    </w:p>
    <w:p w:rsidR="00140006" w:rsidRDefault="00140006" w:rsidP="00787D17">
      <w:pPr>
        <w:pStyle w:val="ListParagraph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(…..)Eş kümeler aynı zamanda denktir.</w:t>
      </w:r>
    </w:p>
    <w:p w:rsidR="00140006" w:rsidRDefault="00140006" w:rsidP="00787D17">
      <w:pPr>
        <w:tabs>
          <w:tab w:val="left" w:pos="1227"/>
          <w:tab w:val="left" w:pos="3669"/>
          <w:tab w:val="center" w:pos="5315"/>
        </w:tabs>
      </w:pPr>
    </w:p>
    <w:p w:rsidR="00140006" w:rsidRDefault="00140006" w:rsidP="00787D17">
      <w:pPr>
        <w:pStyle w:val="ListParagraph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(…..)Bir kümenin boş kümeyle birleşimi boş kümeye eşit olur.</w:t>
      </w:r>
    </w:p>
    <w:p w:rsidR="00140006" w:rsidRDefault="00140006" w:rsidP="00787D17">
      <w:pPr>
        <w:tabs>
          <w:tab w:val="left" w:pos="1227"/>
          <w:tab w:val="left" w:pos="3669"/>
          <w:tab w:val="center" w:pos="5315"/>
        </w:tabs>
      </w:pPr>
    </w:p>
    <w:p w:rsidR="00140006" w:rsidRDefault="00140006" w:rsidP="00787D17">
      <w:pPr>
        <w:pStyle w:val="ListParagraph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(…..)Bir kümenin tümleyeni ile birleşimi evrensel kümeye eşittir.</w:t>
      </w:r>
    </w:p>
    <w:p w:rsidR="00140006" w:rsidRDefault="00140006" w:rsidP="00787D17">
      <w:pPr>
        <w:tabs>
          <w:tab w:val="left" w:pos="1227"/>
          <w:tab w:val="left" w:pos="3669"/>
          <w:tab w:val="center" w:pos="5315"/>
        </w:tabs>
      </w:pPr>
    </w:p>
    <w:p w:rsidR="00140006" w:rsidRDefault="00140006" w:rsidP="00787D17">
      <w:pPr>
        <w:pStyle w:val="ListParagraph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(…..)Benzer şekiller aynı zamanda eştir.</w:t>
      </w:r>
    </w:p>
    <w:p w:rsidR="00140006" w:rsidRDefault="00140006" w:rsidP="00787D17">
      <w:pPr>
        <w:tabs>
          <w:tab w:val="left" w:pos="1227"/>
          <w:tab w:val="left" w:pos="3669"/>
          <w:tab w:val="center" w:pos="5315"/>
        </w:tabs>
      </w:pPr>
    </w:p>
    <w:p w:rsidR="00140006" w:rsidRDefault="00140006" w:rsidP="00787D17">
      <w:pPr>
        <w:pStyle w:val="ListParagraph"/>
        <w:numPr>
          <w:ilvl w:val="0"/>
          <w:numId w:val="7"/>
        </w:numPr>
        <w:tabs>
          <w:tab w:val="left" w:pos="1227"/>
          <w:tab w:val="left" w:pos="3669"/>
          <w:tab w:val="center" w:pos="5315"/>
        </w:tabs>
      </w:pPr>
      <w:r>
        <w:t>(…..)Eşkenar üçgen düzgün çokgendir.</w:t>
      </w:r>
    </w:p>
    <w:p w:rsidR="00140006" w:rsidRPr="00C64FF7" w:rsidRDefault="00140006" w:rsidP="00C64FF7">
      <w:pPr>
        <w:rPr>
          <w:b/>
        </w:rPr>
      </w:pPr>
    </w:p>
    <w:p w:rsidR="00140006" w:rsidRDefault="00140006" w:rsidP="00C64FF7">
      <w:pPr>
        <w:rPr>
          <w:rFonts w:ascii="Comic Sans MS" w:hAnsi="Comic Sans MS"/>
          <w:b/>
        </w:rPr>
      </w:pPr>
    </w:p>
    <w:p w:rsidR="00140006" w:rsidRDefault="00140006" w:rsidP="00C64FF7">
      <w:pPr>
        <w:spacing w:line="360" w:lineRule="auto"/>
        <w:rPr>
          <w:rFonts w:ascii="Comic Sans MS" w:hAnsi="Comic Sans MS"/>
          <w:sz w:val="20"/>
        </w:rPr>
      </w:pPr>
    </w:p>
    <w:p w:rsidR="00140006" w:rsidRDefault="00140006" w:rsidP="00C64FF7">
      <w:pPr>
        <w:spacing w:line="360" w:lineRule="auto"/>
        <w:rPr>
          <w:rFonts w:ascii="Comic Sans MS" w:hAnsi="Comic Sans MS"/>
          <w:sz w:val="20"/>
        </w:rPr>
      </w:pPr>
    </w:p>
    <w:p w:rsidR="00140006" w:rsidRDefault="00140006" w:rsidP="00C64FF7">
      <w:pPr>
        <w:spacing w:line="360" w:lineRule="auto"/>
        <w:rPr>
          <w:rFonts w:ascii="Comic Sans MS" w:hAnsi="Comic Sans MS"/>
          <w:sz w:val="20"/>
        </w:rPr>
      </w:pPr>
    </w:p>
    <w:p w:rsidR="00140006" w:rsidRDefault="00140006" w:rsidP="00C64FF7">
      <w:pPr>
        <w:spacing w:line="360" w:lineRule="auto"/>
        <w:rPr>
          <w:rFonts w:ascii="Comic Sans MS" w:hAnsi="Comic Sans MS"/>
          <w:sz w:val="20"/>
        </w:rPr>
      </w:pPr>
    </w:p>
    <w:p w:rsidR="00140006" w:rsidRDefault="00140006" w:rsidP="00D63C53">
      <w:pPr>
        <w:pStyle w:val="ListParagraph"/>
        <w:rPr>
          <w:rFonts w:ascii="Comic Sans MS" w:hAnsi="Comic Sans MS"/>
          <w:sz w:val="22"/>
          <w:szCs w:val="22"/>
        </w:rPr>
      </w:pPr>
    </w:p>
    <w:p w:rsidR="00140006" w:rsidRPr="00DB4577" w:rsidRDefault="00140006" w:rsidP="00D63C53">
      <w:pPr>
        <w:rPr>
          <w:rFonts w:ascii="Chiller" w:hAnsi="Chiller"/>
          <w:b/>
          <w:sz w:val="36"/>
          <w:szCs w:val="36"/>
        </w:rPr>
      </w:pPr>
      <w:r w:rsidRPr="00AB22F5">
        <w:rPr>
          <w:rFonts w:ascii="Chiller" w:hAnsi="Chiller"/>
          <w:noProof/>
          <w:sz w:val="36"/>
          <w:szCs w:val="36"/>
        </w:rPr>
        <w:pict>
          <v:shape id="Resim 20" o:spid="_x0000_i1029" type="#_x0000_t75" alt="MCj03223650000[1]" style="width:12.75pt;height:15pt;visibility:visible">
            <v:imagedata r:id="rId17" o:title=""/>
          </v:shape>
        </w:pict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Mustafa Murat NANGIR</w:t>
      </w:r>
    </w:p>
    <w:p w:rsidR="00140006" w:rsidRPr="00DB4577" w:rsidRDefault="00140006" w:rsidP="00D63C53">
      <w:pPr>
        <w:rPr>
          <w:rFonts w:ascii="Chiller" w:hAnsi="Chiller"/>
          <w:sz w:val="36"/>
          <w:szCs w:val="36"/>
        </w:rPr>
      </w:pPr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 xml:space="preserve">arılar  dilerim.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 xml:space="preserve">retmeni </w:t>
      </w:r>
    </w:p>
    <w:p w:rsidR="00140006" w:rsidRPr="00FE625F" w:rsidRDefault="00140006" w:rsidP="00D63C53">
      <w:pPr>
        <w:pStyle w:val="ListParagraph"/>
        <w:rPr>
          <w:b/>
        </w:rPr>
      </w:pPr>
    </w:p>
    <w:p w:rsidR="00140006" w:rsidRDefault="00140006">
      <w:hyperlink r:id="rId18" w:history="1">
        <w:r w:rsidRPr="00BF27BF">
          <w:rPr>
            <w:rStyle w:val="Hyperlink"/>
          </w:rPr>
          <w:t>www.sorubak.com</w:t>
        </w:r>
      </w:hyperlink>
      <w:r>
        <w:t xml:space="preserve"> </w:t>
      </w:r>
    </w:p>
    <w:sectPr w:rsidR="00140006" w:rsidSect="004F43B6">
      <w:headerReference w:type="even" r:id="rId19"/>
      <w:headerReference w:type="default" r:id="rId20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006" w:rsidRDefault="00140006" w:rsidP="005C071A">
      <w:r>
        <w:separator/>
      </w:r>
    </w:p>
  </w:endnote>
  <w:endnote w:type="continuationSeparator" w:id="0">
    <w:p w:rsidR="00140006" w:rsidRDefault="00140006" w:rsidP="005C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006" w:rsidRDefault="00140006" w:rsidP="005C071A">
      <w:r>
        <w:separator/>
      </w:r>
    </w:p>
  </w:footnote>
  <w:footnote w:type="continuationSeparator" w:id="0">
    <w:p w:rsidR="00140006" w:rsidRDefault="00140006" w:rsidP="005C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06" w:rsidRDefault="00140006" w:rsidP="00250E3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40006" w:rsidRDefault="001400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006" w:rsidRDefault="00140006" w:rsidP="00D11443">
    <w:pPr>
      <w:pStyle w:val="Header"/>
      <w:framePr w:h="871" w:hRule="exact" w:wrap="around" w:vAnchor="text" w:hAnchor="margin" w:xAlign="center" w:y="-467"/>
      <w:rPr>
        <w:rStyle w:val="PageNumber"/>
        <w:rFonts w:ascii="Comic Sans MS" w:hAnsi="Comic Sans MS"/>
        <w:b/>
        <w:sz w:val="22"/>
        <w:szCs w:val="22"/>
      </w:rPr>
    </w:pPr>
    <w:r>
      <w:rPr>
        <w:rStyle w:val="PageNumber"/>
        <w:rFonts w:ascii="Comic Sans MS" w:hAnsi="Comic Sans MS"/>
        <w:b/>
        <w:sz w:val="22"/>
        <w:szCs w:val="22"/>
      </w:rPr>
      <w:t xml:space="preserve">                                     KAVAKLAR – BEYELLİ MEHMET ALTAŞ ORTAOKULU 6. SINIF                                        </w:t>
    </w:r>
  </w:p>
  <w:p w:rsidR="00140006" w:rsidRDefault="00140006" w:rsidP="00D11443">
    <w:pPr>
      <w:pStyle w:val="Header"/>
      <w:framePr w:h="871" w:hRule="exact" w:wrap="around" w:vAnchor="text" w:hAnchor="margin" w:xAlign="center" w:y="-467"/>
      <w:rPr>
        <w:rStyle w:val="PageNumber"/>
        <w:rFonts w:ascii="Comic Sans MS" w:hAnsi="Comic Sans MS"/>
        <w:b/>
        <w:sz w:val="22"/>
        <w:szCs w:val="22"/>
      </w:rPr>
    </w:pPr>
    <w:r>
      <w:rPr>
        <w:rStyle w:val="PageNumber"/>
        <w:rFonts w:ascii="Comic Sans MS" w:hAnsi="Comic Sans MS"/>
        <w:b/>
        <w:sz w:val="22"/>
        <w:szCs w:val="22"/>
      </w:rPr>
      <w:t xml:space="preserve">                                           MATEMATİK DERSİ    1.DÖNEM   2.YAZILISI</w:t>
    </w:r>
    <w:r w:rsidRPr="00475787">
      <w:rPr>
        <w:rStyle w:val="PageNumber"/>
        <w:rFonts w:ascii="Comic Sans MS" w:hAnsi="Comic Sans MS"/>
        <w:b/>
        <w:sz w:val="22"/>
        <w:szCs w:val="22"/>
      </w:rPr>
      <w:t xml:space="preserve"> </w:t>
    </w:r>
    <w:r>
      <w:rPr>
        <w:rStyle w:val="PageNumber"/>
        <w:rFonts w:ascii="Comic Sans MS" w:hAnsi="Comic Sans MS"/>
        <w:b/>
        <w:sz w:val="22"/>
        <w:szCs w:val="22"/>
      </w:rPr>
      <w:t xml:space="preserve">    </w:t>
    </w:r>
  </w:p>
  <w:p w:rsidR="00140006" w:rsidRDefault="00140006" w:rsidP="00D11443">
    <w:pPr>
      <w:pStyle w:val="Header"/>
      <w:framePr w:h="871" w:hRule="exact" w:wrap="around" w:vAnchor="text" w:hAnchor="margin" w:xAlign="center" w:y="-467"/>
      <w:rPr>
        <w:rStyle w:val="PageNumber"/>
        <w:rFonts w:ascii="Comic Sans MS" w:hAnsi="Comic Sans MS"/>
        <w:b/>
        <w:sz w:val="22"/>
        <w:szCs w:val="22"/>
      </w:rPr>
    </w:pPr>
    <w:r>
      <w:rPr>
        <w:rStyle w:val="PageNumber"/>
        <w:rFonts w:ascii="Comic Sans MS" w:hAnsi="Comic Sans MS"/>
        <w:b/>
        <w:sz w:val="22"/>
        <w:szCs w:val="22"/>
      </w:rPr>
      <w:t xml:space="preserve">                                                                                        </w:t>
    </w:r>
  </w:p>
  <w:p w:rsidR="00140006" w:rsidRPr="00475787" w:rsidRDefault="00140006" w:rsidP="00D11443">
    <w:pPr>
      <w:pStyle w:val="Header"/>
      <w:framePr w:h="871" w:hRule="exact" w:wrap="around" w:vAnchor="text" w:hAnchor="margin" w:xAlign="center" w:y="-467"/>
      <w:rPr>
        <w:rStyle w:val="PageNumber"/>
        <w:rFonts w:ascii="Comic Sans MS" w:hAnsi="Comic Sans MS"/>
        <w:b/>
        <w:sz w:val="22"/>
        <w:szCs w:val="22"/>
      </w:rPr>
    </w:pPr>
    <w:r>
      <w:rPr>
        <w:rStyle w:val="PageNumber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140006" w:rsidRDefault="001400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F22584"/>
    <w:multiLevelType w:val="hybridMultilevel"/>
    <w:tmpl w:val="8A5685C4"/>
    <w:lvl w:ilvl="0" w:tplc="B6BAAC60">
      <w:start w:val="10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AED5937"/>
    <w:multiLevelType w:val="hybridMultilevel"/>
    <w:tmpl w:val="6A1ACB96"/>
    <w:lvl w:ilvl="0" w:tplc="AE080B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777142"/>
    <w:multiLevelType w:val="hybridMultilevel"/>
    <w:tmpl w:val="5A78135A"/>
    <w:lvl w:ilvl="0" w:tplc="6B04DD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244934"/>
    <w:multiLevelType w:val="hybridMultilevel"/>
    <w:tmpl w:val="FC7006FE"/>
    <w:lvl w:ilvl="0" w:tplc="C66463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C53"/>
    <w:rsid w:val="00002456"/>
    <w:rsid w:val="00004241"/>
    <w:rsid w:val="00024B69"/>
    <w:rsid w:val="00032CAD"/>
    <w:rsid w:val="000609F6"/>
    <w:rsid w:val="00071132"/>
    <w:rsid w:val="00072231"/>
    <w:rsid w:val="00074480"/>
    <w:rsid w:val="00081D1E"/>
    <w:rsid w:val="00082956"/>
    <w:rsid w:val="00094BC0"/>
    <w:rsid w:val="000976B1"/>
    <w:rsid w:val="000B0668"/>
    <w:rsid w:val="000B5C36"/>
    <w:rsid w:val="000B7879"/>
    <w:rsid w:val="000F678C"/>
    <w:rsid w:val="001006C1"/>
    <w:rsid w:val="0010074B"/>
    <w:rsid w:val="00103B6B"/>
    <w:rsid w:val="0010676A"/>
    <w:rsid w:val="0011432E"/>
    <w:rsid w:val="00117D58"/>
    <w:rsid w:val="00134E18"/>
    <w:rsid w:val="00140006"/>
    <w:rsid w:val="001429E4"/>
    <w:rsid w:val="00146183"/>
    <w:rsid w:val="00146AF1"/>
    <w:rsid w:val="00152666"/>
    <w:rsid w:val="0015267F"/>
    <w:rsid w:val="001805B9"/>
    <w:rsid w:val="001964E8"/>
    <w:rsid w:val="001A3E72"/>
    <w:rsid w:val="001A7DF2"/>
    <w:rsid w:val="001C1009"/>
    <w:rsid w:val="001D1102"/>
    <w:rsid w:val="001E17ED"/>
    <w:rsid w:val="001E7EE6"/>
    <w:rsid w:val="00212D27"/>
    <w:rsid w:val="0022594B"/>
    <w:rsid w:val="00231E82"/>
    <w:rsid w:val="00250E35"/>
    <w:rsid w:val="00253718"/>
    <w:rsid w:val="0027190B"/>
    <w:rsid w:val="0027544C"/>
    <w:rsid w:val="00285747"/>
    <w:rsid w:val="00292E12"/>
    <w:rsid w:val="002A478C"/>
    <w:rsid w:val="002B1196"/>
    <w:rsid w:val="002B5567"/>
    <w:rsid w:val="002C2C71"/>
    <w:rsid w:val="002C7F8F"/>
    <w:rsid w:val="002D5D69"/>
    <w:rsid w:val="003002A6"/>
    <w:rsid w:val="00300632"/>
    <w:rsid w:val="00300796"/>
    <w:rsid w:val="00312920"/>
    <w:rsid w:val="00320305"/>
    <w:rsid w:val="0033431B"/>
    <w:rsid w:val="00337E3F"/>
    <w:rsid w:val="00340D70"/>
    <w:rsid w:val="00346CB4"/>
    <w:rsid w:val="00350427"/>
    <w:rsid w:val="0035287B"/>
    <w:rsid w:val="00367BFF"/>
    <w:rsid w:val="003861D1"/>
    <w:rsid w:val="003909F3"/>
    <w:rsid w:val="003933AC"/>
    <w:rsid w:val="00393A9C"/>
    <w:rsid w:val="00394EDC"/>
    <w:rsid w:val="003952A7"/>
    <w:rsid w:val="00395F9F"/>
    <w:rsid w:val="003A6852"/>
    <w:rsid w:val="003A73D0"/>
    <w:rsid w:val="003B0060"/>
    <w:rsid w:val="003D2B0A"/>
    <w:rsid w:val="003F17AE"/>
    <w:rsid w:val="0041782A"/>
    <w:rsid w:val="00417A21"/>
    <w:rsid w:val="00422F10"/>
    <w:rsid w:val="00424E4A"/>
    <w:rsid w:val="0043283E"/>
    <w:rsid w:val="004419A4"/>
    <w:rsid w:val="004513B0"/>
    <w:rsid w:val="00454C95"/>
    <w:rsid w:val="00455BA5"/>
    <w:rsid w:val="00461DD7"/>
    <w:rsid w:val="004638B9"/>
    <w:rsid w:val="00470752"/>
    <w:rsid w:val="004725B7"/>
    <w:rsid w:val="00475787"/>
    <w:rsid w:val="00477731"/>
    <w:rsid w:val="004829C9"/>
    <w:rsid w:val="00497436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3B6"/>
    <w:rsid w:val="004F4C49"/>
    <w:rsid w:val="004F73A9"/>
    <w:rsid w:val="00520A6C"/>
    <w:rsid w:val="0052577E"/>
    <w:rsid w:val="00525FD4"/>
    <w:rsid w:val="00542F25"/>
    <w:rsid w:val="005459B6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A4900"/>
    <w:rsid w:val="005B298E"/>
    <w:rsid w:val="005B31D8"/>
    <w:rsid w:val="005C071A"/>
    <w:rsid w:val="005C2F1E"/>
    <w:rsid w:val="005C71D7"/>
    <w:rsid w:val="00613482"/>
    <w:rsid w:val="00613906"/>
    <w:rsid w:val="0061617F"/>
    <w:rsid w:val="00656F2F"/>
    <w:rsid w:val="006645DC"/>
    <w:rsid w:val="006838F4"/>
    <w:rsid w:val="00684C44"/>
    <w:rsid w:val="00684DEC"/>
    <w:rsid w:val="00687C81"/>
    <w:rsid w:val="006A596F"/>
    <w:rsid w:val="006B5BF7"/>
    <w:rsid w:val="006E773D"/>
    <w:rsid w:val="006F4B2E"/>
    <w:rsid w:val="006F74C6"/>
    <w:rsid w:val="00704879"/>
    <w:rsid w:val="00707104"/>
    <w:rsid w:val="00715B37"/>
    <w:rsid w:val="00717D7F"/>
    <w:rsid w:val="00721707"/>
    <w:rsid w:val="007220A7"/>
    <w:rsid w:val="007264BB"/>
    <w:rsid w:val="007470B6"/>
    <w:rsid w:val="00757E77"/>
    <w:rsid w:val="007618DA"/>
    <w:rsid w:val="007619AA"/>
    <w:rsid w:val="00765308"/>
    <w:rsid w:val="007704E5"/>
    <w:rsid w:val="007814FE"/>
    <w:rsid w:val="00786A1F"/>
    <w:rsid w:val="00787D17"/>
    <w:rsid w:val="007A4164"/>
    <w:rsid w:val="007A796E"/>
    <w:rsid w:val="007B26B7"/>
    <w:rsid w:val="007B2F87"/>
    <w:rsid w:val="007B745D"/>
    <w:rsid w:val="007C723F"/>
    <w:rsid w:val="007D38BF"/>
    <w:rsid w:val="007E143D"/>
    <w:rsid w:val="007E72DB"/>
    <w:rsid w:val="007F0BB6"/>
    <w:rsid w:val="007F68C5"/>
    <w:rsid w:val="0081436A"/>
    <w:rsid w:val="008719BE"/>
    <w:rsid w:val="00872B9E"/>
    <w:rsid w:val="008820EB"/>
    <w:rsid w:val="008A2E83"/>
    <w:rsid w:val="008B1E38"/>
    <w:rsid w:val="008B2891"/>
    <w:rsid w:val="008B60C2"/>
    <w:rsid w:val="008D2D52"/>
    <w:rsid w:val="008E0008"/>
    <w:rsid w:val="008E3F11"/>
    <w:rsid w:val="008F1EA9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04C4"/>
    <w:rsid w:val="00A31E1A"/>
    <w:rsid w:val="00A32B75"/>
    <w:rsid w:val="00A37DCE"/>
    <w:rsid w:val="00A51BC1"/>
    <w:rsid w:val="00A53831"/>
    <w:rsid w:val="00A60E26"/>
    <w:rsid w:val="00A611C8"/>
    <w:rsid w:val="00A70124"/>
    <w:rsid w:val="00A72CB2"/>
    <w:rsid w:val="00A8250E"/>
    <w:rsid w:val="00A86399"/>
    <w:rsid w:val="00AB22F5"/>
    <w:rsid w:val="00AB436D"/>
    <w:rsid w:val="00AB4A82"/>
    <w:rsid w:val="00AC35DE"/>
    <w:rsid w:val="00AD7212"/>
    <w:rsid w:val="00AE2E8F"/>
    <w:rsid w:val="00AF3937"/>
    <w:rsid w:val="00B0331A"/>
    <w:rsid w:val="00B16AC4"/>
    <w:rsid w:val="00B220BF"/>
    <w:rsid w:val="00B40296"/>
    <w:rsid w:val="00B404C6"/>
    <w:rsid w:val="00B41D46"/>
    <w:rsid w:val="00B508E8"/>
    <w:rsid w:val="00B51F87"/>
    <w:rsid w:val="00B5202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BF27BF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3F1B"/>
    <w:rsid w:val="00CA61E8"/>
    <w:rsid w:val="00CA6FCD"/>
    <w:rsid w:val="00CB2651"/>
    <w:rsid w:val="00CB7D04"/>
    <w:rsid w:val="00CC18C9"/>
    <w:rsid w:val="00CC5357"/>
    <w:rsid w:val="00CD7E36"/>
    <w:rsid w:val="00CE7137"/>
    <w:rsid w:val="00CF4DD2"/>
    <w:rsid w:val="00D04BF8"/>
    <w:rsid w:val="00D11443"/>
    <w:rsid w:val="00D235E0"/>
    <w:rsid w:val="00D2664A"/>
    <w:rsid w:val="00D32CDD"/>
    <w:rsid w:val="00D3730B"/>
    <w:rsid w:val="00D408A3"/>
    <w:rsid w:val="00D54D93"/>
    <w:rsid w:val="00D56609"/>
    <w:rsid w:val="00D63C53"/>
    <w:rsid w:val="00D70042"/>
    <w:rsid w:val="00D90246"/>
    <w:rsid w:val="00DA1F7D"/>
    <w:rsid w:val="00DA49B7"/>
    <w:rsid w:val="00DB37D8"/>
    <w:rsid w:val="00DB4285"/>
    <w:rsid w:val="00DB4434"/>
    <w:rsid w:val="00DB4577"/>
    <w:rsid w:val="00DC0737"/>
    <w:rsid w:val="00DC4CD1"/>
    <w:rsid w:val="00DD75BE"/>
    <w:rsid w:val="00DE3493"/>
    <w:rsid w:val="00DE41E2"/>
    <w:rsid w:val="00DF2825"/>
    <w:rsid w:val="00DF4C5B"/>
    <w:rsid w:val="00DF7512"/>
    <w:rsid w:val="00E11420"/>
    <w:rsid w:val="00E177A1"/>
    <w:rsid w:val="00E227DA"/>
    <w:rsid w:val="00E3246A"/>
    <w:rsid w:val="00E33DC6"/>
    <w:rsid w:val="00E33DED"/>
    <w:rsid w:val="00E33ECC"/>
    <w:rsid w:val="00E356C3"/>
    <w:rsid w:val="00E46A65"/>
    <w:rsid w:val="00E54631"/>
    <w:rsid w:val="00E54D77"/>
    <w:rsid w:val="00E7055C"/>
    <w:rsid w:val="00E70DF6"/>
    <w:rsid w:val="00E80D7D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332CB"/>
    <w:rsid w:val="00F51779"/>
    <w:rsid w:val="00F5362E"/>
    <w:rsid w:val="00F6452F"/>
    <w:rsid w:val="00F8604A"/>
    <w:rsid w:val="00F86F4C"/>
    <w:rsid w:val="00F954C2"/>
    <w:rsid w:val="00F97ACA"/>
    <w:rsid w:val="00FB05DC"/>
    <w:rsid w:val="00FC0C7E"/>
    <w:rsid w:val="00FC70EF"/>
    <w:rsid w:val="00FD1B30"/>
    <w:rsid w:val="00FE3F25"/>
    <w:rsid w:val="00FE45E6"/>
    <w:rsid w:val="00FE588D"/>
    <w:rsid w:val="00FE625F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3C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3C53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D63C53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D63C5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63C53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D63C53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D63C53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D63C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C53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32C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2CDD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40D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353</Words>
  <Characters>2015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Mustafa Murat</dc:creator>
  <cp:keywords>www.sorubak.com</cp:keywords>
  <dc:description/>
  <cp:lastModifiedBy>edanur</cp:lastModifiedBy>
  <cp:revision>14</cp:revision>
  <dcterms:created xsi:type="dcterms:W3CDTF">2012-10-31T18:38:00Z</dcterms:created>
  <dcterms:modified xsi:type="dcterms:W3CDTF">2012-12-17T20:43:00Z</dcterms:modified>
  <cp:category>www.sorubak.com</cp:category>
  <cp:contentStatus>www.sorubak.com</cp:contentStatus>
</cp:coreProperties>
</file>