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7A38" w:rsidRDefault="005E7A38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3.95pt;margin-top:-11.6pt;width:48.2pt;height:43.6pt;z-index:251659776" filled="f" stroked="f">
            <v:textbox>
              <w:txbxContent>
                <w:p w:rsidR="005E7A38" w:rsidRPr="003B09CB" w:rsidRDefault="005E7A38">
                  <w:pPr>
                    <w:rPr>
                      <w:sz w:val="56"/>
                      <w:szCs w:val="56"/>
                    </w:rPr>
                  </w:pPr>
                  <w:r>
                    <w:t xml:space="preserve">      </w:t>
                  </w:r>
                  <w:r w:rsidRPr="003B09CB">
                    <w:rPr>
                      <w:sz w:val="56"/>
                      <w:szCs w:val="56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19.65pt;margin-top:14.75pt;width:29.4pt;height:686pt;z-index:251655680" filled="f" stroked="f">
            <v:textbox>
              <w:txbxContent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1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2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3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4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5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6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 7</w:t>
                  </w:r>
                </w:p>
              </w:txbxContent>
            </v:textbox>
          </v:shape>
        </w:pict>
      </w:r>
      <w:r>
        <w:t xml:space="preserve">6.SINIF I.DÖNEM II.SINAV  </w:t>
      </w:r>
      <w:r>
        <w:rPr>
          <w:sz w:val="16"/>
          <w:szCs w:val="16"/>
        </w:rPr>
        <w:t xml:space="preserve">Matematik </w:t>
      </w:r>
      <w:r w:rsidRPr="00C71B00">
        <w:rPr>
          <w:noProof/>
          <w:bdr w:val="single" w:sz="4" w:space="0" w:color="auto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5" o:spid="_x0000_i1025" type="#_x0000_t75" style="width:168.75pt;height:111pt;visibility:visible">
            <v:imagedata r:id="rId4" o:title="" gain="2" blacklevel="-14418f"/>
          </v:shape>
        </w:pict>
      </w:r>
    </w:p>
    <w:p w:rsidR="005E7A38" w:rsidRDefault="005E7A38">
      <w:r w:rsidRPr="00C71B00">
        <w:rPr>
          <w:noProof/>
          <w:bdr w:val="single" w:sz="4" w:space="0" w:color="auto"/>
          <w:lang w:eastAsia="tr-TR"/>
        </w:rPr>
        <w:pict>
          <v:shape id="Resim 1" o:spid="_x0000_i1026" type="#_x0000_t75" style="width:168.75pt;height:149.25pt;visibility:visible">
            <v:imagedata r:id="rId5" o:title="" gain="2.5" blacklevel="-.25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2" o:spid="_x0000_i1027" type="#_x0000_t75" style="width:165.75pt;height:94.5pt;visibility:visible">
            <v:imagedata r:id="rId6" o:title="" gain="273067f" blacklevel="-18350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3" o:spid="_x0000_i1028" type="#_x0000_t75" style="width:168.75pt;height:60.75pt;visibility:visible">
            <v:imagedata r:id="rId7" o:title="" gain="105703f" blacklevel="-9175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2" o:spid="_x0000_i1029" type="#_x0000_t75" style="width:169.5pt;height:48pt;visibility:visible">
            <v:imagedata r:id="rId8" o:title="" cropbottom="5796f" gain="93623f" blacklevel="-7864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0" o:spid="_x0000_i1030" type="#_x0000_t75" style="width:168pt;height:111pt;visibility:visible">
            <v:imagedata r:id="rId9" o:title="" gain="2.5" blacklevel="-.25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1" o:spid="_x0000_i1031" type="#_x0000_t75" style="width:168pt;height:93pt;visibility:visible">
            <v:imagedata r:id="rId10" o:title="" gain="109227f" blacklevel="-7209f"/>
          </v:shape>
        </w:pict>
      </w:r>
    </w:p>
    <w:p w:rsidR="005E7A38" w:rsidRDefault="005E7A38"/>
    <w:p w:rsidR="005E7A38" w:rsidRDefault="005E7A38"/>
    <w:p w:rsidR="005E7A38" w:rsidRDefault="005E7A38" w:rsidP="00180D38">
      <w:pPr>
        <w:shd w:val="clear" w:color="auto" w:fill="000000"/>
      </w:pPr>
      <w:r>
        <w:t>20 SORU CEVAPLAYINIZ</w:t>
      </w:r>
    </w:p>
    <w:p w:rsidR="005E7A38" w:rsidRDefault="005E7A38">
      <w:r>
        <w:rPr>
          <w:noProof/>
          <w:lang w:eastAsia="tr-TR"/>
        </w:rPr>
        <w:pict>
          <v:shape id="_x0000_s1028" type="#_x0000_t202" style="position:absolute;margin-left:-19.65pt;margin-top:1.3pt;width:30.4pt;height:682.45pt;z-index:251656704" filled="f" stroked="f">
            <v:textbox>
              <w:txbxContent>
                <w:p w:rsidR="005E7A38" w:rsidRDefault="005E7A38">
                  <w:r>
                    <w:t xml:space="preserve">  </w:t>
                  </w:r>
                </w:p>
                <w:p w:rsidR="005E7A38" w:rsidRDefault="005E7A38">
                  <w:r>
                    <w:t>8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9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 xml:space="preserve">10    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11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12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13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14</w:t>
                  </w:r>
                </w:p>
              </w:txbxContent>
            </v:textbox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4" o:spid="_x0000_i1032" type="#_x0000_t75" style="width:166.5pt;height:52.5pt;visibility:visible">
            <v:imagedata r:id="rId11" o:title="" gain="91022f" blacklevel="-8520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4" o:spid="_x0000_i1033" type="#_x0000_t75" style="width:164.25pt;height:164.25pt;visibility:visible">
            <v:imagedata r:id="rId12" o:title="" gain="142470f" blacklevel="-14418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9" o:spid="_x0000_i1034" type="#_x0000_t75" style="width:169.5pt;height:71.25pt;visibility:visible">
            <v:imagedata r:id="rId13" o:title="" cropbottom="5529f" gain="142470f" blacklevel="-14418f"/>
          </v:shape>
        </w:pict>
      </w:r>
    </w:p>
    <w:p w:rsidR="005E7A38" w:rsidRDefault="005E7A38" w:rsidP="00951E98">
      <w:pPr>
        <w:rPr>
          <w:rFonts w:ascii="Monotype Corsiva" w:hAnsi="Monotype Corsiva"/>
        </w:rPr>
      </w:pPr>
      <w:r w:rsidRPr="00C71B00">
        <w:rPr>
          <w:noProof/>
          <w:bdr w:val="single" w:sz="4" w:space="0" w:color="auto"/>
          <w:lang w:eastAsia="tr-TR"/>
        </w:rPr>
        <w:pict>
          <v:shape id="Resim 6" o:spid="_x0000_i1035" type="#_x0000_t75" style="width:165pt;height:89.25pt;visibility:visible">
            <v:imagedata r:id="rId14" o:title="" cropbottom="2991f" gain="218453f" blacklevel="-19661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8" o:spid="_x0000_i1036" type="#_x0000_t75" style="width:169.5pt;height:60pt;visibility:visible">
            <v:imagedata r:id="rId15" o:title="" cropbottom="5071f" gain="142470f" blacklevel="-13763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3" o:spid="_x0000_i1037" type="#_x0000_t75" style="width:170.25pt;height:65.25pt;visibility:visible">
            <v:imagedata r:id="rId16" o:title="" gain="136533f" blacklevel="-13107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30" o:spid="_x0000_i1038" type="#_x0000_t75" style="width:169.5pt;height:154.5pt;visibility:visible">
            <v:imagedata r:id="rId17" o:title="" gain="3.125" blacklevel="-18350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6" o:spid="_x0000_i1039" type="#_x0000_t75" style="width:169.5pt;height:183pt;visibility:visible">
            <v:imagedata r:id="rId18" o:title="" gain="112993f" blacklevel="-10486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5" o:spid="_x0000_i1040" type="#_x0000_t75" style="width:169.5pt;height:204.75pt;visibility:visible">
            <v:imagedata r:id="rId19" o:title="" gain="126031f" blacklevel="-13763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19" o:spid="_x0000_i1041" type="#_x0000_t75" style="width:169.5pt;height:99pt;visibility:visible">
            <v:imagedata r:id="rId20" o:title="" gain="156038f" blacklevel="-15073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20" o:spid="_x0000_i1042" type="#_x0000_t75" style="width:166.5pt;height:168pt;visibility:visible">
            <v:imagedata r:id="rId21" o:title="" gain="172463f" blacklevel="-15729f"/>
          </v:shape>
        </w:pict>
      </w:r>
      <w:r w:rsidRPr="00951E98">
        <w:rPr>
          <w:rFonts w:ascii="Monotype Corsiva" w:hAnsi="Monotype Corsiva"/>
        </w:rPr>
        <w:t xml:space="preserve"> </w:t>
      </w:r>
      <w:r>
        <w:rPr>
          <w:rFonts w:ascii="Monotype Corsiva" w:hAnsi="Monotype Corsiva"/>
        </w:rPr>
        <w:t>Necmettin Balaban       06/12/2012</w:t>
      </w:r>
    </w:p>
    <w:p w:rsidR="005E7A38" w:rsidRPr="00C375D4" w:rsidRDefault="005E7A38" w:rsidP="00951E98">
      <w:pPr>
        <w:rPr>
          <w:rFonts w:ascii="Monotype Corsiva" w:hAnsi="Monotype Corsiva"/>
        </w:rPr>
      </w:pPr>
      <w:r>
        <w:rPr>
          <w:noProof/>
          <w:lang w:eastAsia="tr-TR"/>
        </w:rPr>
        <w:pict>
          <v:shape id="_x0000_s1029" type="#_x0000_t202" style="position:absolute;margin-left:-18.6pt;margin-top:-677.3pt;width:26.85pt;height:670.3pt;z-index:251657728" filled="f" stroked="f">
            <v:textbox>
              <w:txbxContent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15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16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17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18</w:t>
                  </w:r>
                </w:p>
              </w:txbxContent>
            </v:textbox>
          </v:shape>
        </w:pict>
      </w:r>
      <w:r>
        <w:rPr>
          <w:rFonts w:ascii="Monotype Corsiva" w:hAnsi="Monotype Corsiva"/>
        </w:rPr>
        <w:t xml:space="preserve">       Mat.Öğrt.</w:t>
      </w:r>
      <w:r w:rsidRPr="00C326D0">
        <w:t xml:space="preserve"> </w:t>
      </w:r>
      <w:hyperlink r:id="rId22" w:history="1">
        <w:r>
          <w:rPr>
            <w:rStyle w:val="Hyperlink"/>
          </w:rPr>
          <w:t>www.sorubak.com</w:t>
        </w:r>
      </w:hyperlink>
    </w:p>
    <w:p w:rsidR="005E7A38" w:rsidRDefault="005E7A38" w:rsidP="001B1893">
      <w:pPr>
        <w:rPr>
          <w:sz w:val="16"/>
          <w:szCs w:val="16"/>
        </w:rPr>
      </w:pPr>
      <w:r>
        <w:rPr>
          <w:noProof/>
          <w:lang w:eastAsia="tr-TR"/>
        </w:rPr>
        <w:pict>
          <v:shape id="_x0000_s1030" type="#_x0000_t202" style="position:absolute;margin-left:-20.65pt;margin-top:1.55pt;width:33.45pt;height:655.1pt;z-index:251658752" filled="f" stroked="f">
            <v:textbox>
              <w:txbxContent>
                <w:p w:rsidR="005E7A38" w:rsidRDefault="005E7A38"/>
                <w:p w:rsidR="005E7A38" w:rsidRDefault="005E7A38"/>
                <w:p w:rsidR="005E7A38" w:rsidRDefault="005E7A38">
                  <w:r>
                    <w:t>19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20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21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22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23</w:t>
                  </w:r>
                </w:p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/>
                <w:p w:rsidR="005E7A38" w:rsidRDefault="005E7A38">
                  <w:r>
                    <w:t>24</w:t>
                  </w:r>
                </w:p>
              </w:txbxContent>
            </v:textbox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22" o:spid="_x0000_i1043" type="#_x0000_t75" style="width:167.25pt;height:80.25pt;visibility:visible">
            <v:imagedata r:id="rId23" o:title="" gain="136533f" blacklevel="-12452f"/>
          </v:shape>
        </w:pict>
      </w:r>
      <w:r w:rsidRPr="00AA179E">
        <w:rPr>
          <w:noProof/>
          <w:sz w:val="16"/>
          <w:szCs w:val="16"/>
          <w:bdr w:val="single" w:sz="4" w:space="0" w:color="auto"/>
          <w:lang w:eastAsia="tr-TR"/>
        </w:rPr>
        <w:pict>
          <v:shape id="_x0000_i1044" type="#_x0000_t75" style="width:167.25pt;height:160.5pt;visibility:visible">
            <v:imagedata r:id="rId24" o:title="" gain="112993f" blacklevel="-5898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38" o:spid="_x0000_i1045" type="#_x0000_t75" style="width:169.5pt;height:84.75pt;visibility:visible">
            <v:imagedata r:id="rId25" o:title="" gain="2" blacklevel="-15073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29" o:spid="_x0000_i1046" type="#_x0000_t75" style="width:164.25pt;height:67.5pt;visibility:visible">
            <v:imagedata r:id="rId26" o:title="" gain="121363f" blacklevel="-12452f"/>
          </v:shape>
        </w:pict>
      </w:r>
      <w:r w:rsidRPr="00C71B00">
        <w:rPr>
          <w:noProof/>
          <w:bdr w:val="single" w:sz="4" w:space="0" w:color="auto"/>
          <w:lang w:eastAsia="tr-TR"/>
        </w:rPr>
        <w:pict>
          <v:shape id="Resim 31" o:spid="_x0000_i1047" type="#_x0000_t75" style="width:167.25pt;height:91.5pt;visibility:visible">
            <v:imagedata r:id="rId27" o:title="" gain="148945f" blacklevel="-10486f"/>
          </v:shape>
        </w:pict>
      </w:r>
      <w:r w:rsidRPr="00AA179E">
        <w:rPr>
          <w:noProof/>
          <w:sz w:val="16"/>
          <w:szCs w:val="16"/>
          <w:bdr w:val="single" w:sz="4" w:space="0" w:color="auto"/>
          <w:lang w:eastAsia="tr-TR"/>
        </w:rPr>
        <w:pict>
          <v:shape id="_x0000_i1048" type="#_x0000_t75" style="width:169.5pt;height:153.75pt;visibility:visible">
            <v:imagedata r:id="rId28" o:title="" gain="136533f" blacklevel="-13107f"/>
          </v:shape>
        </w:pict>
      </w:r>
    </w:p>
    <w:p w:rsidR="005E7A38" w:rsidRDefault="005E7A38" w:rsidP="001B1893">
      <w:pPr>
        <w:rPr>
          <w:sz w:val="16"/>
          <w:szCs w:val="16"/>
        </w:rPr>
      </w:pPr>
    </w:p>
    <w:p w:rsidR="005E7A38" w:rsidRPr="00C375D4" w:rsidRDefault="005E7A38" w:rsidP="001B1893">
      <w:pPr>
        <w:rPr>
          <w:sz w:val="16"/>
          <w:szCs w:val="16"/>
        </w:rPr>
      </w:pPr>
      <w:r>
        <w:rPr>
          <w:sz w:val="16"/>
          <w:szCs w:val="16"/>
        </w:rPr>
        <w:t xml:space="preserve"> HER SORU                                    SÜRE</w:t>
      </w:r>
    </w:p>
    <w:p w:rsidR="005E7A38" w:rsidRDefault="005E7A38" w:rsidP="001B1893">
      <w:r>
        <w:t xml:space="preserve"> 5 PUAN                     40 DAKİKA</w:t>
      </w:r>
    </w:p>
    <w:p w:rsidR="005E7A38" w:rsidRDefault="005E7A38">
      <w:r w:rsidRPr="00C71B00">
        <w:rPr>
          <w:noProof/>
          <w:lang w:eastAsia="tr-TR"/>
        </w:rPr>
        <w:pict>
          <v:shape id="_x0000_i1049" type="#_x0000_t75" style="width:39.75pt;height:33.75pt;visibility:visible">
            <v:imagedata r:id="rId29" o:title=""/>
          </v:shape>
        </w:pict>
      </w:r>
      <w:r>
        <w:t xml:space="preserve">                    </w:t>
      </w:r>
      <w:r w:rsidRPr="00C71B00">
        <w:rPr>
          <w:noProof/>
          <w:lang w:eastAsia="tr-TR"/>
        </w:rPr>
        <w:pict>
          <v:shape id="_x0000_i1050" type="#_x0000_t75" style="width:36.75pt;height:39pt;visibility:visible">
            <v:imagedata r:id="rId30" o:title=""/>
          </v:shape>
        </w:pict>
      </w:r>
      <w:r>
        <w:t xml:space="preserve">            </w:t>
      </w:r>
    </w:p>
    <w:sectPr w:rsidR="005E7A38" w:rsidSect="00E14FAA">
      <w:pgSz w:w="11906" w:h="16838"/>
      <w:pgMar w:top="851" w:right="1417" w:bottom="1417" w:left="1417" w:header="708" w:footer="708" w:gutter="0"/>
      <w:cols w:num="2" w:space="22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14FAA"/>
    <w:rsid w:val="000B7FD5"/>
    <w:rsid w:val="00180D38"/>
    <w:rsid w:val="001B1893"/>
    <w:rsid w:val="00234BE1"/>
    <w:rsid w:val="00246347"/>
    <w:rsid w:val="00375013"/>
    <w:rsid w:val="003B09CB"/>
    <w:rsid w:val="003E3751"/>
    <w:rsid w:val="005272DA"/>
    <w:rsid w:val="00574065"/>
    <w:rsid w:val="00575690"/>
    <w:rsid w:val="005A3B1E"/>
    <w:rsid w:val="005C33F4"/>
    <w:rsid w:val="005E7A38"/>
    <w:rsid w:val="006F4A71"/>
    <w:rsid w:val="007D50B9"/>
    <w:rsid w:val="0080564C"/>
    <w:rsid w:val="008149D4"/>
    <w:rsid w:val="00824C10"/>
    <w:rsid w:val="00951E98"/>
    <w:rsid w:val="009E0286"/>
    <w:rsid w:val="00AA179E"/>
    <w:rsid w:val="00B868C5"/>
    <w:rsid w:val="00BB7FD5"/>
    <w:rsid w:val="00C326D0"/>
    <w:rsid w:val="00C375D4"/>
    <w:rsid w:val="00C71B00"/>
    <w:rsid w:val="00C72D4F"/>
    <w:rsid w:val="00E14FAA"/>
    <w:rsid w:val="00E670FD"/>
    <w:rsid w:val="00EF3DAB"/>
    <w:rsid w:val="00F13871"/>
    <w:rsid w:val="00F237FB"/>
    <w:rsid w:val="00FB1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68C5"/>
    <w:pPr>
      <w:contextualSpacing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99"/>
    <w:qFormat/>
    <w:rsid w:val="00824C10"/>
    <w:pPr>
      <w:spacing w:line="720" w:lineRule="auto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824C10"/>
    <w:rPr>
      <w:rFonts w:ascii="Cambria" w:hAnsi="Cambria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E14FA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14FA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C326D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5.w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0.emf"/><Relationship Id="rId32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hyperlink" Target="http://www.sorubak.com/" TargetMode="External"/><Relationship Id="rId27" Type="http://schemas.openxmlformats.org/officeDocument/2006/relationships/image" Target="media/image23.emf"/><Relationship Id="rId30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97</TotalTime>
  <Pages>2</Pages>
  <Words>48</Words>
  <Characters>277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Dual</dc:creator>
  <cp:keywords>www.sorubak.com</cp:keywords>
  <dc:description>www.sorubak.com</dc:description>
  <cp:lastModifiedBy>edanur</cp:lastModifiedBy>
  <cp:revision>www.sorubak.com</cp:revision>
  <cp:lastPrinted>2012-12-03T16:56:00Z</cp:lastPrinted>
  <dcterms:created xsi:type="dcterms:W3CDTF">2012-12-02T19:42:00Z</dcterms:created>
  <dcterms:modified xsi:type="dcterms:W3CDTF">2012-12-11T18:18:00Z</dcterms:modified>
  <cp:category>www.sorubak.com</cp:category>
  <cp:version>www.sorubak.com</cp:version>
</cp:coreProperties>
</file>