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89" w:rsidRPr="005C2562" w:rsidRDefault="00B35089" w:rsidP="00F447CD">
      <w:pPr>
        <w:ind w:firstLine="708"/>
        <w:jc w:val="center"/>
        <w:rPr>
          <w:b/>
          <w:sz w:val="22"/>
          <w:szCs w:val="22"/>
        </w:rPr>
      </w:pPr>
      <w:r w:rsidRPr="00C837AE">
        <w:rPr>
          <w:b/>
          <w:sz w:val="22"/>
          <w:szCs w:val="22"/>
        </w:rPr>
        <w:t>5. SINIFLAR</w:t>
      </w:r>
      <w:r w:rsidRPr="00F447CD">
        <w:rPr>
          <w:b/>
          <w:sz w:val="22"/>
          <w:szCs w:val="22"/>
        </w:rPr>
        <w:t xml:space="preserve"> </w:t>
      </w:r>
      <w:r w:rsidRPr="005C2562">
        <w:rPr>
          <w:b/>
          <w:sz w:val="22"/>
          <w:szCs w:val="22"/>
        </w:rPr>
        <w:t>SOSYAL BİLGİLER</w:t>
      </w:r>
      <w:r w:rsidRPr="00C837AE">
        <w:rPr>
          <w:b/>
          <w:sz w:val="22"/>
          <w:szCs w:val="22"/>
        </w:rPr>
        <w:t xml:space="preserve"> </w:t>
      </w:r>
      <w:r w:rsidRPr="005C2562">
        <w:rPr>
          <w:b/>
          <w:sz w:val="22"/>
          <w:szCs w:val="22"/>
        </w:rPr>
        <w:t>1. DÖNEM 2. YAZILI SINAVI</w:t>
      </w:r>
    </w:p>
    <w:p w:rsidR="00B35089" w:rsidRPr="005C2562" w:rsidRDefault="00B35089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ADI ve SOYADI :</w:t>
      </w:r>
      <w:r w:rsidRPr="005C2562">
        <w:rPr>
          <w:b/>
          <w:sz w:val="22"/>
          <w:szCs w:val="22"/>
        </w:rPr>
        <w:tab/>
      </w:r>
      <w:r w:rsidRPr="005C2562">
        <w:rPr>
          <w:sz w:val="22"/>
          <w:szCs w:val="22"/>
        </w:rPr>
        <w:t xml:space="preserve">......................................................................   </w:t>
      </w:r>
      <w:r w:rsidRPr="005C2562">
        <w:rPr>
          <w:b/>
          <w:sz w:val="22"/>
          <w:szCs w:val="22"/>
        </w:rPr>
        <w:t xml:space="preserve"> </w:t>
      </w:r>
    </w:p>
    <w:p w:rsidR="00B35089" w:rsidRPr="005C2562" w:rsidRDefault="00B35089" w:rsidP="00F447CD">
      <w:pPr>
        <w:rPr>
          <w:b/>
          <w:sz w:val="22"/>
          <w:szCs w:val="22"/>
        </w:rPr>
      </w:pP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>1</w:t>
      </w:r>
      <w:r w:rsidRPr="005C2562">
        <w:rPr>
          <w:sz w:val="22"/>
          <w:szCs w:val="22"/>
        </w:rPr>
        <w:t>-Aşağıdakilerden hangisi en küçük toplumsal kurumdur?</w:t>
      </w:r>
    </w:p>
    <w:p w:rsidR="00B35089" w:rsidRPr="005C2562" w:rsidRDefault="00B35089" w:rsidP="00F447CD">
      <w:pPr>
        <w:rPr>
          <w:b/>
          <w:sz w:val="22"/>
          <w:szCs w:val="22"/>
        </w:rPr>
      </w:pPr>
      <w:r w:rsidRPr="005C2562">
        <w:rPr>
          <w:sz w:val="22"/>
          <w:szCs w:val="22"/>
        </w:rPr>
        <w:t xml:space="preserve">      </w:t>
      </w:r>
      <w:r w:rsidRPr="005C2562">
        <w:rPr>
          <w:b/>
          <w:bCs/>
          <w:sz w:val="22"/>
          <w:szCs w:val="22"/>
        </w:rPr>
        <w:t>A )</w:t>
      </w:r>
      <w:r w:rsidRPr="005C2562">
        <w:rPr>
          <w:sz w:val="22"/>
          <w:szCs w:val="22"/>
        </w:rPr>
        <w:t xml:space="preserve"> okul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devlet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C ) aile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belediye 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 xml:space="preserve">2- </w:t>
      </w:r>
      <w:r w:rsidRPr="005C2562">
        <w:rPr>
          <w:bCs/>
          <w:sz w:val="22"/>
          <w:szCs w:val="22"/>
        </w:rPr>
        <w:t>Atatürk “Devlet düzeni ve hukuk kuralları dine değil, akla ve bilme dayandırılmalıdır. Ancak hiç kimsenin de dini inancına, vicdan hürriyetine karışılmamalıdır.” düşüncesini savunduğu durum aşağıdaki ilkelerden hangisi ile ilgilidir?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   </w:t>
      </w:r>
      <w:r w:rsidRPr="005C2562">
        <w:rPr>
          <w:b/>
          <w:bCs/>
          <w:sz w:val="22"/>
          <w:szCs w:val="22"/>
        </w:rPr>
        <w:t>A)</w:t>
      </w:r>
      <w:r w:rsidRPr="005C2562">
        <w:rPr>
          <w:sz w:val="22"/>
          <w:szCs w:val="22"/>
        </w:rPr>
        <w:t xml:space="preserve"> Laiklik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 İnkılâpçılık    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C)</w:t>
      </w:r>
      <w:r w:rsidRPr="005C2562">
        <w:rPr>
          <w:sz w:val="22"/>
          <w:szCs w:val="22"/>
        </w:rPr>
        <w:t xml:space="preserve"> Halkçılık   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Milliyetçilik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bCs/>
          <w:sz w:val="22"/>
          <w:szCs w:val="22"/>
        </w:rPr>
      </w:pPr>
      <w:r w:rsidRPr="005C2562">
        <w:rPr>
          <w:b/>
          <w:sz w:val="22"/>
          <w:szCs w:val="22"/>
        </w:rPr>
        <w:t>3-</w:t>
      </w:r>
      <w:r w:rsidRPr="005C2562">
        <w:rPr>
          <w:sz w:val="22"/>
          <w:szCs w:val="22"/>
        </w:rPr>
        <w:t xml:space="preserve">  </w:t>
      </w:r>
      <w:r w:rsidRPr="005C2562">
        <w:rPr>
          <w:bCs/>
          <w:sz w:val="22"/>
          <w:szCs w:val="22"/>
        </w:rPr>
        <w:t xml:space="preserve">Atatürk, ülkenin kalkınması için ekonomik alanda güçlü olmamız gerektiğine inanıyordu. Bunun için ekonomide iyileştirme çalışmaları başladı. </w:t>
      </w:r>
    </w:p>
    <w:p w:rsidR="00B35089" w:rsidRPr="005C2562" w:rsidRDefault="00B35089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 xml:space="preserve">Atatürk’ün ekonomi alanında yaptığı yenilikler arasında aşağıdakilerden hangisi </w:t>
      </w:r>
      <w:r w:rsidRPr="005C2562">
        <w:rPr>
          <w:b/>
          <w:sz w:val="22"/>
          <w:szCs w:val="22"/>
          <w:u w:val="single"/>
        </w:rPr>
        <w:t>gösterilemez?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   </w:t>
      </w:r>
      <w:r w:rsidRPr="005C2562">
        <w:rPr>
          <w:b/>
          <w:bCs/>
          <w:sz w:val="22"/>
          <w:szCs w:val="22"/>
        </w:rPr>
        <w:t>A)</w:t>
      </w:r>
      <w:r w:rsidRPr="005C2562">
        <w:rPr>
          <w:sz w:val="22"/>
          <w:szCs w:val="22"/>
        </w:rPr>
        <w:t xml:space="preserve"> Aşar vergisinin kaldırılması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Medeni Kanunun kabul edilmesi    </w:t>
      </w:r>
      <w:r w:rsidRPr="005C2562">
        <w:rPr>
          <w:sz w:val="22"/>
          <w:szCs w:val="22"/>
        </w:rPr>
        <w:tab/>
        <w:t xml:space="preserve">  </w:t>
      </w:r>
      <w:r w:rsidRPr="005C2562">
        <w:rPr>
          <w:sz w:val="22"/>
          <w:szCs w:val="22"/>
        </w:rPr>
        <w:tab/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  </w:t>
      </w:r>
      <w:r w:rsidRPr="005C2562">
        <w:rPr>
          <w:b/>
          <w:bCs/>
          <w:sz w:val="22"/>
          <w:szCs w:val="22"/>
        </w:rPr>
        <w:t>C)</w:t>
      </w:r>
      <w:r w:rsidRPr="005C2562">
        <w:rPr>
          <w:sz w:val="22"/>
          <w:szCs w:val="22"/>
        </w:rPr>
        <w:t xml:space="preserve"> Kapitülasyonların kaldırılması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Kabotaj Kanununun çıkarılması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4 –</w:t>
      </w:r>
      <w:r w:rsidRPr="005C2562">
        <w:rPr>
          <w:sz w:val="22"/>
          <w:szCs w:val="22"/>
        </w:rPr>
        <w:t xml:space="preserve"> </w:t>
      </w:r>
      <w:r w:rsidRPr="005C2562">
        <w:rPr>
          <w:bCs/>
          <w:sz w:val="22"/>
          <w:szCs w:val="22"/>
        </w:rPr>
        <w:t>Atatürk’ün naaşı Anıtkabir’e taşınmadan önce 1953 yılına kadar nerede bekletilmiştir?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  </w:t>
      </w:r>
      <w:r w:rsidRPr="005C2562">
        <w:rPr>
          <w:b/>
          <w:bCs/>
          <w:sz w:val="22"/>
          <w:szCs w:val="22"/>
        </w:rPr>
        <w:t>A )</w:t>
      </w:r>
      <w:r w:rsidRPr="005C2562">
        <w:rPr>
          <w:sz w:val="22"/>
          <w:szCs w:val="22"/>
        </w:rPr>
        <w:t xml:space="preserve">  Dolmabahçe Sarayı  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Etnoğrafya Müzesi</w:t>
      </w:r>
      <w:r w:rsidRPr="005C2562">
        <w:rPr>
          <w:sz w:val="22"/>
          <w:szCs w:val="22"/>
        </w:rPr>
        <w:tab/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  </w:t>
      </w:r>
      <w:r w:rsidRPr="005C2562">
        <w:rPr>
          <w:b/>
          <w:bCs/>
          <w:sz w:val="22"/>
          <w:szCs w:val="22"/>
        </w:rPr>
        <w:t>C )</w:t>
      </w:r>
      <w:r w:rsidRPr="005C2562">
        <w:rPr>
          <w:sz w:val="22"/>
          <w:szCs w:val="22"/>
        </w:rPr>
        <w:t xml:space="preserve"> Dolmabahçe Sarayı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Edirne 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</w:t>
      </w:r>
    </w:p>
    <w:p w:rsidR="00B35089" w:rsidRPr="005C2562" w:rsidRDefault="00B35089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5C2562">
        <w:rPr>
          <w:b/>
          <w:sz w:val="22"/>
          <w:szCs w:val="22"/>
        </w:rPr>
        <w:t>-</w:t>
      </w:r>
      <w:r w:rsidRPr="005C2562">
        <w:rPr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>“Egemenlik kayıtsız, şartsız milletindir!” sözü Atatürk’ün hangi ilkesini açıklamaktadır?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 xml:space="preserve">   A)</w:t>
      </w:r>
      <w:r w:rsidRPr="005C2562">
        <w:rPr>
          <w:sz w:val="22"/>
          <w:szCs w:val="22"/>
        </w:rPr>
        <w:t xml:space="preserve"> Laiklik                    </w:t>
      </w:r>
      <w:r w:rsidRPr="005C2562">
        <w:rPr>
          <w:b/>
          <w:bCs/>
          <w:sz w:val="22"/>
          <w:szCs w:val="22"/>
        </w:rPr>
        <w:t>B)</w:t>
      </w:r>
      <w:r w:rsidRPr="005C2562">
        <w:rPr>
          <w:sz w:val="22"/>
          <w:szCs w:val="22"/>
        </w:rPr>
        <w:t xml:space="preserve"> Milliyetçilik             </w:t>
      </w:r>
      <w:r w:rsidRPr="005C2562">
        <w:rPr>
          <w:sz w:val="22"/>
          <w:szCs w:val="22"/>
        </w:rPr>
        <w:tab/>
        <w:t xml:space="preserve">    </w:t>
      </w:r>
      <w:r w:rsidRPr="005C2562">
        <w:rPr>
          <w:b/>
          <w:bCs/>
          <w:sz w:val="22"/>
          <w:szCs w:val="22"/>
        </w:rPr>
        <w:t>C)</w:t>
      </w:r>
      <w:r w:rsidRPr="005C2562">
        <w:rPr>
          <w:sz w:val="22"/>
          <w:szCs w:val="22"/>
        </w:rPr>
        <w:t xml:space="preserve"> Cumhuriyetçilik</w:t>
      </w:r>
      <w:r w:rsidRPr="005C2562">
        <w:rPr>
          <w:sz w:val="22"/>
          <w:szCs w:val="22"/>
        </w:rPr>
        <w:tab/>
        <w:t xml:space="preserve"> </w:t>
      </w:r>
      <w:r w:rsidRPr="005C2562">
        <w:rPr>
          <w:sz w:val="22"/>
          <w:szCs w:val="22"/>
        </w:rPr>
        <w:tab/>
      </w:r>
      <w:r w:rsidRPr="005C2562">
        <w:rPr>
          <w:b/>
          <w:bCs/>
          <w:sz w:val="22"/>
          <w:szCs w:val="22"/>
        </w:rPr>
        <w:t>D)</w:t>
      </w:r>
      <w:r w:rsidRPr="005C2562">
        <w:rPr>
          <w:sz w:val="22"/>
          <w:szCs w:val="22"/>
        </w:rPr>
        <w:t xml:space="preserve"> Devletçilik 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   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5C2562">
        <w:rPr>
          <w:bCs/>
          <w:sz w:val="22"/>
          <w:szCs w:val="22"/>
        </w:rPr>
        <w:t>. Halkçılık ilkesine göre, millî egemenliğin dayanağı halktır. Halk, ülke yönetimine katılabilir. Kanun önünde tüm vatandaşlar aynı haklara sahiptir. Hiçbir kişiye, aileye, zümreye veya sınıfa ayrıcalık tanınamaz.</w:t>
      </w:r>
    </w:p>
    <w:p w:rsidR="00B35089" w:rsidRPr="005C2562" w:rsidRDefault="00B35089" w:rsidP="00F447CD">
      <w:pPr>
        <w:autoSpaceDE w:val="0"/>
        <w:autoSpaceDN w:val="0"/>
        <w:adjustRightInd w:val="0"/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Buna göre aşağıdaki inkılaplardan hangisi halkçılık ilkesi kapsamında değerlendirilemez?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Toplum içinde ayrıcalık yaratan unvanların kaldırılması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Türk kadınına seçme ve seçilme hakkının verilmesi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Yeni Türk alfabesinin kabul edilmesi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Türk Medeni Kanunu’nun çıkarılması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5C2562">
        <w:rPr>
          <w:bCs/>
          <w:sz w:val="22"/>
          <w:szCs w:val="22"/>
        </w:rPr>
        <w:t xml:space="preserve">. Aşağıdakilerden hangisi </w:t>
      </w:r>
      <w:r w:rsidRPr="005C2562">
        <w:rPr>
          <w:b/>
          <w:sz w:val="22"/>
          <w:szCs w:val="22"/>
        </w:rPr>
        <w:t>toplumsal</w:t>
      </w:r>
      <w:r w:rsidRPr="005C2562">
        <w:rPr>
          <w:bCs/>
          <w:sz w:val="22"/>
          <w:szCs w:val="22"/>
        </w:rPr>
        <w:t xml:space="preserve"> alanda yapılan inkılâplardan biri </w:t>
      </w:r>
      <w:r w:rsidRPr="005C2562">
        <w:rPr>
          <w:bCs/>
          <w:sz w:val="22"/>
          <w:szCs w:val="22"/>
          <w:u w:val="single"/>
        </w:rPr>
        <w:t>değildir?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 Kıyafette değişiklik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Takvim, saat ve ölçülerde değişiklik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Soyadı Kanunu’nun kabulü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Türk Tarih Kurumu’nun kurulması</w:t>
      </w:r>
    </w:p>
    <w:p w:rsidR="00B35089" w:rsidRPr="005C2562" w:rsidRDefault="00B35089" w:rsidP="00F447CD">
      <w:pPr>
        <w:rPr>
          <w:b/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5C2562">
        <w:rPr>
          <w:b/>
          <w:bCs/>
          <w:sz w:val="22"/>
          <w:szCs w:val="22"/>
        </w:rPr>
        <w:t xml:space="preserve">. </w:t>
      </w:r>
      <w:r w:rsidRPr="005C2562">
        <w:rPr>
          <w:b/>
          <w:sz w:val="22"/>
          <w:szCs w:val="22"/>
        </w:rPr>
        <w:t xml:space="preserve">Aşağıdakilerden hangisi bölgeler arasındaki kültürel farklılıklara örnek </w:t>
      </w:r>
      <w:r w:rsidRPr="005C2562">
        <w:rPr>
          <w:b/>
          <w:sz w:val="22"/>
          <w:szCs w:val="22"/>
          <w:u w:val="single"/>
        </w:rPr>
        <w:t>verilemez?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Düğün ve eğlence biçimleri           B) Dürüstlük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Yemek kültürü                               D) Şive özellikleri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5C2562">
        <w:rPr>
          <w:bCs/>
          <w:sz w:val="22"/>
          <w:szCs w:val="22"/>
        </w:rPr>
        <w:t xml:space="preserve">. </w:t>
      </w:r>
      <w:r w:rsidRPr="005C2562">
        <w:rPr>
          <w:b/>
          <w:sz w:val="22"/>
          <w:szCs w:val="22"/>
        </w:rPr>
        <w:t>Ekonomik alanda yapılan yenilikler hangi ilke doğrultusunda yapılmıştır</w:t>
      </w:r>
      <w:r w:rsidRPr="005C2562">
        <w:rPr>
          <w:bCs/>
          <w:sz w:val="22"/>
          <w:szCs w:val="22"/>
        </w:rPr>
        <w:t>?</w:t>
      </w:r>
    </w:p>
    <w:p w:rsidR="00B35089" w:rsidRPr="005C2562" w:rsidRDefault="00B35089" w:rsidP="00F447CD">
      <w:pPr>
        <w:autoSpaceDE w:val="0"/>
        <w:autoSpaceDN w:val="0"/>
        <w:adjustRightInd w:val="0"/>
        <w:rPr>
          <w:sz w:val="22"/>
          <w:szCs w:val="22"/>
        </w:rPr>
      </w:pPr>
      <w:r w:rsidRPr="005C2562">
        <w:rPr>
          <w:bCs/>
          <w:sz w:val="22"/>
          <w:szCs w:val="22"/>
        </w:rPr>
        <w:t xml:space="preserve">A) Cumhuriyetçilik    B) Devletçilik  </w:t>
      </w:r>
    </w:p>
    <w:p w:rsidR="00B35089" w:rsidRPr="005C2562" w:rsidRDefault="00B35089" w:rsidP="00F447CD">
      <w:pPr>
        <w:tabs>
          <w:tab w:val="left" w:pos="2055"/>
        </w:tabs>
        <w:autoSpaceDE w:val="0"/>
        <w:autoSpaceDN w:val="0"/>
        <w:adjustRightInd w:val="0"/>
        <w:rPr>
          <w:sz w:val="22"/>
          <w:szCs w:val="22"/>
        </w:rPr>
      </w:pPr>
      <w:r w:rsidRPr="005C2562">
        <w:rPr>
          <w:sz w:val="22"/>
          <w:szCs w:val="22"/>
        </w:rPr>
        <w:t xml:space="preserve">C) Laiklik </w:t>
      </w:r>
      <w:r w:rsidRPr="005C2562">
        <w:rPr>
          <w:sz w:val="22"/>
          <w:szCs w:val="22"/>
        </w:rPr>
        <w:tab/>
        <w:t>D) Halkçılık</w:t>
      </w:r>
    </w:p>
    <w:p w:rsidR="00B35089" w:rsidRPr="005C2562" w:rsidRDefault="00B35089" w:rsidP="00F447C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0</w:t>
      </w:r>
      <w:r w:rsidRPr="005C2562">
        <w:rPr>
          <w:bCs/>
          <w:sz w:val="22"/>
          <w:szCs w:val="22"/>
        </w:rPr>
        <w:t xml:space="preserve">. </w:t>
      </w:r>
      <w:r w:rsidRPr="005C2562">
        <w:rPr>
          <w:sz w:val="22"/>
          <w:szCs w:val="22"/>
        </w:rPr>
        <w:t xml:space="preserve">• </w:t>
      </w:r>
      <w:r w:rsidRPr="005C2562">
        <w:rPr>
          <w:bCs/>
          <w:sz w:val="22"/>
          <w:szCs w:val="22"/>
        </w:rPr>
        <w:t>Eğitim ve öğretimde birlik sağlandı.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sz w:val="22"/>
          <w:szCs w:val="22"/>
        </w:rPr>
        <w:t xml:space="preserve">    • </w:t>
      </w:r>
      <w:r w:rsidRPr="005C2562">
        <w:rPr>
          <w:bCs/>
          <w:sz w:val="22"/>
          <w:szCs w:val="22"/>
        </w:rPr>
        <w:t>Tüm okullar Millî Eğitim Bakanlığı’na bağlandı.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sz w:val="22"/>
          <w:szCs w:val="22"/>
        </w:rPr>
        <w:t xml:space="preserve">    • </w:t>
      </w:r>
      <w:r w:rsidRPr="005C2562">
        <w:rPr>
          <w:bCs/>
          <w:sz w:val="22"/>
          <w:szCs w:val="22"/>
        </w:rPr>
        <w:t>İlköğretim kız ve erkek çocuklara zorunlu hale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getirildi.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sz w:val="22"/>
          <w:szCs w:val="22"/>
        </w:rPr>
        <w:t xml:space="preserve">    • </w:t>
      </w:r>
      <w:r w:rsidRPr="005C2562">
        <w:rPr>
          <w:bCs/>
          <w:sz w:val="22"/>
          <w:szCs w:val="22"/>
        </w:rPr>
        <w:t>Eğitim esasları çağdaşlaştırıldı.</w:t>
      </w:r>
    </w:p>
    <w:p w:rsidR="00B35089" w:rsidRPr="005C2562" w:rsidRDefault="00B35089" w:rsidP="00F447CD">
      <w:pPr>
        <w:autoSpaceDE w:val="0"/>
        <w:autoSpaceDN w:val="0"/>
        <w:adjustRightInd w:val="0"/>
        <w:rPr>
          <w:b/>
          <w:sz w:val="22"/>
          <w:szCs w:val="22"/>
        </w:rPr>
      </w:pPr>
      <w:r w:rsidRPr="005C2562">
        <w:rPr>
          <w:b/>
          <w:sz w:val="22"/>
          <w:szCs w:val="22"/>
        </w:rPr>
        <w:t>Verilen bu sonuçlar, Atatürk döneminde çıkartılan aşağıdaki kanunlardan hangisiyle sağlanmıştır?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Şapka Giyilmesi Hakkında Kanun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Tevhid-i Tedrisat Kanunu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Kabotaj Kanunu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Türk Medeni Kanunu</w:t>
      </w:r>
    </w:p>
    <w:p w:rsidR="00B35089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5C256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1</w:t>
      </w:r>
      <w:r w:rsidRPr="005C2562">
        <w:rPr>
          <w:b/>
          <w:bCs/>
          <w:sz w:val="22"/>
          <w:szCs w:val="22"/>
        </w:rPr>
        <w:t>. Aşağıdakilerden hangisi, öncelikle kendimize karşı olan sorumluluklarımızdandır?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A) Büyüklerimizin sözünü dinlemek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B) Bilgimizi ve görgümüzü artırmak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C) Çevreyi kirletenleri uyarmak</w:t>
      </w:r>
    </w:p>
    <w:p w:rsidR="00B35089" w:rsidRPr="005C2562" w:rsidRDefault="00B35089" w:rsidP="00F447CD">
      <w:pPr>
        <w:autoSpaceDE w:val="0"/>
        <w:autoSpaceDN w:val="0"/>
        <w:adjustRightInd w:val="0"/>
        <w:rPr>
          <w:bCs/>
          <w:sz w:val="22"/>
          <w:szCs w:val="22"/>
        </w:rPr>
      </w:pPr>
      <w:r w:rsidRPr="005C2562">
        <w:rPr>
          <w:bCs/>
          <w:sz w:val="22"/>
          <w:szCs w:val="22"/>
        </w:rPr>
        <w:t>D) Çevremizde ihtiyacı olanlara yardım etmek</w:t>
      </w:r>
    </w:p>
    <w:p w:rsidR="00B35089" w:rsidRPr="005C2562" w:rsidRDefault="00B35089" w:rsidP="00F447CD">
      <w:pPr>
        <w:rPr>
          <w:bCs/>
          <w:sz w:val="22"/>
          <w:szCs w:val="22"/>
        </w:rPr>
      </w:pPr>
    </w:p>
    <w:p w:rsidR="00B35089" w:rsidRPr="005C2562" w:rsidRDefault="00B35089" w:rsidP="00F447CD">
      <w:pPr>
        <w:rPr>
          <w:b/>
          <w:bCs/>
          <w:sz w:val="22"/>
          <w:szCs w:val="22"/>
          <w:u w:val="single"/>
        </w:rPr>
      </w:pPr>
      <w:r w:rsidRPr="005C2562">
        <w:rPr>
          <w:b/>
          <w:bCs/>
          <w:sz w:val="22"/>
          <w:szCs w:val="22"/>
          <w:u w:val="single"/>
        </w:rPr>
        <w:t>Aşağıdaki tümcelerden doğru olanların başına ( D ) yanlış olanların başına ( Y ) yazınız.</w:t>
      </w:r>
      <w:r w:rsidRPr="004F61BF">
        <w:rPr>
          <w:b/>
          <w:bCs/>
          <w:sz w:val="22"/>
          <w:szCs w:val="22"/>
        </w:rPr>
        <w:t xml:space="preserve"> </w:t>
      </w:r>
    </w:p>
    <w:p w:rsidR="00B35089" w:rsidRPr="005C2562" w:rsidRDefault="00B35089" w:rsidP="00F447CD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12</w:t>
      </w:r>
      <w:r w:rsidRPr="005C2562">
        <w:rPr>
          <w:b/>
          <w:bCs/>
          <w:color w:val="000000"/>
          <w:sz w:val="22"/>
          <w:szCs w:val="22"/>
        </w:rPr>
        <w:t xml:space="preserve">- </w:t>
      </w:r>
      <w:r w:rsidRPr="005C2562">
        <w:rPr>
          <w:b/>
          <w:bCs/>
          <w:sz w:val="22"/>
          <w:szCs w:val="22"/>
        </w:rPr>
        <w:t>(</w:t>
      </w:r>
      <w:r w:rsidRPr="005C2562">
        <w:rPr>
          <w:sz w:val="22"/>
          <w:szCs w:val="22"/>
        </w:rPr>
        <w:t>……</w:t>
      </w:r>
      <w:r w:rsidRPr="005C2562">
        <w:rPr>
          <w:b/>
          <w:bCs/>
          <w:sz w:val="22"/>
          <w:szCs w:val="22"/>
        </w:rPr>
        <w:t>)</w:t>
      </w:r>
      <w:r w:rsidRPr="005C2562">
        <w:rPr>
          <w:sz w:val="22"/>
          <w:szCs w:val="22"/>
        </w:rPr>
        <w:t>Aşık Veysel, Sivaslı ünlü bir saz şairimizdir.</w:t>
      </w:r>
    </w:p>
    <w:p w:rsidR="00B35089" w:rsidRPr="005C2562" w:rsidRDefault="00B35089" w:rsidP="00F447CD">
      <w:pPr>
        <w:rPr>
          <w:sz w:val="22"/>
          <w:szCs w:val="22"/>
          <w:u w:val="single"/>
        </w:rPr>
      </w:pPr>
      <w:r>
        <w:rPr>
          <w:b/>
          <w:sz w:val="22"/>
          <w:szCs w:val="22"/>
        </w:rPr>
        <w:t>13</w:t>
      </w:r>
      <w:r w:rsidRPr="005C2562">
        <w:rPr>
          <w:b/>
          <w:sz w:val="22"/>
          <w:szCs w:val="22"/>
        </w:rPr>
        <w:t>-</w:t>
      </w:r>
      <w:r w:rsidRPr="005C2562">
        <w:rPr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>(</w:t>
      </w:r>
      <w:r w:rsidRPr="005C2562">
        <w:rPr>
          <w:sz w:val="22"/>
          <w:szCs w:val="22"/>
        </w:rPr>
        <w:t>……</w:t>
      </w:r>
      <w:r w:rsidRPr="005C2562">
        <w:rPr>
          <w:b/>
          <w:bCs/>
          <w:sz w:val="22"/>
          <w:szCs w:val="22"/>
        </w:rPr>
        <w:t>)</w:t>
      </w:r>
      <w:r w:rsidRPr="005C2562">
        <w:rPr>
          <w:sz w:val="22"/>
          <w:szCs w:val="22"/>
        </w:rPr>
        <w:t>Medeni Kanun hukuk alanında yapılan yeniliklerdendir.</w:t>
      </w:r>
    </w:p>
    <w:p w:rsidR="00B35089" w:rsidRPr="005C2562" w:rsidRDefault="00B35089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Pr="005C2562">
        <w:rPr>
          <w:b/>
          <w:sz w:val="22"/>
          <w:szCs w:val="22"/>
        </w:rPr>
        <w:t>-</w:t>
      </w:r>
      <w:r w:rsidRPr="005C2562">
        <w:rPr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>(</w:t>
      </w:r>
      <w:r w:rsidRPr="005C2562">
        <w:rPr>
          <w:sz w:val="22"/>
          <w:szCs w:val="22"/>
        </w:rPr>
        <w:t>……</w:t>
      </w:r>
      <w:r w:rsidRPr="005C2562">
        <w:rPr>
          <w:b/>
          <w:bCs/>
          <w:sz w:val="22"/>
          <w:szCs w:val="22"/>
        </w:rPr>
        <w:t>)</w:t>
      </w:r>
      <w:r w:rsidRPr="005C2562">
        <w:rPr>
          <w:sz w:val="22"/>
          <w:szCs w:val="22"/>
        </w:rPr>
        <w:t>Soyadı Kanunu’nun çıkarılması milliyetçilik ilkesi kapsamındadır.</w:t>
      </w:r>
    </w:p>
    <w:p w:rsidR="00B35089" w:rsidRPr="005C2562" w:rsidRDefault="00B35089" w:rsidP="00F447CD">
      <w:pPr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Pr="005C2562">
        <w:rPr>
          <w:b/>
          <w:sz w:val="22"/>
          <w:szCs w:val="22"/>
        </w:rPr>
        <w:t>-</w:t>
      </w:r>
      <w:r w:rsidRPr="005C2562">
        <w:rPr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>(</w:t>
      </w:r>
      <w:r w:rsidRPr="005C2562">
        <w:rPr>
          <w:sz w:val="22"/>
          <w:szCs w:val="22"/>
        </w:rPr>
        <w:t>……</w:t>
      </w:r>
      <w:r w:rsidRPr="005C2562">
        <w:rPr>
          <w:b/>
          <w:bCs/>
          <w:sz w:val="22"/>
          <w:szCs w:val="22"/>
        </w:rPr>
        <w:t xml:space="preserve">) </w:t>
      </w:r>
      <w:r w:rsidRPr="005C2562">
        <w:rPr>
          <w:bCs/>
          <w:sz w:val="22"/>
          <w:szCs w:val="22"/>
        </w:rPr>
        <w:t xml:space="preserve">İlk </w:t>
      </w:r>
      <w:r w:rsidRPr="005C2562">
        <w:rPr>
          <w:bCs/>
          <w:sz w:val="22"/>
          <w:szCs w:val="22"/>
          <w:u w:val="single"/>
        </w:rPr>
        <w:t>cumhurbaşkanımız</w:t>
      </w:r>
      <w:r w:rsidRPr="005C2562">
        <w:rPr>
          <w:bCs/>
          <w:sz w:val="22"/>
          <w:szCs w:val="22"/>
        </w:rPr>
        <w:t xml:space="preserve"> İsmet İnönü olmuştur.</w:t>
      </w:r>
    </w:p>
    <w:p w:rsidR="00B35089" w:rsidRPr="005C2562" w:rsidRDefault="00B35089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5C2562">
        <w:rPr>
          <w:b/>
          <w:sz w:val="22"/>
          <w:szCs w:val="22"/>
        </w:rPr>
        <w:t>-</w:t>
      </w:r>
      <w:r w:rsidRPr="005C2562">
        <w:rPr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>(</w:t>
      </w:r>
      <w:r w:rsidRPr="005C2562">
        <w:rPr>
          <w:sz w:val="22"/>
          <w:szCs w:val="22"/>
        </w:rPr>
        <w:t>……</w:t>
      </w:r>
      <w:r w:rsidRPr="005C2562">
        <w:rPr>
          <w:b/>
          <w:bCs/>
          <w:sz w:val="22"/>
          <w:szCs w:val="22"/>
        </w:rPr>
        <w:t xml:space="preserve">) </w:t>
      </w:r>
      <w:r w:rsidRPr="005C2562">
        <w:rPr>
          <w:bCs/>
          <w:sz w:val="22"/>
          <w:szCs w:val="22"/>
        </w:rPr>
        <w:t>Hoşmerim Van’ın ünlü bir tatlısıdır.</w:t>
      </w:r>
    </w:p>
    <w:p w:rsidR="00B35089" w:rsidRPr="005C2562" w:rsidRDefault="00B35089" w:rsidP="00F447CD">
      <w:pPr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Pr="005C2562">
        <w:rPr>
          <w:b/>
          <w:sz w:val="22"/>
          <w:szCs w:val="22"/>
        </w:rPr>
        <w:t>-</w:t>
      </w:r>
      <w:r w:rsidRPr="005C2562">
        <w:rPr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>(</w:t>
      </w:r>
      <w:r w:rsidRPr="005C2562">
        <w:rPr>
          <w:sz w:val="22"/>
          <w:szCs w:val="22"/>
        </w:rPr>
        <w:t>……</w:t>
      </w:r>
      <w:r w:rsidRPr="005C2562">
        <w:rPr>
          <w:b/>
          <w:bCs/>
          <w:sz w:val="22"/>
          <w:szCs w:val="22"/>
        </w:rPr>
        <w:t xml:space="preserve">) </w:t>
      </w:r>
      <w:r w:rsidRPr="005C2562">
        <w:rPr>
          <w:sz w:val="22"/>
          <w:szCs w:val="22"/>
        </w:rPr>
        <w:t xml:space="preserve">İnsanın başkalarına zarar vererek istediği gibi davranmasına </w:t>
      </w:r>
      <w:r w:rsidRPr="005C2562">
        <w:rPr>
          <w:sz w:val="22"/>
          <w:szCs w:val="22"/>
          <w:u w:val="single"/>
        </w:rPr>
        <w:t>hak</w:t>
      </w:r>
      <w:r w:rsidRPr="005C2562">
        <w:rPr>
          <w:sz w:val="22"/>
          <w:szCs w:val="22"/>
        </w:rPr>
        <w:t xml:space="preserve"> denir</w:t>
      </w:r>
      <w:r w:rsidRPr="005C2562">
        <w:rPr>
          <w:b/>
          <w:bCs/>
          <w:sz w:val="22"/>
          <w:szCs w:val="22"/>
        </w:rPr>
        <w:t>.</w:t>
      </w:r>
    </w:p>
    <w:p w:rsidR="00B35089" w:rsidRPr="005C2562" w:rsidRDefault="00B35089" w:rsidP="00F447CD">
      <w:pPr>
        <w:autoSpaceDE w:val="0"/>
        <w:autoSpaceDN w:val="0"/>
        <w:adjustRightInd w:val="0"/>
        <w:rPr>
          <w:sz w:val="22"/>
          <w:szCs w:val="22"/>
        </w:rPr>
      </w:pPr>
    </w:p>
    <w:p w:rsidR="00B35089" w:rsidRPr="005C2562" w:rsidRDefault="00B35089" w:rsidP="00F447CD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18</w:t>
      </w:r>
      <w:r w:rsidRPr="005C2562">
        <w:rPr>
          <w:b/>
          <w:sz w:val="22"/>
          <w:szCs w:val="22"/>
        </w:rPr>
        <w:t xml:space="preserve">-Aşağıda verilen </w:t>
      </w:r>
      <w:r w:rsidRPr="005C2562">
        <w:rPr>
          <w:b/>
          <w:bCs/>
          <w:sz w:val="22"/>
          <w:szCs w:val="22"/>
        </w:rPr>
        <w:t>Atatürk İlkeleriyle, ilişkili  oldukları Atatürk Devrimlerini  eşleştiriniz</w:t>
      </w:r>
      <w:r>
        <w:rPr>
          <w:b/>
          <w:bCs/>
          <w:sz w:val="22"/>
          <w:szCs w:val="22"/>
        </w:rPr>
        <w:t>.(10 PUAN)</w:t>
      </w: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 xml:space="preserve"> </w:t>
      </w:r>
      <w:r w:rsidRPr="005C2562">
        <w:rPr>
          <w:b/>
          <w:bCs/>
          <w:sz w:val="22"/>
          <w:szCs w:val="22"/>
        </w:rPr>
        <w:tab/>
      </w:r>
      <w:r w:rsidRPr="005C2562">
        <w:rPr>
          <w:sz w:val="22"/>
          <w:szCs w:val="22"/>
        </w:rPr>
        <w:t>Cumhuriyetçilik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Soyadı Kanunu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</w:t>
      </w:r>
      <w:r w:rsidRPr="005C2562">
        <w:rPr>
          <w:sz w:val="22"/>
          <w:szCs w:val="22"/>
        </w:rPr>
        <w:tab/>
        <w:t>Laiklik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Etibank’ın Kurulması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</w:t>
      </w:r>
      <w:r w:rsidRPr="005C2562">
        <w:rPr>
          <w:sz w:val="22"/>
          <w:szCs w:val="22"/>
        </w:rPr>
        <w:tab/>
        <w:t>Halkçılık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Yeni Türk Alfabesi’nin Kabulü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</w:t>
      </w:r>
      <w:r w:rsidRPr="005C2562">
        <w:rPr>
          <w:sz w:val="22"/>
          <w:szCs w:val="22"/>
        </w:rPr>
        <w:tab/>
        <w:t>Devletçilik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Türk Dil Kurumunun kurulması</w:t>
      </w:r>
    </w:p>
    <w:p w:rsidR="00B35089" w:rsidRPr="005C2562" w:rsidRDefault="00B35089" w:rsidP="00F447CD">
      <w:pPr>
        <w:rPr>
          <w:sz w:val="22"/>
          <w:szCs w:val="22"/>
        </w:rPr>
      </w:pPr>
    </w:p>
    <w:p w:rsidR="00B35089" w:rsidRPr="005C2562" w:rsidRDefault="00B35089" w:rsidP="00F447CD">
      <w:pPr>
        <w:rPr>
          <w:sz w:val="22"/>
          <w:szCs w:val="22"/>
        </w:rPr>
      </w:pPr>
      <w:r w:rsidRPr="005C2562">
        <w:rPr>
          <w:sz w:val="22"/>
          <w:szCs w:val="22"/>
        </w:rPr>
        <w:t xml:space="preserve"> </w:t>
      </w:r>
      <w:r w:rsidRPr="005C2562">
        <w:rPr>
          <w:sz w:val="22"/>
          <w:szCs w:val="22"/>
        </w:rPr>
        <w:tab/>
        <w:t xml:space="preserve">İnkılâpçılık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Cumhuriyetin ilanı</w:t>
      </w:r>
    </w:p>
    <w:p w:rsidR="00B35089" w:rsidRPr="005C2562" w:rsidRDefault="00B35089" w:rsidP="00F447CD">
      <w:pPr>
        <w:rPr>
          <w:b/>
          <w:bCs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sz w:val="22"/>
          <w:szCs w:val="22"/>
        </w:rPr>
      </w:pPr>
      <w:r w:rsidRPr="005C2562">
        <w:rPr>
          <w:b/>
          <w:bCs/>
          <w:sz w:val="22"/>
          <w:szCs w:val="22"/>
        </w:rPr>
        <w:t xml:space="preserve"> </w:t>
      </w:r>
      <w:r w:rsidRPr="005C2562">
        <w:rPr>
          <w:sz w:val="22"/>
          <w:szCs w:val="22"/>
        </w:rPr>
        <w:tab/>
        <w:t xml:space="preserve">Milliyetçilik </w:t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</w:r>
      <w:r w:rsidRPr="005C2562">
        <w:rPr>
          <w:sz w:val="22"/>
          <w:szCs w:val="22"/>
        </w:rPr>
        <w:tab/>
        <w:t>Halifeliğin kaldırılması</w:t>
      </w:r>
    </w:p>
    <w:p w:rsidR="00B35089" w:rsidRPr="005C2562" w:rsidRDefault="00B35089" w:rsidP="00F447CD">
      <w:pPr>
        <w:autoSpaceDE w:val="0"/>
        <w:autoSpaceDN w:val="0"/>
        <w:adjustRightInd w:val="0"/>
        <w:ind w:left="360"/>
        <w:rPr>
          <w:rFonts w:eastAsia="VagRoundedBold" w:cs="Arial"/>
          <w:sz w:val="22"/>
          <w:szCs w:val="22"/>
        </w:rPr>
      </w:pPr>
    </w:p>
    <w:p w:rsidR="00B35089" w:rsidRPr="005C2562" w:rsidRDefault="00B35089" w:rsidP="00F447CD">
      <w:pPr>
        <w:autoSpaceDE w:val="0"/>
        <w:autoSpaceDN w:val="0"/>
        <w:adjustRightInd w:val="0"/>
        <w:rPr>
          <w:rFonts w:eastAsia="VagRoundedBold" w:cs="Arial"/>
          <w:b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>19</w:t>
      </w:r>
      <w:r w:rsidRPr="005C2562">
        <w:rPr>
          <w:rFonts w:eastAsia="VagRoundedBold" w:cs="Arial"/>
          <w:b/>
          <w:sz w:val="22"/>
          <w:szCs w:val="22"/>
        </w:rPr>
        <w:t xml:space="preserve">- Aşağıda verilen doğal varlık , tarihi mekanlarıi tabloda ait oldukları yerlere yerleştiriniz.   </w:t>
      </w:r>
    </w:p>
    <w:p w:rsidR="00B35089" w:rsidRPr="004F61BF" w:rsidRDefault="00B35089" w:rsidP="00F447CD">
      <w:pPr>
        <w:autoSpaceDE w:val="0"/>
        <w:autoSpaceDN w:val="0"/>
        <w:adjustRightInd w:val="0"/>
        <w:ind w:left="708" w:firstLine="708"/>
        <w:rPr>
          <w:rFonts w:eastAsia="VagRoundedBold" w:cs="Arial"/>
          <w:sz w:val="22"/>
          <w:szCs w:val="22"/>
        </w:rPr>
      </w:pPr>
      <w:r w:rsidRPr="004F61BF">
        <w:rPr>
          <w:rFonts w:eastAsia="VagRoundedBold" w:cs="Arial"/>
          <w:sz w:val="22"/>
          <w:szCs w:val="22"/>
        </w:rPr>
        <w:t xml:space="preserve">Pamukkale travertenleri, İshak Paşa Camii, Ankara Kalesi, Abant Gölü, Anadolu Hisarı,  plaj,  orman , milli park , Safranbolu evleri, İzmir Saat Kulesi </w:t>
      </w:r>
    </w:p>
    <w:p w:rsidR="00B35089" w:rsidRPr="005C2562" w:rsidRDefault="00B35089" w:rsidP="00F447CD">
      <w:pPr>
        <w:autoSpaceDE w:val="0"/>
        <w:autoSpaceDN w:val="0"/>
        <w:adjustRightInd w:val="0"/>
        <w:ind w:left="360"/>
        <w:rPr>
          <w:rFonts w:eastAsia="VagRoundedBold" w:cs="Arial"/>
          <w:b/>
          <w:sz w:val="22"/>
          <w:szCs w:val="22"/>
        </w:rPr>
      </w:pPr>
    </w:p>
    <w:tbl>
      <w:tblPr>
        <w:tblW w:w="6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6"/>
        <w:gridCol w:w="3184"/>
      </w:tblGrid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b/>
                <w:sz w:val="22"/>
                <w:szCs w:val="22"/>
              </w:rPr>
            </w:pPr>
            <w:r w:rsidRPr="001E21B9">
              <w:rPr>
                <w:rFonts w:eastAsia="VagRoundedBold" w:cs="Arial"/>
                <w:b/>
                <w:sz w:val="22"/>
                <w:szCs w:val="22"/>
              </w:rPr>
              <w:t xml:space="preserve">    Doğal varlıklar</w:t>
            </w: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b/>
                <w:sz w:val="22"/>
                <w:szCs w:val="22"/>
              </w:rPr>
            </w:pPr>
            <w:r w:rsidRPr="001E21B9">
              <w:rPr>
                <w:rFonts w:eastAsia="VagRoundedBold" w:cs="Arial"/>
                <w:b/>
                <w:sz w:val="22"/>
                <w:szCs w:val="22"/>
              </w:rPr>
              <w:t xml:space="preserve">     Tarihi mekanlar</w:t>
            </w: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  <w:tr w:rsidR="00B35089" w:rsidRPr="005C2562" w:rsidTr="001E21B9">
        <w:tc>
          <w:tcPr>
            <w:tcW w:w="3296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  <w:tc>
          <w:tcPr>
            <w:tcW w:w="3184" w:type="dxa"/>
          </w:tcPr>
          <w:p w:rsidR="00B35089" w:rsidRPr="001E21B9" w:rsidRDefault="00B35089" w:rsidP="001E21B9">
            <w:pPr>
              <w:autoSpaceDE w:val="0"/>
              <w:autoSpaceDN w:val="0"/>
              <w:adjustRightInd w:val="0"/>
              <w:rPr>
                <w:rFonts w:eastAsia="VagRoundedBold" w:cs="Arial"/>
                <w:sz w:val="22"/>
                <w:szCs w:val="22"/>
              </w:rPr>
            </w:pPr>
          </w:p>
        </w:tc>
      </w:tr>
    </w:tbl>
    <w:p w:rsidR="00B35089" w:rsidRPr="005C2562" w:rsidRDefault="00B35089" w:rsidP="00F447CD">
      <w:pPr>
        <w:autoSpaceDE w:val="0"/>
        <w:autoSpaceDN w:val="0"/>
        <w:adjustRightInd w:val="0"/>
        <w:rPr>
          <w:rFonts w:eastAsia="VagRoundedBold" w:cs="Arial"/>
          <w:sz w:val="22"/>
          <w:szCs w:val="22"/>
        </w:rPr>
      </w:pPr>
    </w:p>
    <w:p w:rsidR="00B35089" w:rsidRPr="005C2562" w:rsidRDefault="00B35089" w:rsidP="00F447CD">
      <w:pPr>
        <w:rPr>
          <w:sz w:val="22"/>
          <w:szCs w:val="22"/>
        </w:rPr>
      </w:pPr>
    </w:p>
    <w:p w:rsidR="00B35089" w:rsidRDefault="00B35089" w:rsidP="00F447CD">
      <w:pPr>
        <w:ind w:left="8496" w:firstLine="708"/>
        <w:rPr>
          <w:sz w:val="22"/>
          <w:szCs w:val="22"/>
        </w:rPr>
      </w:pPr>
      <w:r w:rsidRPr="005C2562">
        <w:rPr>
          <w:sz w:val="22"/>
          <w:szCs w:val="22"/>
        </w:rPr>
        <w:t>Başarılar dile</w:t>
      </w:r>
      <w:r>
        <w:rPr>
          <w:sz w:val="22"/>
          <w:szCs w:val="22"/>
        </w:rPr>
        <w:t>riz</w:t>
      </w:r>
      <w:r w:rsidRPr="005C2562">
        <w:rPr>
          <w:sz w:val="22"/>
          <w:szCs w:val="22"/>
        </w:rPr>
        <w:t>.</w:t>
      </w:r>
    </w:p>
    <w:p w:rsidR="00B35089" w:rsidRDefault="00B35089" w:rsidP="00F447CD">
      <w:pPr>
        <w:ind w:left="8496" w:firstLine="708"/>
        <w:rPr>
          <w:sz w:val="22"/>
          <w:szCs w:val="22"/>
        </w:rPr>
      </w:pPr>
    </w:p>
    <w:p w:rsidR="00B35089" w:rsidRDefault="00B35089" w:rsidP="00F447CD">
      <w:pPr>
        <w:ind w:left="8496" w:firstLine="708"/>
        <w:rPr>
          <w:sz w:val="22"/>
          <w:szCs w:val="22"/>
        </w:rPr>
      </w:pPr>
    </w:p>
    <w:bookmarkStart w:id="0" w:name="_GoBack"/>
    <w:p w:rsidR="00B35089" w:rsidRDefault="00B35089" w:rsidP="00195735">
      <w:pPr>
        <w:ind w:left="6521" w:firstLine="142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"http://www.sorubak.com" </w:instrText>
      </w:r>
      <w:r w:rsidRPr="006E3F7D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Pr="006E3F7D">
        <w:rPr>
          <w:rStyle w:val="Hyperlink"/>
          <w:sz w:val="22"/>
          <w:szCs w:val="22"/>
        </w:rPr>
        <w:t>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bookmarkEnd w:id="0"/>
    <w:p w:rsidR="00B35089" w:rsidRDefault="00B35089"/>
    <w:sectPr w:rsidR="00B35089" w:rsidSect="00F447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7CD"/>
    <w:rsid w:val="00195735"/>
    <w:rsid w:val="001E21B9"/>
    <w:rsid w:val="00490010"/>
    <w:rsid w:val="004F61BF"/>
    <w:rsid w:val="005C2562"/>
    <w:rsid w:val="006E3F7D"/>
    <w:rsid w:val="007218B0"/>
    <w:rsid w:val="009230A6"/>
    <w:rsid w:val="00B35089"/>
    <w:rsid w:val="00C837AE"/>
    <w:rsid w:val="00D2769E"/>
    <w:rsid w:val="00F447CD"/>
    <w:rsid w:val="00FE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C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447C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218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635</Words>
  <Characters>3623</Characters>
  <Application>Microsoft Office Outlook</Application>
  <DocSecurity>0</DocSecurity>
  <Lines>0</Lines>
  <Paragraphs>0</Paragraphs>
  <ScaleCrop>false</ScaleCrop>
  <Manager>www.sorubak.com</Manager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www.sorubak.com</cp:revision>
  <dcterms:created xsi:type="dcterms:W3CDTF">2012-11-25T20:15:00Z</dcterms:created>
  <dcterms:modified xsi:type="dcterms:W3CDTF">2012-12-11T18:14:00Z</dcterms:modified>
  <cp:category>www.sorubak.com</cp:category>
  <cp:version>www.sorubak.com</cp:version>
</cp:coreProperties>
</file>