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1C" w:rsidRDefault="000E5C1C" w:rsidP="008E6C1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Kılıçarslan İlköğretim Okulu 5-A Sınıfı</w:t>
      </w:r>
    </w:p>
    <w:p w:rsidR="000E5C1C" w:rsidRDefault="000E5C1C" w:rsidP="008E6C1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Sosyal Bilgiler Dersi 1.Dönem 3.Yazılısı</w:t>
      </w:r>
    </w:p>
    <w:p w:rsidR="000E5C1C" w:rsidRDefault="000E5C1C" w:rsidP="008E6C1F">
      <w:pPr>
        <w:spacing w:after="0"/>
        <w:rPr>
          <w:rFonts w:ascii="Comic Sans MS" w:hAnsi="Comic Sans MS"/>
          <w:sz w:val="20"/>
          <w:szCs w:val="20"/>
        </w:rPr>
      </w:pPr>
    </w:p>
    <w:p w:rsidR="000E5C1C" w:rsidRPr="008E6C1F" w:rsidRDefault="000E5C1C" w:rsidP="008E6C1F">
      <w:pPr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1-</w:t>
      </w:r>
      <w:r w:rsidRPr="008E6C1F">
        <w:rPr>
          <w:rFonts w:ascii="Comic Sans MS" w:hAnsi="Comic Sans MS" w:cs="Arial"/>
          <w:sz w:val="20"/>
          <w:szCs w:val="20"/>
        </w:rPr>
        <w:t xml:space="preserve">Kardeşimle beraber Denizli’ye  ……………….görmeye gidiyoruz.” </w:t>
      </w:r>
      <w:r>
        <w:rPr>
          <w:rFonts w:ascii="Comic Sans MS" w:hAnsi="Comic Sans MS" w:cs="Arial"/>
          <w:sz w:val="20"/>
          <w:szCs w:val="20"/>
        </w:rPr>
        <w:t>c</w:t>
      </w:r>
      <w:r w:rsidRPr="008E6C1F">
        <w:rPr>
          <w:rFonts w:ascii="Comic Sans MS" w:hAnsi="Comic Sans MS" w:cs="Arial"/>
          <w:sz w:val="20"/>
          <w:szCs w:val="20"/>
        </w:rPr>
        <w:t xml:space="preserve">ümlesi hangisiyle </w:t>
      </w:r>
      <w:r w:rsidRPr="008E6C1F">
        <w:rPr>
          <w:rFonts w:ascii="Comic Sans MS" w:hAnsi="Comic Sans MS" w:cs="Arial"/>
          <w:sz w:val="20"/>
          <w:szCs w:val="20"/>
          <w:u w:val="single"/>
        </w:rPr>
        <w:t>tamamlanır ?</w:t>
      </w:r>
    </w:p>
    <w:p w:rsidR="000E5C1C" w:rsidRDefault="000E5C1C" w:rsidP="008E6C1F">
      <w:pPr>
        <w:spacing w:after="0"/>
        <w:rPr>
          <w:rFonts w:ascii="Comic Sans MS" w:hAnsi="Comic Sans MS" w:cs="Arial"/>
          <w:sz w:val="20"/>
          <w:szCs w:val="20"/>
        </w:rPr>
      </w:pPr>
      <w:r w:rsidRPr="008E6C1F">
        <w:rPr>
          <w:rFonts w:ascii="Comic Sans MS" w:hAnsi="Comic Sans MS" w:cs="Arial"/>
          <w:sz w:val="20"/>
          <w:szCs w:val="20"/>
        </w:rPr>
        <w:t xml:space="preserve">A) Mevlana Türbesi’ni    </w:t>
      </w:r>
      <w:r>
        <w:rPr>
          <w:rFonts w:ascii="Comic Sans MS" w:hAnsi="Comic Sans MS" w:cs="Arial"/>
          <w:sz w:val="20"/>
          <w:szCs w:val="20"/>
        </w:rPr>
        <w:tab/>
      </w:r>
      <w:r w:rsidRPr="008E6C1F">
        <w:rPr>
          <w:rFonts w:ascii="Comic Sans MS" w:hAnsi="Comic Sans MS" w:cs="Arial"/>
          <w:sz w:val="20"/>
          <w:szCs w:val="20"/>
        </w:rPr>
        <w:t xml:space="preserve">B) Anıtkabir’i    </w:t>
      </w:r>
    </w:p>
    <w:p w:rsidR="000E5C1C" w:rsidRPr="008E6C1F" w:rsidRDefault="000E5C1C" w:rsidP="008E6C1F">
      <w:pPr>
        <w:spacing w:after="0"/>
        <w:rPr>
          <w:rFonts w:ascii="Comic Sans MS" w:hAnsi="Comic Sans MS" w:cs="Arial"/>
          <w:sz w:val="20"/>
          <w:szCs w:val="20"/>
        </w:rPr>
      </w:pPr>
      <w:r w:rsidRPr="008E6C1F">
        <w:rPr>
          <w:rFonts w:ascii="Comic Sans MS" w:hAnsi="Comic Sans MS" w:cs="Arial"/>
          <w:sz w:val="20"/>
          <w:szCs w:val="20"/>
        </w:rPr>
        <w:t xml:space="preserve">C) </w:t>
      </w:r>
      <w:r>
        <w:rPr>
          <w:rFonts w:ascii="Comic Sans MS" w:hAnsi="Comic Sans MS" w:cs="Arial"/>
          <w:sz w:val="20"/>
          <w:szCs w:val="20"/>
        </w:rPr>
        <w:t>Pamukkale’yi</w:t>
      </w:r>
      <w:r w:rsidRPr="008E6C1F"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Pr="008E6C1F">
        <w:rPr>
          <w:rFonts w:ascii="Comic Sans MS" w:hAnsi="Comic Sans MS" w:cs="Arial"/>
          <w:sz w:val="20"/>
          <w:szCs w:val="20"/>
        </w:rPr>
        <w:t>D) İshak Paşa Sarayı’nı</w:t>
      </w:r>
    </w:p>
    <w:p w:rsidR="000E5C1C" w:rsidRPr="008E6C1F" w:rsidRDefault="000E5C1C" w:rsidP="008E6C1F">
      <w:pPr>
        <w:tabs>
          <w:tab w:val="left" w:pos="6615"/>
        </w:tabs>
        <w:spacing w:after="0"/>
        <w:rPr>
          <w:rFonts w:ascii="Comic Sans MS" w:hAnsi="Comic Sans MS"/>
          <w:sz w:val="20"/>
          <w:szCs w:val="20"/>
        </w:rPr>
      </w:pPr>
      <w:r w:rsidRPr="008E6C1F">
        <w:rPr>
          <w:rFonts w:ascii="Comic Sans MS" w:hAnsi="Comic Sans MS"/>
          <w:sz w:val="20"/>
          <w:szCs w:val="20"/>
        </w:rPr>
        <w:t>2-</w:t>
      </w:r>
      <w:r w:rsidRPr="008E6C1F">
        <w:rPr>
          <w:rFonts w:ascii="Century Gothic" w:hAnsi="Century Gothic"/>
        </w:rPr>
        <w:t xml:space="preserve"> </w:t>
      </w:r>
      <w:r w:rsidRPr="008E6C1F">
        <w:rPr>
          <w:rFonts w:ascii="Comic Sans MS" w:hAnsi="Comic Sans MS"/>
          <w:sz w:val="20"/>
          <w:szCs w:val="20"/>
        </w:rPr>
        <w:t xml:space="preserve">Ahmet’ in </w:t>
      </w:r>
    </w:p>
    <w:p w:rsidR="000E5C1C" w:rsidRPr="008E6C1F" w:rsidRDefault="000E5C1C" w:rsidP="008E6C1F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8E6C1F">
        <w:rPr>
          <w:rFonts w:ascii="Comic Sans MS" w:hAnsi="Comic Sans MS"/>
          <w:sz w:val="20"/>
          <w:szCs w:val="20"/>
        </w:rPr>
        <w:t>Ödevlerini yapmak</w:t>
      </w:r>
    </w:p>
    <w:p w:rsidR="000E5C1C" w:rsidRPr="008E6C1F" w:rsidRDefault="000E5C1C" w:rsidP="008E6C1F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8E6C1F">
        <w:rPr>
          <w:rFonts w:ascii="Comic Sans MS" w:hAnsi="Comic Sans MS"/>
          <w:sz w:val="20"/>
          <w:szCs w:val="20"/>
        </w:rPr>
        <w:t>Yatağını toplamak</w:t>
      </w:r>
    </w:p>
    <w:p w:rsidR="000E5C1C" w:rsidRPr="008E6C1F" w:rsidRDefault="000E5C1C" w:rsidP="008E6C1F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8E6C1F">
        <w:rPr>
          <w:rFonts w:ascii="Comic Sans MS" w:hAnsi="Comic Sans MS"/>
          <w:sz w:val="20"/>
          <w:szCs w:val="20"/>
        </w:rPr>
        <w:t>Eğitici kulüp çalışmalarına katılmak</w:t>
      </w:r>
    </w:p>
    <w:p w:rsidR="000E5C1C" w:rsidRPr="008E6C1F" w:rsidRDefault="000E5C1C" w:rsidP="008E6C1F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8E6C1F">
        <w:rPr>
          <w:rFonts w:ascii="Comic Sans MS" w:hAnsi="Comic Sans MS"/>
          <w:sz w:val="20"/>
          <w:szCs w:val="20"/>
        </w:rPr>
        <w:t>Tiyatro ekibiyle provalara katılmak</w:t>
      </w:r>
    </w:p>
    <w:p w:rsidR="000E5C1C" w:rsidRPr="008E6C1F" w:rsidRDefault="000E5C1C" w:rsidP="008E6C1F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8E6C1F">
        <w:rPr>
          <w:rFonts w:ascii="Comic Sans MS" w:hAnsi="Comic Sans MS"/>
          <w:sz w:val="20"/>
          <w:szCs w:val="20"/>
        </w:rPr>
        <w:t>Odasını düzenli kullanmak</w:t>
      </w:r>
    </w:p>
    <w:p w:rsidR="000E5C1C" w:rsidRPr="008E6C1F" w:rsidRDefault="000E5C1C" w:rsidP="008E6C1F">
      <w:pPr>
        <w:tabs>
          <w:tab w:val="left" w:pos="6615"/>
        </w:tabs>
        <w:spacing w:after="0"/>
        <w:rPr>
          <w:rFonts w:ascii="Comic Sans MS" w:hAnsi="Comic Sans MS"/>
          <w:sz w:val="20"/>
          <w:szCs w:val="20"/>
        </w:rPr>
      </w:pPr>
      <w:r w:rsidRPr="008E6C1F">
        <w:rPr>
          <w:rFonts w:ascii="Comic Sans MS" w:hAnsi="Comic Sans MS"/>
          <w:sz w:val="20"/>
          <w:szCs w:val="20"/>
        </w:rPr>
        <w:t xml:space="preserve">görevlerinden hangileri </w:t>
      </w:r>
      <w:r>
        <w:rPr>
          <w:rFonts w:ascii="Comic Sans MS" w:hAnsi="Comic Sans MS"/>
          <w:sz w:val="20"/>
          <w:szCs w:val="20"/>
        </w:rPr>
        <w:t>okul</w:t>
      </w:r>
      <w:r w:rsidRPr="008E6C1F">
        <w:rPr>
          <w:rFonts w:ascii="Comic Sans MS" w:hAnsi="Comic Sans MS"/>
          <w:sz w:val="20"/>
          <w:szCs w:val="20"/>
        </w:rPr>
        <w:t xml:space="preserve"> ile ilgili sorumluluklarındandır? </w:t>
      </w:r>
    </w:p>
    <w:p w:rsidR="000E5C1C" w:rsidRDefault="000E5C1C" w:rsidP="008E6C1F">
      <w:pPr>
        <w:tabs>
          <w:tab w:val="left" w:pos="661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I,</w:t>
      </w:r>
      <w:r w:rsidRPr="008E6C1F">
        <w:rPr>
          <w:rFonts w:ascii="Comic Sans MS" w:hAnsi="Comic Sans MS"/>
          <w:sz w:val="20"/>
          <w:szCs w:val="20"/>
        </w:rPr>
        <w:t xml:space="preserve"> II</w:t>
      </w:r>
      <w:r>
        <w:rPr>
          <w:rFonts w:ascii="Comic Sans MS" w:hAnsi="Comic Sans MS"/>
          <w:sz w:val="20"/>
          <w:szCs w:val="20"/>
        </w:rPr>
        <w:t>I ve IV</w:t>
      </w:r>
      <w:r w:rsidRPr="008E6C1F">
        <w:rPr>
          <w:rFonts w:ascii="Comic Sans MS" w:hAnsi="Comic Sans MS"/>
          <w:sz w:val="20"/>
          <w:szCs w:val="20"/>
        </w:rPr>
        <w:t xml:space="preserve">                        B) </w:t>
      </w:r>
      <w:r>
        <w:rPr>
          <w:rFonts w:ascii="Comic Sans MS" w:hAnsi="Comic Sans MS"/>
          <w:sz w:val="20"/>
          <w:szCs w:val="20"/>
        </w:rPr>
        <w:t>I,</w:t>
      </w:r>
      <w:r w:rsidRPr="008E6C1F">
        <w:rPr>
          <w:rFonts w:ascii="Comic Sans MS" w:hAnsi="Comic Sans MS"/>
          <w:sz w:val="20"/>
          <w:szCs w:val="20"/>
        </w:rPr>
        <w:t xml:space="preserve">II ve III          </w:t>
      </w:r>
    </w:p>
    <w:p w:rsidR="000E5C1C" w:rsidRDefault="000E5C1C" w:rsidP="008E6C1F">
      <w:pPr>
        <w:tabs>
          <w:tab w:val="left" w:pos="6615"/>
        </w:tabs>
        <w:spacing w:after="0"/>
        <w:rPr>
          <w:rFonts w:ascii="Comic Sans MS" w:hAnsi="Comic Sans MS"/>
          <w:sz w:val="20"/>
          <w:szCs w:val="20"/>
        </w:rPr>
      </w:pPr>
      <w:r w:rsidRPr="008E6C1F">
        <w:rPr>
          <w:rFonts w:ascii="Comic Sans MS" w:hAnsi="Comic Sans MS"/>
          <w:sz w:val="20"/>
          <w:szCs w:val="20"/>
        </w:rPr>
        <w:t xml:space="preserve">C)  II ve V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8E6C1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8E6C1F">
        <w:rPr>
          <w:rFonts w:ascii="Comic Sans MS" w:hAnsi="Comic Sans MS"/>
          <w:sz w:val="20"/>
          <w:szCs w:val="20"/>
        </w:rPr>
        <w:t xml:space="preserve"> D) IV ve V </w:t>
      </w:r>
    </w:p>
    <w:p w:rsidR="000E5C1C" w:rsidRPr="008E6C1F" w:rsidRDefault="000E5C1C" w:rsidP="008E6C1F">
      <w:pPr>
        <w:pStyle w:val="ListParagraph"/>
        <w:spacing w:after="0"/>
        <w:ind w:left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3-</w:t>
      </w:r>
      <w:r w:rsidRPr="008E6C1F">
        <w:rPr>
          <w:rFonts w:ascii="Cambria" w:hAnsi="Cambria"/>
          <w:b/>
          <w:sz w:val="24"/>
          <w:szCs w:val="24"/>
        </w:rPr>
        <w:t xml:space="preserve"> </w:t>
      </w:r>
      <w:r w:rsidRPr="008E6C1F">
        <w:rPr>
          <w:rFonts w:ascii="Comic Sans MS" w:hAnsi="Comic Sans MS"/>
          <w:sz w:val="20"/>
          <w:szCs w:val="20"/>
        </w:rPr>
        <w:t xml:space="preserve">Milletimizi sevmek, milletimizi yüceltmek, milletimizin birlik bütünlük içinde varlığını devam ettirmesi anlamına gelen </w:t>
      </w:r>
      <w:r w:rsidRPr="008E6C1F">
        <w:rPr>
          <w:rFonts w:ascii="Comic Sans MS" w:hAnsi="Comic Sans MS"/>
          <w:sz w:val="20"/>
          <w:szCs w:val="20"/>
          <w:u w:val="single"/>
        </w:rPr>
        <w:t xml:space="preserve">Atatürk ilkesi aşağıdakilerden hangisidir?  </w:t>
      </w:r>
    </w:p>
    <w:p w:rsidR="000E5C1C" w:rsidRDefault="000E5C1C" w:rsidP="008E6C1F">
      <w:pPr>
        <w:pStyle w:val="ListParagraph"/>
        <w:spacing w:after="0"/>
        <w:ind w:left="284"/>
        <w:rPr>
          <w:rFonts w:ascii="Comic Sans MS" w:hAnsi="Comic Sans MS" w:cs="Arial"/>
          <w:sz w:val="20"/>
          <w:szCs w:val="20"/>
        </w:rPr>
      </w:pPr>
      <w:r w:rsidRPr="008E6C1F">
        <w:rPr>
          <w:rFonts w:ascii="Comic Sans MS" w:hAnsi="Comic Sans MS" w:cs="Arial"/>
          <w:sz w:val="20"/>
          <w:szCs w:val="20"/>
        </w:rPr>
        <w:t xml:space="preserve">A) Halkçılık             </w:t>
      </w:r>
      <w:r>
        <w:rPr>
          <w:rFonts w:ascii="Comic Sans MS" w:hAnsi="Comic Sans MS" w:cs="Arial"/>
          <w:sz w:val="20"/>
          <w:szCs w:val="20"/>
        </w:rPr>
        <w:tab/>
      </w:r>
      <w:r w:rsidRPr="008E6C1F">
        <w:rPr>
          <w:rFonts w:ascii="Comic Sans MS" w:hAnsi="Comic Sans MS" w:cs="Arial"/>
          <w:sz w:val="20"/>
          <w:szCs w:val="20"/>
        </w:rPr>
        <w:t>B) Laiklik</w:t>
      </w:r>
      <w:r w:rsidRPr="008E6C1F">
        <w:rPr>
          <w:rFonts w:ascii="Comic Sans MS" w:hAnsi="Comic Sans MS" w:cs="Arial"/>
          <w:sz w:val="20"/>
          <w:szCs w:val="20"/>
        </w:rPr>
        <w:tab/>
        <w:t xml:space="preserve">   </w:t>
      </w:r>
    </w:p>
    <w:p w:rsidR="000E5C1C" w:rsidRDefault="000E5C1C" w:rsidP="008E6C1F">
      <w:pPr>
        <w:pStyle w:val="ListParagraph"/>
        <w:spacing w:after="0"/>
        <w:ind w:left="284"/>
        <w:rPr>
          <w:rFonts w:ascii="Comic Sans MS" w:hAnsi="Comic Sans MS" w:cs="Arial"/>
          <w:sz w:val="20"/>
          <w:szCs w:val="20"/>
        </w:rPr>
      </w:pPr>
      <w:r w:rsidRPr="008E6C1F">
        <w:rPr>
          <w:rFonts w:ascii="Comic Sans MS" w:hAnsi="Comic Sans MS" w:cs="Arial"/>
          <w:sz w:val="20"/>
          <w:szCs w:val="20"/>
        </w:rPr>
        <w:t xml:space="preserve"> C) Cumhuriyetçilik              D) Milliyetçilik</w:t>
      </w:r>
    </w:p>
    <w:p w:rsidR="000E5C1C" w:rsidRPr="008E6C1F" w:rsidRDefault="000E5C1C" w:rsidP="008E6C1F">
      <w:pPr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4-</w:t>
      </w:r>
      <w:r w:rsidRPr="008E6C1F">
        <w:rPr>
          <w:rFonts w:ascii="Arial" w:hAnsi="Arial" w:cs="Arial"/>
          <w:b/>
        </w:rPr>
        <w:t xml:space="preserve"> </w:t>
      </w:r>
      <w:r w:rsidRPr="008E6C1F">
        <w:rPr>
          <w:rFonts w:ascii="Comic Sans MS" w:hAnsi="Comic Sans MS" w:cs="Arial"/>
          <w:sz w:val="20"/>
          <w:szCs w:val="20"/>
        </w:rPr>
        <w:t xml:space="preserve">Ülkemizde ürünler yetiştirildikleri yerlerle özdeşleşirler. Aşağıdaki şehir-ürün eşleştirmelerinden hangisi </w:t>
      </w:r>
      <w:r w:rsidRPr="008E6C1F">
        <w:rPr>
          <w:rFonts w:ascii="Comic Sans MS" w:hAnsi="Comic Sans MS" w:cs="Arial"/>
          <w:sz w:val="20"/>
          <w:szCs w:val="20"/>
          <w:u w:val="single"/>
        </w:rPr>
        <w:t>yanlıştır?</w:t>
      </w:r>
      <w:r w:rsidRPr="008E6C1F">
        <w:rPr>
          <w:rFonts w:ascii="Comic Sans MS" w:hAnsi="Comic Sans MS" w:cs="Arial"/>
          <w:sz w:val="20"/>
          <w:szCs w:val="20"/>
        </w:rPr>
        <w:t xml:space="preserve"> </w:t>
      </w:r>
    </w:p>
    <w:p w:rsidR="000E5C1C" w:rsidRDefault="000E5C1C" w:rsidP="008E6C1F">
      <w:pPr>
        <w:spacing w:after="0"/>
        <w:rPr>
          <w:rFonts w:ascii="Comic Sans MS" w:hAnsi="Comic Sans MS" w:cs="Arial"/>
          <w:sz w:val="20"/>
          <w:szCs w:val="20"/>
        </w:rPr>
      </w:pPr>
      <w:r w:rsidRPr="008E6C1F">
        <w:rPr>
          <w:rFonts w:ascii="Comic Sans MS" w:hAnsi="Comic Sans MS" w:cs="Arial"/>
          <w:sz w:val="20"/>
          <w:szCs w:val="20"/>
        </w:rPr>
        <w:t xml:space="preserve">A) </w:t>
      </w:r>
      <w:r>
        <w:rPr>
          <w:rFonts w:ascii="Comic Sans MS" w:hAnsi="Comic Sans MS" w:cs="Arial"/>
          <w:sz w:val="20"/>
          <w:szCs w:val="20"/>
        </w:rPr>
        <w:t>Ordu-fındık</w:t>
      </w:r>
      <w:r>
        <w:rPr>
          <w:rFonts w:ascii="Comic Sans MS" w:hAnsi="Comic Sans MS" w:cs="Arial"/>
          <w:sz w:val="20"/>
          <w:szCs w:val="20"/>
        </w:rPr>
        <w:tab/>
      </w:r>
      <w:r w:rsidRPr="008E6C1F"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 xml:space="preserve">          </w:t>
      </w:r>
      <w:r w:rsidRPr="008E6C1F">
        <w:rPr>
          <w:rFonts w:ascii="Comic Sans MS" w:hAnsi="Comic Sans MS" w:cs="Arial"/>
          <w:sz w:val="20"/>
          <w:szCs w:val="20"/>
        </w:rPr>
        <w:t xml:space="preserve">B) Rize-çay     </w:t>
      </w:r>
    </w:p>
    <w:p w:rsidR="000E5C1C" w:rsidRDefault="000E5C1C" w:rsidP="008E6C1F">
      <w:pPr>
        <w:spacing w:after="0"/>
        <w:rPr>
          <w:rFonts w:ascii="Comic Sans MS" w:hAnsi="Comic Sans MS" w:cs="Arial"/>
          <w:sz w:val="20"/>
          <w:szCs w:val="20"/>
        </w:rPr>
      </w:pPr>
      <w:r w:rsidRPr="008E6C1F">
        <w:rPr>
          <w:rFonts w:ascii="Comic Sans MS" w:hAnsi="Comic Sans MS" w:cs="Arial"/>
          <w:sz w:val="20"/>
          <w:szCs w:val="20"/>
        </w:rPr>
        <w:t xml:space="preserve">C) </w:t>
      </w:r>
      <w:r>
        <w:rPr>
          <w:rFonts w:ascii="Comic Sans MS" w:hAnsi="Comic Sans MS" w:cs="Arial"/>
          <w:sz w:val="20"/>
          <w:szCs w:val="20"/>
        </w:rPr>
        <w:t>Isparta-gül</w:t>
      </w:r>
      <w:r w:rsidRPr="008E6C1F">
        <w:rPr>
          <w:rFonts w:ascii="Comic Sans MS" w:hAnsi="Comic Sans MS" w:cs="Arial"/>
          <w:sz w:val="20"/>
          <w:szCs w:val="20"/>
        </w:rPr>
        <w:tab/>
      </w:r>
      <w:r w:rsidRPr="008E6C1F"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 xml:space="preserve">          </w:t>
      </w:r>
      <w:r w:rsidRPr="008E6C1F">
        <w:rPr>
          <w:rFonts w:ascii="Comic Sans MS" w:hAnsi="Comic Sans MS" w:cs="Arial"/>
          <w:sz w:val="20"/>
          <w:szCs w:val="20"/>
        </w:rPr>
        <w:t>D) Aydın-</w:t>
      </w:r>
      <w:r>
        <w:rPr>
          <w:rFonts w:ascii="Comic Sans MS" w:hAnsi="Comic Sans MS" w:cs="Arial"/>
          <w:sz w:val="20"/>
          <w:szCs w:val="20"/>
        </w:rPr>
        <w:t>haşhaş</w:t>
      </w:r>
    </w:p>
    <w:p w:rsidR="000E5C1C" w:rsidRPr="008E6C1F" w:rsidRDefault="000E5C1C" w:rsidP="008E6C1F">
      <w:pPr>
        <w:spacing w:after="0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5-</w:t>
      </w:r>
      <w:r w:rsidRPr="008E6C1F">
        <w:rPr>
          <w:rFonts w:ascii="Arial" w:hAnsi="Arial" w:cs="Arial"/>
          <w:b/>
          <w:iCs/>
          <w:color w:val="000000"/>
        </w:rPr>
        <w:t xml:space="preserve"> </w:t>
      </w:r>
      <w:r w:rsidRPr="008E6C1F">
        <w:rPr>
          <w:rFonts w:ascii="Comic Sans MS" w:hAnsi="Comic Sans MS" w:cs="Arial"/>
          <w:iCs/>
          <w:color w:val="000000"/>
          <w:sz w:val="20"/>
          <w:szCs w:val="20"/>
        </w:rPr>
        <w:t xml:space="preserve">Yağışın bol olduğu bölgelerdeki kırsal alanlarda görülen ahşap evler aşağıdaki bölgelerimizden hangisinde daha yaygındır? </w:t>
      </w:r>
    </w:p>
    <w:p w:rsidR="000E5C1C" w:rsidRDefault="000E5C1C" w:rsidP="008E6C1F">
      <w:pPr>
        <w:spacing w:after="0"/>
        <w:rPr>
          <w:rFonts w:ascii="Comic Sans MS" w:hAnsi="Comic Sans MS" w:cs="Arial"/>
          <w:iCs/>
          <w:color w:val="000000"/>
          <w:sz w:val="20"/>
          <w:szCs w:val="20"/>
        </w:rPr>
      </w:pPr>
      <w:r w:rsidRPr="008E6C1F">
        <w:rPr>
          <w:rFonts w:ascii="Comic Sans MS" w:hAnsi="Comic Sans MS" w:cs="Arial"/>
          <w:iCs/>
          <w:color w:val="000000"/>
          <w:sz w:val="20"/>
          <w:szCs w:val="20"/>
        </w:rPr>
        <w:t xml:space="preserve">a) Ege                </w:t>
      </w:r>
      <w:r>
        <w:rPr>
          <w:rFonts w:ascii="Comic Sans MS" w:hAnsi="Comic Sans MS" w:cs="Arial"/>
          <w:iCs/>
          <w:color w:val="000000"/>
          <w:sz w:val="20"/>
          <w:szCs w:val="20"/>
        </w:rPr>
        <w:t xml:space="preserve">        </w:t>
      </w:r>
      <w:r w:rsidRPr="008E6C1F">
        <w:rPr>
          <w:rFonts w:ascii="Comic Sans MS" w:hAnsi="Comic Sans MS" w:cs="Arial"/>
          <w:iCs/>
          <w:color w:val="000000"/>
          <w:sz w:val="20"/>
          <w:szCs w:val="20"/>
        </w:rPr>
        <w:t xml:space="preserve"> b) Güney Doğu Anadolu         </w:t>
      </w:r>
    </w:p>
    <w:p w:rsidR="000E5C1C" w:rsidRDefault="000E5C1C" w:rsidP="008E6C1F">
      <w:pPr>
        <w:spacing w:after="0"/>
        <w:rPr>
          <w:rFonts w:ascii="Comic Sans MS" w:hAnsi="Comic Sans MS" w:cs="Arial"/>
          <w:iCs/>
          <w:color w:val="000000"/>
          <w:sz w:val="20"/>
          <w:szCs w:val="20"/>
        </w:rPr>
      </w:pPr>
      <w:r w:rsidRPr="008E6C1F">
        <w:rPr>
          <w:rFonts w:ascii="Comic Sans MS" w:hAnsi="Comic Sans MS" w:cs="Arial"/>
          <w:iCs/>
          <w:color w:val="000000"/>
          <w:sz w:val="20"/>
          <w:szCs w:val="20"/>
        </w:rPr>
        <w:t>c) Akdeniz</w:t>
      </w:r>
      <w:r w:rsidRPr="008E6C1F">
        <w:rPr>
          <w:rFonts w:ascii="Comic Sans MS" w:hAnsi="Comic Sans MS" w:cs="Arial"/>
          <w:iCs/>
          <w:color w:val="000000"/>
          <w:sz w:val="20"/>
          <w:szCs w:val="20"/>
        </w:rPr>
        <w:tab/>
        <w:t xml:space="preserve">         </w:t>
      </w:r>
      <w:r>
        <w:rPr>
          <w:rFonts w:ascii="Comic Sans MS" w:hAnsi="Comic Sans MS" w:cs="Arial"/>
          <w:iCs/>
          <w:color w:val="000000"/>
          <w:sz w:val="20"/>
          <w:szCs w:val="20"/>
        </w:rPr>
        <w:t xml:space="preserve"> </w:t>
      </w:r>
      <w:r w:rsidRPr="008E6C1F">
        <w:rPr>
          <w:rFonts w:ascii="Comic Sans MS" w:hAnsi="Comic Sans MS" w:cs="Arial"/>
          <w:iCs/>
          <w:color w:val="000000"/>
          <w:sz w:val="20"/>
          <w:szCs w:val="20"/>
        </w:rPr>
        <w:t xml:space="preserve"> d) Karadeniz</w:t>
      </w:r>
    </w:p>
    <w:p w:rsidR="000E5C1C" w:rsidRDefault="000E5C1C" w:rsidP="008E6C1F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iCs/>
          <w:color w:val="000000"/>
          <w:sz w:val="20"/>
          <w:szCs w:val="20"/>
        </w:rPr>
        <w:t>6-</w:t>
      </w:r>
      <w:r w:rsidRPr="008E6C1F">
        <w:rPr>
          <w:rFonts w:ascii="Arial" w:hAnsi="Arial" w:cs="Arial"/>
          <w:b/>
          <w:bCs/>
          <w:color w:val="000000"/>
          <w:position w:val="-1"/>
        </w:rPr>
        <w:t xml:space="preserve"> </w:t>
      </w:r>
      <w:r w:rsidRPr="008E6C1F">
        <w:rPr>
          <w:rFonts w:ascii="Comic Sans MS" w:hAnsi="Comic Sans MS" w:cs="Arial"/>
          <w:bCs/>
          <w:color w:val="000000"/>
          <w:position w:val="-1"/>
          <w:sz w:val="20"/>
          <w:szCs w:val="20"/>
        </w:rPr>
        <w:t>I-Edirne’de inşa edilmişti</w:t>
      </w:r>
      <w:r w:rsidRPr="008E6C1F">
        <w:rPr>
          <w:rFonts w:ascii="Comic Sans MS" w:hAnsi="Comic Sans MS" w:cs="Arial"/>
          <w:bCs/>
          <w:color w:val="000000"/>
          <w:spacing w:val="-11"/>
          <w:position w:val="-1"/>
          <w:sz w:val="20"/>
          <w:szCs w:val="20"/>
        </w:rPr>
        <w:t>r</w:t>
      </w:r>
      <w:r w:rsidRPr="008E6C1F">
        <w:rPr>
          <w:rFonts w:ascii="Comic Sans MS" w:hAnsi="Comic Sans MS" w:cs="Arial"/>
          <w:bCs/>
          <w:color w:val="000000"/>
          <w:position w:val="-1"/>
          <w:sz w:val="20"/>
          <w:szCs w:val="20"/>
        </w:rPr>
        <w:t>.</w:t>
      </w:r>
      <w:r w:rsidRPr="008E6C1F">
        <w:rPr>
          <w:rFonts w:ascii="Comic Sans MS" w:hAnsi="Comic Sans MS" w:cs="Arial"/>
          <w:color w:val="000000"/>
          <w:sz w:val="20"/>
          <w:szCs w:val="20"/>
        </w:rPr>
        <w:t xml:space="preserve">   </w:t>
      </w:r>
    </w:p>
    <w:p w:rsidR="000E5C1C" w:rsidRPr="008E6C1F" w:rsidRDefault="000E5C1C" w:rsidP="008E6C1F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Pr="008E6C1F">
        <w:rPr>
          <w:rFonts w:ascii="Comic Sans MS" w:hAnsi="Comic Sans MS" w:cs="Arial"/>
          <w:color w:val="000000"/>
          <w:sz w:val="20"/>
          <w:szCs w:val="20"/>
        </w:rPr>
        <w:t xml:space="preserve">II- </w:t>
      </w:r>
      <w:r w:rsidRPr="008E6C1F">
        <w:rPr>
          <w:rFonts w:ascii="Comic Sans MS" w:hAnsi="Comic Sans MS" w:cs="Arial"/>
          <w:bCs/>
          <w:color w:val="000000"/>
          <w:sz w:val="20"/>
          <w:szCs w:val="20"/>
        </w:rPr>
        <w:t>Mimar Sinan’ın ustalık eseridi</w:t>
      </w:r>
      <w:r w:rsidRPr="008E6C1F">
        <w:rPr>
          <w:rFonts w:ascii="Comic Sans MS" w:hAnsi="Comic Sans MS" w:cs="Arial"/>
          <w:bCs/>
          <w:color w:val="000000"/>
          <w:spacing w:val="-11"/>
          <w:sz w:val="20"/>
          <w:szCs w:val="20"/>
        </w:rPr>
        <w:t>r</w:t>
      </w:r>
      <w:r w:rsidRPr="008E6C1F">
        <w:rPr>
          <w:rFonts w:ascii="Comic Sans MS" w:hAnsi="Comic Sans MS" w:cs="Arial"/>
          <w:bCs/>
          <w:color w:val="000000"/>
          <w:sz w:val="20"/>
          <w:szCs w:val="20"/>
        </w:rPr>
        <w:t>.</w:t>
      </w:r>
    </w:p>
    <w:p w:rsidR="000E5C1C" w:rsidRPr="008E6C1F" w:rsidRDefault="000E5C1C" w:rsidP="008E6C1F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8E6C1F"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Pr="008E6C1F">
        <w:rPr>
          <w:rFonts w:ascii="Comic Sans MS" w:hAnsi="Comic Sans MS" w:cs="Arial"/>
          <w:bCs/>
          <w:color w:val="000000"/>
          <w:sz w:val="20"/>
          <w:szCs w:val="20"/>
        </w:rPr>
        <w:t>III-</w:t>
      </w:r>
      <w:r w:rsidRPr="008E6C1F">
        <w:rPr>
          <w:rFonts w:ascii="Comic Sans MS" w:hAnsi="Comic Sans MS" w:cs="Arial"/>
          <w:bCs/>
          <w:color w:val="000000"/>
          <w:spacing w:val="-15"/>
          <w:sz w:val="20"/>
          <w:szCs w:val="20"/>
        </w:rPr>
        <w:t>T</w:t>
      </w:r>
      <w:r w:rsidRPr="008E6C1F">
        <w:rPr>
          <w:rFonts w:ascii="Comic Sans MS" w:hAnsi="Comic Sans MS" w:cs="Arial"/>
          <w:bCs/>
          <w:color w:val="000000"/>
          <w:sz w:val="20"/>
          <w:szCs w:val="20"/>
        </w:rPr>
        <w:t>aş, merme</w:t>
      </w:r>
      <w:r w:rsidRPr="008E6C1F">
        <w:rPr>
          <w:rFonts w:ascii="Comic Sans MS" w:hAnsi="Comic Sans MS" w:cs="Arial"/>
          <w:bCs/>
          <w:color w:val="000000"/>
          <w:spacing w:val="-11"/>
          <w:sz w:val="20"/>
          <w:szCs w:val="20"/>
        </w:rPr>
        <w:t>r</w:t>
      </w:r>
      <w:r w:rsidRPr="008E6C1F">
        <w:rPr>
          <w:rFonts w:ascii="Comic Sans MS" w:hAnsi="Comic Sans MS" w:cs="Arial"/>
          <w:bCs/>
          <w:color w:val="000000"/>
          <w:sz w:val="20"/>
          <w:szCs w:val="20"/>
        </w:rPr>
        <w:t>, çini ve ahşap işlemeleriyle ünlüdü</w:t>
      </w:r>
      <w:r w:rsidRPr="008E6C1F">
        <w:rPr>
          <w:rFonts w:ascii="Comic Sans MS" w:hAnsi="Comic Sans MS" w:cs="Arial"/>
          <w:bCs/>
          <w:color w:val="000000"/>
          <w:spacing w:val="-11"/>
          <w:sz w:val="20"/>
          <w:szCs w:val="20"/>
        </w:rPr>
        <w:t>r</w:t>
      </w:r>
      <w:r w:rsidRPr="008E6C1F">
        <w:rPr>
          <w:rFonts w:ascii="Comic Sans MS" w:hAnsi="Comic Sans MS" w:cs="Arial"/>
          <w:bCs/>
          <w:color w:val="000000"/>
          <w:sz w:val="20"/>
          <w:szCs w:val="20"/>
        </w:rPr>
        <w:t>.</w:t>
      </w:r>
    </w:p>
    <w:p w:rsidR="000E5C1C" w:rsidRPr="008E6C1F" w:rsidRDefault="000E5C1C" w:rsidP="008E6C1F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8E6C1F">
        <w:rPr>
          <w:rFonts w:ascii="Comic Sans MS" w:hAnsi="Comic Sans MS" w:cs="Arial"/>
          <w:bCs/>
          <w:color w:val="000000"/>
          <w:sz w:val="20"/>
          <w:szCs w:val="20"/>
        </w:rPr>
        <w:t xml:space="preserve">Özellikleri verilen tarihi eserimiz aşağıdakilerden </w:t>
      </w:r>
      <w:r w:rsidRPr="008E6C1F">
        <w:rPr>
          <w:rFonts w:ascii="Comic Sans MS" w:hAnsi="Comic Sans MS" w:cs="Arial"/>
          <w:bCs/>
          <w:color w:val="000000"/>
          <w:sz w:val="20"/>
          <w:szCs w:val="20"/>
          <w:u w:val="single"/>
        </w:rPr>
        <w:t>hangisidir</w:t>
      </w:r>
      <w:r w:rsidRPr="008E6C1F">
        <w:rPr>
          <w:rFonts w:ascii="Comic Sans MS" w:hAnsi="Comic Sans MS" w:cs="Arial"/>
          <w:bCs/>
          <w:color w:val="000000"/>
          <w:sz w:val="20"/>
          <w:szCs w:val="20"/>
        </w:rPr>
        <w:t>?</w:t>
      </w:r>
    </w:p>
    <w:p w:rsidR="000E5C1C" w:rsidRDefault="000E5C1C" w:rsidP="008E6C1F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8E6C1F">
        <w:rPr>
          <w:rFonts w:ascii="Comic Sans MS" w:hAnsi="Comic Sans MS" w:cs="Arial"/>
          <w:color w:val="000000"/>
          <w:sz w:val="20"/>
          <w:szCs w:val="20"/>
        </w:rPr>
        <w:t>A)</w:t>
      </w:r>
      <w:r w:rsidRPr="008E6C1F">
        <w:rPr>
          <w:rFonts w:ascii="Comic Sans MS" w:hAnsi="Comic Sans MS" w:cs="Arial"/>
          <w:color w:val="000000"/>
          <w:spacing w:val="11"/>
          <w:sz w:val="20"/>
          <w:szCs w:val="20"/>
        </w:rPr>
        <w:t xml:space="preserve"> </w:t>
      </w:r>
      <w:r>
        <w:rPr>
          <w:rFonts w:ascii="Comic Sans MS" w:hAnsi="Comic Sans MS" w:cs="Arial"/>
          <w:color w:val="000000"/>
          <w:sz w:val="20"/>
          <w:szCs w:val="20"/>
        </w:rPr>
        <w:t>Ayasofya</w:t>
      </w:r>
      <w:r>
        <w:rPr>
          <w:rFonts w:ascii="Comic Sans MS" w:hAnsi="Comic Sans MS" w:cs="Arial"/>
          <w:color w:val="000000"/>
          <w:sz w:val="20"/>
          <w:szCs w:val="20"/>
        </w:rPr>
        <w:tab/>
      </w:r>
      <w:r>
        <w:rPr>
          <w:rFonts w:ascii="Comic Sans MS" w:hAnsi="Comic Sans MS" w:cs="Arial"/>
          <w:color w:val="000000"/>
          <w:sz w:val="20"/>
          <w:szCs w:val="20"/>
        </w:rPr>
        <w:tab/>
      </w:r>
      <w:r w:rsidRPr="008E6C1F">
        <w:rPr>
          <w:rFonts w:ascii="Comic Sans MS" w:hAnsi="Comic Sans MS" w:cs="Arial"/>
          <w:color w:val="000000"/>
          <w:sz w:val="20"/>
          <w:szCs w:val="20"/>
        </w:rPr>
        <w:t>B)</w:t>
      </w:r>
      <w:r w:rsidRPr="008E6C1F">
        <w:rPr>
          <w:rFonts w:ascii="Comic Sans MS" w:hAnsi="Comic Sans MS" w:cs="Arial"/>
          <w:color w:val="000000"/>
          <w:spacing w:val="3"/>
          <w:sz w:val="20"/>
          <w:szCs w:val="20"/>
        </w:rPr>
        <w:t xml:space="preserve"> </w:t>
      </w:r>
      <w:r w:rsidRPr="008E6C1F">
        <w:rPr>
          <w:rFonts w:ascii="Comic Sans MS" w:hAnsi="Comic Sans MS" w:cs="Arial"/>
          <w:color w:val="000000"/>
          <w:sz w:val="20"/>
          <w:szCs w:val="20"/>
        </w:rPr>
        <w:t xml:space="preserve">Aspendos Tiyatrosu </w:t>
      </w:r>
    </w:p>
    <w:p w:rsidR="000E5C1C" w:rsidRDefault="000E5C1C" w:rsidP="008E6C1F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8E6C1F">
        <w:rPr>
          <w:rFonts w:ascii="Comic Sans MS" w:hAnsi="Comic Sans MS" w:cs="Arial"/>
          <w:color w:val="000000"/>
          <w:sz w:val="20"/>
          <w:szCs w:val="20"/>
        </w:rPr>
        <w:t>C)</w:t>
      </w:r>
      <w:r w:rsidRPr="008E6C1F">
        <w:rPr>
          <w:rFonts w:ascii="Comic Sans MS" w:hAnsi="Comic Sans MS" w:cs="Arial"/>
          <w:color w:val="000000"/>
          <w:spacing w:val="12"/>
          <w:sz w:val="20"/>
          <w:szCs w:val="20"/>
        </w:rPr>
        <w:t xml:space="preserve"> </w:t>
      </w:r>
      <w:r w:rsidRPr="008E6C1F">
        <w:rPr>
          <w:rFonts w:ascii="Comic Sans MS" w:hAnsi="Comic Sans MS" w:cs="Arial"/>
          <w:color w:val="000000"/>
          <w:sz w:val="20"/>
          <w:szCs w:val="20"/>
        </w:rPr>
        <w:t xml:space="preserve">İshak Paşa Sarayı  </w:t>
      </w:r>
      <w:r>
        <w:rPr>
          <w:rFonts w:ascii="Comic Sans MS" w:hAnsi="Comic Sans MS" w:cs="Arial"/>
          <w:color w:val="000000"/>
          <w:sz w:val="20"/>
          <w:szCs w:val="20"/>
        </w:rPr>
        <w:tab/>
      </w:r>
      <w:r w:rsidRPr="008E6C1F">
        <w:rPr>
          <w:rFonts w:ascii="Comic Sans MS" w:hAnsi="Comic Sans MS" w:cs="Arial"/>
          <w:color w:val="000000"/>
          <w:sz w:val="20"/>
          <w:szCs w:val="20"/>
        </w:rPr>
        <w:t>D)</w:t>
      </w:r>
      <w:r w:rsidRPr="008E6C1F">
        <w:rPr>
          <w:rFonts w:ascii="Comic Sans MS" w:hAnsi="Comic Sans MS" w:cs="Arial"/>
          <w:color w:val="000000"/>
          <w:spacing w:val="12"/>
          <w:sz w:val="20"/>
          <w:szCs w:val="20"/>
        </w:rPr>
        <w:t xml:space="preserve"> </w:t>
      </w:r>
      <w:r w:rsidRPr="008E6C1F">
        <w:rPr>
          <w:rFonts w:ascii="Comic Sans MS" w:hAnsi="Comic Sans MS" w:cs="Arial"/>
          <w:color w:val="000000"/>
          <w:sz w:val="20"/>
          <w:szCs w:val="20"/>
        </w:rPr>
        <w:t>Selimiye Camii</w:t>
      </w:r>
    </w:p>
    <w:p w:rsidR="000E5C1C" w:rsidRPr="00870C23" w:rsidRDefault="000E5C1C" w:rsidP="00BA69AA">
      <w:pPr>
        <w:spacing w:after="0"/>
        <w:jc w:val="both"/>
      </w:pPr>
      <w:r>
        <w:rPr>
          <w:rFonts w:ascii="Comic Sans MS" w:hAnsi="Comic Sans MS" w:cs="Arial"/>
          <w:color w:val="000000"/>
          <w:sz w:val="20"/>
          <w:szCs w:val="20"/>
        </w:rPr>
        <w:t>7-</w:t>
      </w:r>
      <w:r w:rsidRPr="00D74AAF">
        <w:t xml:space="preserve"> </w:t>
      </w:r>
      <w:r w:rsidRPr="00870C23">
        <w:t>Çevresine göre çukurda kalmış olan, fazla büyük olmayan çukurlarda biriken suya ne ad verilir?</w:t>
      </w:r>
    </w:p>
    <w:p w:rsidR="000E5C1C" w:rsidRPr="00D74AAF" w:rsidRDefault="000E5C1C" w:rsidP="00BA69A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D74AAF">
        <w:rPr>
          <w:rFonts w:ascii="Comic Sans MS" w:hAnsi="Comic Sans MS"/>
          <w:sz w:val="20"/>
          <w:szCs w:val="20"/>
        </w:rPr>
        <w:t xml:space="preserve">   A)  Irmak</w:t>
      </w:r>
      <w:r w:rsidRPr="00D74AAF">
        <w:rPr>
          <w:rFonts w:ascii="Comic Sans MS" w:hAnsi="Comic Sans MS"/>
          <w:sz w:val="20"/>
          <w:szCs w:val="20"/>
        </w:rPr>
        <w:tab/>
      </w:r>
      <w:r w:rsidRPr="00D74AAF">
        <w:rPr>
          <w:rFonts w:ascii="Comic Sans MS" w:hAnsi="Comic Sans MS"/>
          <w:sz w:val="20"/>
          <w:szCs w:val="20"/>
        </w:rPr>
        <w:tab/>
        <w:t>B)  Okyanus</w:t>
      </w:r>
    </w:p>
    <w:p w:rsidR="000E5C1C" w:rsidRDefault="000E5C1C" w:rsidP="00BA69A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D74AAF">
        <w:rPr>
          <w:rFonts w:ascii="Comic Sans MS" w:hAnsi="Comic Sans MS"/>
          <w:sz w:val="20"/>
          <w:szCs w:val="20"/>
        </w:rPr>
        <w:t xml:space="preserve">    C)  Deniz</w:t>
      </w:r>
      <w:r w:rsidRPr="00D74AAF">
        <w:rPr>
          <w:rFonts w:ascii="Comic Sans MS" w:hAnsi="Comic Sans MS"/>
          <w:sz w:val="20"/>
          <w:szCs w:val="20"/>
        </w:rPr>
        <w:tab/>
      </w:r>
      <w:r w:rsidRPr="00D74AAF">
        <w:rPr>
          <w:rFonts w:ascii="Comic Sans MS" w:hAnsi="Comic Sans MS"/>
          <w:sz w:val="20"/>
          <w:szCs w:val="20"/>
        </w:rPr>
        <w:tab/>
        <w:t>D)  Göl</w:t>
      </w:r>
    </w:p>
    <w:p w:rsidR="000E5C1C" w:rsidRPr="00D74AAF" w:rsidRDefault="000E5C1C" w:rsidP="00D74AAF">
      <w:pPr>
        <w:tabs>
          <w:tab w:val="left" w:pos="3081"/>
        </w:tabs>
        <w:spacing w:after="0"/>
        <w:rPr>
          <w:rFonts w:ascii="Comic Sans MS" w:hAnsi="Comic Sans MS"/>
          <w:sz w:val="20"/>
          <w:szCs w:val="20"/>
        </w:rPr>
      </w:pPr>
      <w:r w:rsidRPr="00D74AAF">
        <w:rPr>
          <w:rFonts w:ascii="Comic Sans MS" w:hAnsi="Comic Sans MS"/>
          <w:sz w:val="20"/>
          <w:szCs w:val="20"/>
        </w:rPr>
        <w:t>8- Ağrı Dağı hangi bölgemizde bulunmaktadır?</w:t>
      </w:r>
    </w:p>
    <w:p w:rsidR="000E5C1C" w:rsidRPr="00D74AAF" w:rsidRDefault="000E5C1C" w:rsidP="00D74AAF">
      <w:pPr>
        <w:tabs>
          <w:tab w:val="left" w:pos="3081"/>
        </w:tabs>
        <w:spacing w:after="0"/>
        <w:rPr>
          <w:rFonts w:ascii="Comic Sans MS" w:hAnsi="Comic Sans MS"/>
          <w:sz w:val="20"/>
          <w:szCs w:val="20"/>
        </w:rPr>
      </w:pPr>
      <w:r w:rsidRPr="00D74AAF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-İ</w:t>
      </w:r>
      <w:r w:rsidRPr="00D74AAF">
        <w:rPr>
          <w:rFonts w:ascii="Comic Sans MS" w:hAnsi="Comic Sans MS"/>
          <w:sz w:val="20"/>
          <w:szCs w:val="20"/>
        </w:rPr>
        <w:t>ç Anadolu</w:t>
      </w:r>
      <w:r w:rsidRPr="00D74AAF">
        <w:rPr>
          <w:rFonts w:ascii="Comic Sans MS" w:hAnsi="Comic Sans MS"/>
          <w:sz w:val="20"/>
          <w:szCs w:val="20"/>
        </w:rPr>
        <w:tab/>
        <w:t>B-Karadeniz</w:t>
      </w:r>
    </w:p>
    <w:p w:rsidR="000E5C1C" w:rsidRPr="00D74AAF" w:rsidRDefault="000E5C1C" w:rsidP="00D74AAF">
      <w:pPr>
        <w:tabs>
          <w:tab w:val="left" w:pos="3081"/>
        </w:tabs>
        <w:spacing w:after="0"/>
        <w:rPr>
          <w:rFonts w:ascii="Comic Sans MS" w:hAnsi="Comic Sans MS"/>
          <w:sz w:val="20"/>
          <w:szCs w:val="20"/>
        </w:rPr>
      </w:pPr>
      <w:r w:rsidRPr="00D74AAF">
        <w:rPr>
          <w:rFonts w:ascii="Comic Sans MS" w:hAnsi="Comic Sans MS"/>
          <w:sz w:val="20"/>
          <w:szCs w:val="20"/>
        </w:rPr>
        <w:t>C-Doğu Anadolu</w:t>
      </w:r>
      <w:r w:rsidRPr="00D74AAF">
        <w:rPr>
          <w:rFonts w:ascii="Comic Sans MS" w:hAnsi="Comic Sans MS"/>
          <w:sz w:val="20"/>
          <w:szCs w:val="20"/>
        </w:rPr>
        <w:tab/>
        <w:t>D-Akdeniz</w:t>
      </w:r>
    </w:p>
    <w:p w:rsidR="000E5C1C" w:rsidRDefault="000E5C1C" w:rsidP="00D74AAF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0E5C1C" w:rsidRPr="00D74AAF" w:rsidRDefault="000E5C1C" w:rsidP="00D74AAF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6" o:spid="_x0000_s1026" type="#_x0000_t75" alt="Açıklama: j0112282" style="position:absolute;left:0;text-align:left;margin-left:62.65pt;margin-top:7.1pt;width:60pt;height:32.25pt;z-index:251656704;visibility:visible">
            <v:imagedata r:id="rId5" o:title=""/>
          </v:shape>
        </w:pict>
      </w:r>
      <w:r>
        <w:rPr>
          <w:noProof/>
          <w:lang w:eastAsia="tr-TR"/>
        </w:rPr>
        <w:pict>
          <v:shape id="Resim 244" o:spid="_x0000_s1027" type="#_x0000_t75" alt="Açıklama: j0193464" style="position:absolute;left:0;text-align:left;margin-left:24.4pt;margin-top:7.05pt;width:31.65pt;height:32.25pt;z-index:251655680;visibility:visible">
            <v:imagedata r:id="rId6" o:title=""/>
          </v:shape>
        </w:pict>
      </w:r>
    </w:p>
    <w:p w:rsidR="000E5C1C" w:rsidRDefault="000E5C1C" w:rsidP="00D74AAF">
      <w:pPr>
        <w:rPr>
          <w:b/>
          <w:sz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9-</w:t>
      </w:r>
      <w:r w:rsidRPr="00D74AAF">
        <w:rPr>
          <w:b/>
          <w:sz w:val="20"/>
        </w:rPr>
        <w:t xml:space="preserve"> </w:t>
      </w:r>
    </w:p>
    <w:p w:rsidR="000E5C1C" w:rsidRPr="00BA69AA" w:rsidRDefault="000E5C1C" w:rsidP="00BA69AA">
      <w:pPr>
        <w:spacing w:after="0"/>
        <w:rPr>
          <w:rFonts w:ascii="Comic Sans MS" w:hAnsi="Comic Sans MS"/>
          <w:sz w:val="20"/>
          <w:szCs w:val="20"/>
        </w:rPr>
      </w:pPr>
      <w:r w:rsidRPr="00BA69AA">
        <w:rPr>
          <w:rFonts w:ascii="Comic Sans MS" w:hAnsi="Comic Sans MS"/>
          <w:sz w:val="20"/>
          <w:szCs w:val="20"/>
        </w:rPr>
        <w:t>Yukarıdaki meyveler hangi iklimde görülür?</w:t>
      </w:r>
    </w:p>
    <w:p w:rsidR="000E5C1C" w:rsidRPr="00BA69AA" w:rsidRDefault="000E5C1C" w:rsidP="00BA69AA">
      <w:pPr>
        <w:spacing w:after="0"/>
        <w:rPr>
          <w:rFonts w:ascii="Comic Sans MS" w:hAnsi="Comic Sans MS"/>
          <w:sz w:val="20"/>
          <w:szCs w:val="20"/>
        </w:rPr>
      </w:pPr>
      <w:r w:rsidRPr="00BA69AA">
        <w:rPr>
          <w:rFonts w:ascii="Comic Sans MS" w:hAnsi="Comic Sans MS"/>
          <w:sz w:val="20"/>
          <w:szCs w:val="20"/>
        </w:rPr>
        <w:t>A. Karadeniz                                B. Akdeniz                      C. Karasal                                    D. Marmara</w:t>
      </w:r>
    </w:p>
    <w:p w:rsidR="000E5C1C" w:rsidRPr="008E6C1F" w:rsidRDefault="000E5C1C" w:rsidP="008E6C1F">
      <w:pPr>
        <w:spacing w:after="0"/>
        <w:rPr>
          <w:rFonts w:ascii="Comic Sans MS" w:hAnsi="Comic Sans MS" w:cs="Arial"/>
          <w:iCs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6" o:spid="_x0000_s1028" type="#_x0000_t75" style="position:absolute;margin-left:30.9pt;margin-top:2.6pt;width:187.15pt;height:59.55pt;z-index:-251658752;visibility:visible">
            <v:imagedata r:id="rId7" o:title="" grayscale="t"/>
          </v:shape>
        </w:pict>
      </w:r>
      <w:r>
        <w:rPr>
          <w:rFonts w:ascii="Comic Sans MS" w:hAnsi="Comic Sans MS" w:cs="Arial"/>
          <w:iCs/>
          <w:color w:val="000000"/>
          <w:sz w:val="20"/>
          <w:szCs w:val="20"/>
        </w:rPr>
        <w:t>10-</w:t>
      </w:r>
    </w:p>
    <w:p w:rsidR="000E5C1C" w:rsidRPr="008E6C1F" w:rsidRDefault="000E5C1C" w:rsidP="008E6C1F">
      <w:pPr>
        <w:tabs>
          <w:tab w:val="left" w:pos="6615"/>
        </w:tabs>
        <w:spacing w:after="0"/>
        <w:rPr>
          <w:rFonts w:ascii="Comic Sans MS" w:hAnsi="Comic Sans MS"/>
          <w:sz w:val="20"/>
          <w:szCs w:val="20"/>
        </w:rPr>
      </w:pPr>
    </w:p>
    <w:p w:rsidR="000E5C1C" w:rsidRDefault="000E5C1C" w:rsidP="008E6C1F">
      <w:pPr>
        <w:spacing w:after="0"/>
        <w:rPr>
          <w:rFonts w:ascii="Comic Sans MS" w:hAnsi="Comic Sans MS"/>
          <w:sz w:val="20"/>
          <w:szCs w:val="20"/>
        </w:rPr>
      </w:pPr>
    </w:p>
    <w:p w:rsidR="000E5C1C" w:rsidRDefault="000E5C1C" w:rsidP="008E6C1F">
      <w:pPr>
        <w:spacing w:after="0"/>
        <w:rPr>
          <w:rFonts w:ascii="Comic Sans MS" w:hAnsi="Comic Sans MS"/>
          <w:sz w:val="20"/>
          <w:szCs w:val="20"/>
        </w:rPr>
      </w:pPr>
    </w:p>
    <w:p w:rsidR="000E5C1C" w:rsidRDefault="000E5C1C" w:rsidP="008E6C1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Türkiye haritasındaki bölgeleri yazınız.( 10 puan )</w:t>
      </w:r>
    </w:p>
    <w:p w:rsidR="000E5C1C" w:rsidRDefault="000E5C1C" w:rsidP="00BA69AA">
      <w:pPr>
        <w:tabs>
          <w:tab w:val="left" w:pos="3081"/>
        </w:tabs>
        <w:spacing w:after="0"/>
      </w:pPr>
      <w:r>
        <w:t>1………………                2……………….                 3…………….</w:t>
      </w:r>
    </w:p>
    <w:p w:rsidR="000E5C1C" w:rsidRDefault="000E5C1C" w:rsidP="00BA69AA">
      <w:pPr>
        <w:tabs>
          <w:tab w:val="left" w:pos="3081"/>
        </w:tabs>
        <w:spacing w:after="0"/>
      </w:pPr>
      <w:r>
        <w:t>4……………….               5………………                  6…………….</w:t>
      </w:r>
    </w:p>
    <w:p w:rsidR="000E5C1C" w:rsidRDefault="000E5C1C" w:rsidP="00BA69AA">
      <w:pPr>
        <w:tabs>
          <w:tab w:val="left" w:pos="3081"/>
        </w:tabs>
        <w:spacing w:after="0"/>
      </w:pPr>
      <w:r>
        <w:t>7………………</w:t>
      </w:r>
    </w:p>
    <w:p w:rsidR="000E5C1C" w:rsidRPr="008B5AB2" w:rsidRDefault="000E5C1C" w:rsidP="00BA69AA">
      <w:pPr>
        <w:tabs>
          <w:tab w:val="left" w:pos="3081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Pr="00BA69AA">
        <w:rPr>
          <w:b/>
        </w:rPr>
        <w:t xml:space="preserve"> </w:t>
      </w:r>
      <w:r w:rsidRPr="00BA69AA">
        <w:rPr>
          <w:rFonts w:ascii="Comic Sans MS" w:hAnsi="Comic Sans MS"/>
          <w:sz w:val="20"/>
          <w:szCs w:val="20"/>
        </w:rPr>
        <w:t>Aşağıdaki boşluklara Atatürk ilkelerini yazınız.(10 puan )</w:t>
      </w:r>
      <w:r>
        <w:rPr>
          <w:b/>
        </w:rPr>
        <w:t xml:space="preserve"> </w:t>
      </w:r>
    </w:p>
    <w:p w:rsidR="000E5C1C" w:rsidRDefault="000E5C1C" w:rsidP="00BA69AA">
      <w:pPr>
        <w:tabs>
          <w:tab w:val="left" w:pos="3081"/>
        </w:tabs>
        <w:spacing w:after="0"/>
      </w:pPr>
      <w:r>
        <w:t>1…………………………………….          2……………………………….       3…………………………………….          4……………………………….         5…………………………………….          6……………………………….</w:t>
      </w:r>
    </w:p>
    <w:p w:rsidR="000E5C1C" w:rsidRDefault="000E5C1C" w:rsidP="00BA69AA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BA69AA">
        <w:t xml:space="preserve"> </w:t>
      </w:r>
      <w:r w:rsidRPr="00BA69AA">
        <w:rPr>
          <w:rFonts w:ascii="Comic Sans MS" w:hAnsi="Comic Sans MS"/>
          <w:sz w:val="20"/>
          <w:szCs w:val="20"/>
        </w:rPr>
        <w:t>Her mevsimi yağışlı olan iklim aşağıdakilerden hangisidir?</w:t>
      </w:r>
    </w:p>
    <w:p w:rsidR="000E5C1C" w:rsidRPr="00BA69AA" w:rsidRDefault="000E5C1C" w:rsidP="00BA69A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BA69AA">
        <w:rPr>
          <w:rFonts w:ascii="Comic Sans MS" w:hAnsi="Comic Sans MS"/>
          <w:sz w:val="20"/>
          <w:szCs w:val="20"/>
        </w:rPr>
        <w:t>A)  Karasal</w:t>
      </w:r>
      <w:r>
        <w:rPr>
          <w:rFonts w:ascii="Comic Sans MS" w:hAnsi="Comic Sans MS"/>
          <w:sz w:val="20"/>
          <w:szCs w:val="20"/>
        </w:rPr>
        <w:t xml:space="preserve">   </w:t>
      </w:r>
      <w:r w:rsidRPr="00BA69AA">
        <w:rPr>
          <w:rFonts w:ascii="Comic Sans MS" w:hAnsi="Comic Sans MS"/>
          <w:sz w:val="20"/>
          <w:szCs w:val="20"/>
        </w:rPr>
        <w:t xml:space="preserve">B)Akdeniz   </w:t>
      </w:r>
      <w:r>
        <w:rPr>
          <w:rFonts w:ascii="Comic Sans MS" w:hAnsi="Comic Sans MS"/>
          <w:sz w:val="20"/>
          <w:szCs w:val="20"/>
        </w:rPr>
        <w:t xml:space="preserve">  </w:t>
      </w:r>
      <w:r w:rsidRPr="00BA69AA">
        <w:rPr>
          <w:rFonts w:ascii="Comic Sans MS" w:hAnsi="Comic Sans MS"/>
          <w:sz w:val="20"/>
          <w:szCs w:val="20"/>
        </w:rPr>
        <w:t>C)Tropikal</w:t>
      </w:r>
      <w:r w:rsidRPr="00BA69A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BA69AA">
        <w:rPr>
          <w:rFonts w:ascii="Comic Sans MS" w:hAnsi="Comic Sans MS"/>
          <w:sz w:val="20"/>
          <w:szCs w:val="20"/>
        </w:rPr>
        <w:t>D)  Karadeniz</w:t>
      </w:r>
    </w:p>
    <w:p w:rsidR="000E5C1C" w:rsidRDefault="000E5C1C" w:rsidP="00BA69AA">
      <w:pPr>
        <w:tabs>
          <w:tab w:val="left" w:pos="3081"/>
        </w:tabs>
        <w:spacing w:after="0"/>
      </w:pPr>
      <w:r>
        <w:rPr>
          <w:rFonts w:ascii="Comic Sans MS" w:hAnsi="Comic Sans MS"/>
          <w:sz w:val="20"/>
          <w:szCs w:val="20"/>
        </w:rPr>
        <w:t>13-</w:t>
      </w:r>
      <w:r w:rsidRPr="00BA69AA">
        <w:t xml:space="preserve"> </w:t>
      </w:r>
      <w:r>
        <w:t>Mevlana Türbesi hangi ilimizdedir?</w:t>
      </w:r>
    </w:p>
    <w:p w:rsidR="000E5C1C" w:rsidRDefault="000E5C1C" w:rsidP="00BA69AA">
      <w:pPr>
        <w:tabs>
          <w:tab w:val="left" w:pos="3081"/>
        </w:tabs>
        <w:spacing w:after="0"/>
      </w:pPr>
      <w:r>
        <w:t>A-İzmir        B-İstanbul         C-Antalya</w:t>
      </w:r>
      <w:r>
        <w:tab/>
        <w:t xml:space="preserve">   D-Konya</w:t>
      </w:r>
    </w:p>
    <w:p w:rsidR="000E5C1C" w:rsidRDefault="000E5C1C" w:rsidP="00BA69AA">
      <w:pPr>
        <w:tabs>
          <w:tab w:val="left" w:pos="3081"/>
        </w:tabs>
        <w:spacing w:after="0"/>
      </w:pPr>
      <w:r>
        <w:t>14-Ülkemizde çığ en çok hangi bölgemizde görülür?</w:t>
      </w:r>
    </w:p>
    <w:p w:rsidR="000E5C1C" w:rsidRDefault="000E5C1C" w:rsidP="00BA69AA">
      <w:pPr>
        <w:tabs>
          <w:tab w:val="left" w:pos="3081"/>
        </w:tabs>
        <w:spacing w:after="0"/>
      </w:pPr>
      <w:r>
        <w:t xml:space="preserve">A-Karadeniz </w:t>
      </w:r>
      <w:r>
        <w:tab/>
        <w:t>B-Doğu Anadolu</w:t>
      </w:r>
    </w:p>
    <w:p w:rsidR="000E5C1C" w:rsidRDefault="000E5C1C" w:rsidP="00BA69AA">
      <w:pPr>
        <w:tabs>
          <w:tab w:val="left" w:pos="3081"/>
        </w:tabs>
        <w:spacing w:after="0"/>
      </w:pPr>
      <w:r>
        <w:t>C-Akdeniz</w:t>
      </w:r>
      <w:r>
        <w:tab/>
        <w:t>D-Ege</w:t>
      </w:r>
    </w:p>
    <w:p w:rsidR="000E5C1C" w:rsidRPr="008F4175" w:rsidRDefault="000E5C1C" w:rsidP="008F4175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t>15-</w:t>
      </w:r>
      <w:r w:rsidRPr="003F7FAF">
        <w:rPr>
          <w:noProof/>
          <w:lang w:eastAsia="tr-TR"/>
        </w:rPr>
        <w:pict>
          <v:shape id="Resim 54" o:spid="_x0000_i1025" type="#_x0000_t75" style="width:46.5pt;height:35.25pt;visibility:visible">
            <v:imagedata r:id="rId8" o:title=""/>
          </v:shape>
        </w:pict>
      </w:r>
      <w:r>
        <w:t xml:space="preserve"> </w:t>
      </w:r>
      <w:r w:rsidRPr="008F4175">
        <w:rPr>
          <w:rFonts w:ascii="Comic Sans MS" w:hAnsi="Comic Sans MS"/>
          <w:sz w:val="20"/>
          <w:szCs w:val="20"/>
        </w:rPr>
        <w:t xml:space="preserve">Tayinim </w:t>
      </w:r>
      <w:r>
        <w:rPr>
          <w:rFonts w:ascii="Comic Sans MS" w:hAnsi="Comic Sans MS"/>
          <w:sz w:val="20"/>
          <w:szCs w:val="20"/>
        </w:rPr>
        <w:t>İ</w:t>
      </w:r>
      <w:r w:rsidRPr="008F4175">
        <w:rPr>
          <w:rFonts w:ascii="Comic Sans MS" w:hAnsi="Comic Sans MS"/>
          <w:sz w:val="20"/>
          <w:szCs w:val="20"/>
        </w:rPr>
        <w:t xml:space="preserve">ç </w:t>
      </w:r>
      <w:r>
        <w:rPr>
          <w:rFonts w:ascii="Comic Sans MS" w:hAnsi="Comic Sans MS"/>
          <w:sz w:val="20"/>
          <w:szCs w:val="20"/>
        </w:rPr>
        <w:t>A</w:t>
      </w:r>
      <w:r w:rsidRPr="008F4175">
        <w:rPr>
          <w:rFonts w:ascii="Comic Sans MS" w:hAnsi="Comic Sans MS"/>
          <w:sz w:val="20"/>
          <w:szCs w:val="20"/>
        </w:rPr>
        <w:t xml:space="preserve">nadolu </w:t>
      </w:r>
      <w:r>
        <w:rPr>
          <w:rFonts w:ascii="Comic Sans MS" w:hAnsi="Comic Sans MS"/>
          <w:sz w:val="20"/>
          <w:szCs w:val="20"/>
        </w:rPr>
        <w:t>B</w:t>
      </w:r>
      <w:r w:rsidRPr="008F4175">
        <w:rPr>
          <w:rFonts w:ascii="Comic Sans MS" w:hAnsi="Comic Sans MS"/>
          <w:sz w:val="20"/>
          <w:szCs w:val="20"/>
        </w:rPr>
        <w:t>ölgesi</w:t>
      </w:r>
      <w:r>
        <w:rPr>
          <w:rFonts w:ascii="Comic Sans MS" w:hAnsi="Comic Sans MS"/>
          <w:sz w:val="20"/>
          <w:szCs w:val="20"/>
        </w:rPr>
        <w:t>’</w:t>
      </w:r>
      <w:r w:rsidRPr="008F4175">
        <w:rPr>
          <w:rFonts w:ascii="Comic Sans MS" w:hAnsi="Comic Sans MS"/>
          <w:sz w:val="20"/>
          <w:szCs w:val="20"/>
        </w:rPr>
        <w:t>nin en büyük ve başkentimiz olan şehrine çıktı.</w:t>
      </w:r>
    </w:p>
    <w:p w:rsidR="000E5C1C" w:rsidRPr="008F4175" w:rsidRDefault="000E5C1C" w:rsidP="008F4175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 w:rsidRPr="008F4175">
        <w:rPr>
          <w:rFonts w:ascii="Comic Sans MS" w:hAnsi="Comic Sans MS"/>
          <w:noProof/>
          <w:sz w:val="20"/>
          <w:szCs w:val="20"/>
          <w:lang w:eastAsia="tr-TR"/>
        </w:rPr>
        <w:t>Buna göre, Yıldız öğretmenin tayini hangi şehre çıkmıştır?</w:t>
      </w:r>
    </w:p>
    <w:p w:rsidR="000E5C1C" w:rsidRPr="008F4175" w:rsidRDefault="000E5C1C" w:rsidP="008F4175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 w:rsidRPr="008F4175">
        <w:rPr>
          <w:rFonts w:ascii="Comic Sans MS" w:hAnsi="Comic Sans MS"/>
          <w:noProof/>
          <w:sz w:val="20"/>
          <w:szCs w:val="20"/>
          <w:lang w:eastAsia="tr-TR"/>
        </w:rPr>
        <w:t>A.İstanbul       B.Ankara      C. Kayseri    D.Konya</w:t>
      </w:r>
    </w:p>
    <w:p w:rsidR="000E5C1C" w:rsidRDefault="000E5C1C" w:rsidP="008F4175">
      <w:pPr>
        <w:tabs>
          <w:tab w:val="left" w:pos="3081"/>
        </w:tabs>
        <w:spacing w:after="0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37" o:spid="_x0000_s1029" type="#_x0000_t62" style="position:absolute;margin-left:84.1pt;margin-top:2.9pt;width:175.85pt;height:38.2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" adj="-2807,13779" filled="f" strokecolor="#c0504d" strokeweight="2pt">
            <v:textbox>
              <w:txbxContent>
                <w:p w:rsidR="000E5C1C" w:rsidRPr="008F4175" w:rsidRDefault="000E5C1C" w:rsidP="008F417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F4175">
                    <w:rPr>
                      <w:rFonts w:ascii="Comic Sans MS" w:hAnsi="Comic Sans MS"/>
                      <w:sz w:val="18"/>
                      <w:szCs w:val="18"/>
                    </w:rPr>
                    <w:t>Aşağıdakilerden hangisi benim yaptığım yeniliklerden değildir?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474" o:spid="_x0000_s1030" style="position:absolute;margin-left:20.7pt;margin-top:2.9pt;width:41.25pt;height:27.95pt;z-index:251658752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">
            <v:shape id="Freeform 13" o:spid="_x0000_s1031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7ZTMUA&#10;AADcAAAADwAAAGRycy9kb3ducmV2LnhtbESPQWvCQBSE70L/w/IKvZlNS21DdBUpCOZkNQU9PrLP&#10;JDT7Nt3davLv3ULB4zAz3zCL1WA6cSHnW8sKnpMUBHFldcu1gq9yM81A+ICssbNMCkbysFo+TBaY&#10;a3vlPV0OoRYRwj5HBU0IfS6lrxoy6BPbE0fvbJ3BEKWrpXZ4jXDTyZc0fZMGW44LDfb00VD1ffg1&#10;Ck5lOsvsz7g97rFw5doXm89dr9TT47Cegwg0hHv4v73VCl7fZ/B3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btlMxQAAANwAAAAPAAAAAAAAAAAAAAAAAJgCAABkcnMv&#10;ZG93bnJldi54bWxQSwUGAAAAAAQABAD1AAAAigMAAAAA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14" o:spid="_x0000_s1032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LEdcYA&#10;AADcAAAADwAAAGRycy9kb3ducmV2LnhtbESP3WrCQBSE7wu+w3IE7+rGoFGia9BSwVyU1p8HOGaP&#10;STB7NmS3Gt++Wyj0cpiZb5hV1ptG3KlztWUFk3EEgriwuuZSwfm0e12AcB5ZY2OZFDzJQbYevKww&#10;1fbBB7offSkChF2KCirv21RKV1Rk0I1tSxy8q+0M+iC7UuoOHwFuGhlHUSIN1hwWKmzpraLidvw2&#10;CnbvTxN9fdSzON/nl5m9bT9PvldqNOw3SxCeev8f/mvvtYLpP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LEdcYAAADcAAAADwAAAAAAAAAAAAAAAACYAgAAZHJz&#10;L2Rvd25yZXYueG1sUEsFBgAAAAAEAAQA9QAAAIsDAAAAAA=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15" o:spid="_x0000_s1033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FAAMMA&#10;AADcAAAADwAAAGRycy9kb3ducmV2LnhtbESPQWsCMRCF74X+hzCF3mrWUqpsjSIW0ZvVeult2Ew3&#10;izuTJcnq+u9NoeDx8eZ9b95sMXCrzhRi48XAeFSAIqm8baQ2cPxev0xBxYRisfVCBq4UYTF/fJhh&#10;af1F9nQ+pFpliMQSDbiUulLrWDlijCPfkWTv1wfGlGWotQ14yXBu9WtRvGvGRnKDw45WjqrToef8&#10;BobND/djv1t9dv3UHfmrSGzM89Ow/ACVaEj34//01hp4m0zgb0wmgJ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FAAMMAAADcAAAADwAAAAAAAAAAAAAAAACYAgAAZHJzL2Rv&#10;d25yZXYueG1sUEsFBgAAAAAEAAQA9QAAAIgDAAAAAA=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16" o:spid="_x0000_s1034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wpsEA&#10;AADcAAAADwAAAGRycy9kb3ducmV2LnhtbERPz0/CMBS+k/A/NI/EG3QQFR0UQjBTOYLg+bE+1sH6&#10;uqx1m/+9PZhw/PL9Xq57W4mWGl86VjCdJCCIc6dLLhQcv7LxCwgfkDVWjknBL3lYr4aDJabadbyn&#10;9hAKEUPYp6jAhFCnUvrckEU/cTVx5C6usRgibAqpG+xiuK3kLEmepcWSY4PBmraG8tvhxyqg72t+&#10;fpu3H6fsdXrzpXmqru87pR5G/WYBIlAf7uJ/96dW8DiPa+OZe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hsKbBAAAA3AAAAA8AAAAAAAAAAAAAAAAAmAIAAGRycy9kb3du&#10;cmV2LnhtbFBLBQYAAAAABAAEAPUAAACGAwAAAAA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17" o:spid="_x0000_s1035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cPE8MA&#10;AADcAAAADwAAAGRycy9kb3ducmV2LnhtbESPT4vCMBTE74LfITxhb5q6iH+qUXRREPYgVvH8aJ5t&#10;tXkpTbat336zsOBxmJnfMKtNZ0rRUO0KywrGowgEcWp1wZmC6+UwnINwHlljaZkUvMjBZt3vrTDW&#10;tuUzNYnPRICwi1FB7n0VS+nSnAy6ka2Ig3e3tUEfZJ1JXWMb4KaUn1E0lQYLDgs5VvSVU/pMfoyC&#10;/be9uXJyb6v9Q+58M+bTzLFSH4NuuwThqfPv8H/7qBVMZgv4OxOO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cPE8MAAADcAAAADwAAAAAAAAAAAAAAAACYAgAAZHJzL2Rv&#10;d25yZXYueG1sUEsFBgAAAAAEAAQA9QAAAIgDAAAAAA=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18" o:spid="_x0000_s1036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ZSgMEA&#10;AADcAAAADwAAAGRycy9kb3ducmV2LnhtbERPW2vCMBR+H+w/hCP4MtZ0TqR0psUJgjAQvL0fmmMb&#10;bE5Kk9XqrzcPgz1+fPdlOdpWDNR741jBR5KCIK6cNlwrOB037xkIH5A1to5JwZ08lMXryxJz7W68&#10;p+EQahFD2OeooAmhy6X0VUMWfeI64shdXG8xRNjXUvd4i+G2lbM0XUiLhmNDgx2tG6quh1+rAHdG&#10;r7dmd05x+KkXq8f49nn5Vmo6GVdfIAKN4V/8595qBfMszo9n4hG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2UoDBAAAA3AAAAA8AAAAAAAAAAAAAAAAAmAIAAGRycy9kb3du&#10;cmV2LnhtbFBLBQYAAAAABAAEAPUAAACGAwAAAAA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19" o:spid="_x0000_s1037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JPFMQA&#10;AADcAAAADwAAAGRycy9kb3ducmV2LnhtbESPQUvDQBSE70L/w/IKvYjdNEpoY7elFArqzSqeH9nX&#10;JJh9G3Zf0vTfu4LgcZiZb5jtfnKdGinE1rOB1TIDRVx523Jt4PPj9LAGFQXZYueZDNwown43u9ti&#10;af2V32k8S60ShGOJBhqRvtQ6Vg05jEvfEyfv4oNDSTLU2ga8JrjrdJ5lhXbYclposKdjQ9X3eXAG&#10;suJxfA2H4r6Tt/w4nL42g83FmMV8OjyDEprkP/zXfrEGntYr+D2TjoD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yTxTEAAAA3AAAAA8AAAAAAAAAAAAAAAAAmAIAAGRycy9k&#10;b3ducmV2LnhtbFBLBQYAAAAABAAEAPUAAACJAwAAAAA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20" o:spid="_x0000_s1038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A0e8QA&#10;AADcAAAADwAAAGRycy9kb3ducmV2LnhtbESPQWvCQBSE7wX/w/IEb3WjlCDRVWykkJs0Knh8ZJ9J&#10;aPZtzK4m+ffdQsHjMDPfMJvdYBrxpM7VlhUs5hEI4sLqmksF59PX+wqE88gaG8ukYCQHu+3kbYOJ&#10;tj1/0zP3pQgQdgkqqLxvEyldUZFBN7ctcfButjPog+xKqTvsA9w0chlFsTRYc1iosKW0ouInfxgF&#10;j/7Yx+3B7fWnSy/X6D422SJVajYd9msQngb/Cv+3M63gY7WEvzPh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wNHvEAAAA3AAAAA8AAAAAAAAAAAAAAAAAmAIAAGRycy9k&#10;b3ducmV2LnhtbFBLBQYAAAAABAAEAPUAAACJAwAAAAA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21" o:spid="_x0000_s1039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GeccA&#10;AADcAAAADwAAAGRycy9kb3ducmV2LnhtbESPUWvCQBCE3wv9D8cWfKuXVtGQekopagtFoSpI39bc&#10;NgnN7cXcqum/9wqFPg4z8w0zmXWuVmdqQ+XZwEM/AUWce1txYWC3XdynoIIgW6w9k4EfCjCb3t5M&#10;MLP+wh903kihIoRDhgZKkSbTOuQlOQx93xBH78u3DiXKttC2xUuEu1o/JslIO6w4LpTY0EtJ+ffm&#10;5Aysdqm8LvdzaZaD0XqcDN+Pn4eDMb277vkJlFAn/+G/9ps1MEwH8HsmHgE9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hhnnHAAAA3AAAAA8AAAAAAAAAAAAAAAAAmAIAAGRy&#10;cy9kb3ducmV2LnhtbFBLBQYAAAAABAAEAPUAAACMAwAAAAA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22" o:spid="_x0000_s1040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wLA8MA&#10;AADcAAAADwAAAGRycy9kb3ducmV2LnhtbESP0YrCMBRE34X9h3AX9k3TXYpK1yiLIIj4YusHXJpr&#10;0zW5qU1W699vBMHHYWbOMIvV4Ky4Uh9azwo+JxkI4trrlhsFx2oznoMIEVmj9UwK7hRgtXwbLbDQ&#10;/sYHupaxEQnCoUAFJsaukDLUhhyGie+Ik3fyvcOYZN9I3eMtwZ2VX1k2lQ5bTgsGO1obqs/ln1NQ&#10;2fW+nMnf5qJNfrfD7ljNTmelPt6Hn28QkYb4Cj/bW60gn+fwOJOO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wLA8MAAADcAAAADwAAAAAAAAAAAAAAAACYAgAAZHJzL2Rv&#10;d25yZXYueG1sUEsFBgAAAAAEAAQA9QAAAIgDAAAAAA=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23" o:spid="_x0000_s1041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XrqMMA&#10;AADcAAAADwAAAGRycy9kb3ducmV2LnhtbESPT4vCMBTE78J+h/AWvMiaKiqlGkUWZL3597DeHs0z&#10;Ldu8lCZb67c3guBxmJnfMItVZyvRUuNLxwpGwwQEce50yUbB+bT5SkH4gKyxckwK7uRhtfzoLTDT&#10;7sYHao/BiAhhn6GCIoQ6k9LnBVn0Q1cTR+/qGoshysZI3eAtwm0lx0kykxZLjgsF1vRdUP53/LcK&#10;Tqn5ner8ftmZCbXmZ7CuLsleqf5nt56DCNSFd/jV3moFk3QKzzPx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XrqMMAAADcAAAADwAAAAAAAAAAAAAAAACYAgAAZHJzL2Rv&#10;d25yZXYueG1sUEsFBgAAAAAEAAQA9QAAAIgDAAAAAA=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24" o:spid="_x0000_s1042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43sUA&#10;AADcAAAADwAAAGRycy9kb3ducmV2LnhtbESPQWsCMRSE7wX/Q3gFbzXboiJbo9S1gtpTtVB6e2ye&#10;m6WblyWJuv57Iwgeh5n5hpnOO9uIE/lQO1bwOshAEJdO11wp+NmvXiYgQkTW2DgmBRcKMJ/1nqaY&#10;a3fmbzrtYiUShEOOCkyMbS5lKA1ZDAPXEifv4LzFmKSvpPZ4TnDbyLcsG0uLNacFgy0Vhsr/3dEq&#10;2CwXo9+/4Wdb6C+/xWNcmuKwV6r/3H28g4jUxUf43l5rBcPJGG5n0hG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5rjexQAAANwAAAAPAAAAAAAAAAAAAAAAAJgCAABkcnMv&#10;ZG93bnJldi54bWxQSwUGAAAAAAQABAD1AAAAig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25" o:spid="_x0000_s1043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/pt8QA&#10;AADcAAAADwAAAGRycy9kb3ducmV2LnhtbESPQWvCQBSE74X+h+UVequbVokas5EiFD14aaqeH9ln&#10;Epp9G7Krrv56Vyj0OMzMN0y+DKYTZxpca1nB+ygBQVxZ3XKtYPfz9TYD4Tyyxs4yKbiSg2Xx/JRj&#10;pu2Fv+lc+lpECLsMFTTe95mUrmrIoBvZnjh6RzsY9FEOtdQDXiLcdPIjSVJpsOW40GBPq4aq3/Jk&#10;FISbuYWyMnxIx5v5Np2v62Q/Vur1JXwuQHgK/j/8195oBZPZFB5n4hG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f6bfEAAAA3AAAAA8AAAAAAAAAAAAAAAAAmAIAAGRycy9k&#10;b3ducmV2LnhtbFBLBQYAAAAABAAEAPUAAACJ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26" o:spid="_x0000_s1044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ZQCcIA&#10;AADcAAAADwAAAGRycy9kb3ducmV2LnhtbERPy4rCMBTdC/5DuMJsRNORQaSaFhEHXAz4mHHh7tJc&#10;02pzU5qo9e8nC8Hl4bwXeWdrcafWV44VfI4TEMSF0xUbBX+/36MZCB+QNdaOScGTPORZv7fAVLsH&#10;7+l+CEbEEPYpKihDaFIpfVGSRT92DXHkzq61GCJsjdQtPmK4reUkSabSYsWxocSGViUV18PNKjiu&#10;fXX7MU9jple/2p14e3HDrVIfg245BxGoC2/xy73RCr5mcW08E4+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lAJwgAAANwAAAAPAAAAAAAAAAAAAAAAAJgCAABkcnMvZG93&#10;bnJldi54bWxQSwUGAAAAAAQABAD1AAAAhw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27" o:spid="_x0000_s1045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z0MYA&#10;AADcAAAADwAAAGRycy9kb3ducmV2LnhtbESPQUvDQBSE7wX/w/IEL8VuLEVq7CaIIrR4sTGl12f2&#10;mcRm34bsaxv/vSsUPA4z8w2zykfXqRMNofVs4G6WgCKuvG25NlB+vN4uQQVBtth5JgM/FCDPriYr&#10;TK0/85ZOhdQqQjikaKAR6VOtQ9WQwzDzPXH0vvzgUKIcam0HPEe46/Q8Se61w5bjQoM9PTdUHYqj&#10;M7DBxctmK/Ow25fT4k2+y/f682DMzfX49AhKaJT/8KW9tgYWywf4OxOPg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mz0MYAAADcAAAADwAAAAAAAAAAAAAAAACYAgAAZHJz&#10;L2Rvd25yZXYueG1sUEsFBgAAAAAEAAQA9QAAAIsDAAAAAA=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28" o:spid="_x0000_s1046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J+8QA&#10;AADcAAAADwAAAGRycy9kb3ducmV2LnhtbERPTU/CQBC9m/gfNmPixcBWQwUqCyFEjF5ILFy4jd2x&#10;rXZnm90Ryr93DyYeX973YjW4Tp0oxNazgftxBoq48rbl2sBhvx3NQEVBtth5JgMXirBaXl8tsLD+&#10;zO90KqVWKYRjgQYakb7QOlYNOYxj3xMn7tMHh5JgqLUNeE7hrtMPWfaoHbacGhrsadNQ9V3+OAPd&#10;vBbJv8Ilfzm+PefTcneXfeyMub0Z1k+ghAb5F/+5X62ByTzNT2fS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qCfvEAAAA3AAAAA8AAAAAAAAAAAAAAAAAmAIAAGRycy9k&#10;b3ducmV2LnhtbFBLBQYAAAAABAAEAPUAAACJ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29" o:spid="_x0000_s1047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nkycQA&#10;AADcAAAADwAAAGRycy9kb3ducmV2LnhtbESPT2sCMRTE7wW/Q3iF3mpWa/2zGqUULO3RVfT63Dx3&#10;l25eQpKu67c3hUKPw8z8hlltetOKjnxoLCsYDTMQxKXVDVcKDvvt8xxEiMgaW8uk4EYBNuvBwwpz&#10;ba+8o66IlUgQDjkqqGN0uZShrMlgGFpHnLyL9QZjkr6S2uM1wU0rx1k2lQYbTgs1OnqvqfwufoyC&#10;jj/O7rU4LV7M13Hrstl5YrRX6umxf1uCiNTH//Bf+1MrmCxG8HsmHQ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55MnEAAAA3AAAAA8AAAAAAAAAAAAAAAAAmAIAAGRycy9k&#10;b3ducmV2LnhtbFBLBQYAAAAABAAEAPUAAACJ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30" o:spid="_x0000_s1048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HXsUA&#10;AADcAAAADwAAAGRycy9kb3ducmV2LnhtbESPQWvCQBSE74X+h+UVeqsbrZYaXUULLYJ4SOqhx0f2&#10;mUSzb8PuNib/3hUKPQ4z8w2zXPemER05X1tWMB4lIIgLq2suFRy/P1/eQfiArLGxTAoG8rBePT4s&#10;MdX2yhl1eShFhLBPUUEVQptK6YuKDPqRbYmjd7LOYIjSlVI7vEa4aeQkSd6kwZrjQoUtfVRUXPJf&#10;o2D/+uO/5geauS4fzjR2/bA9Zko9P/WbBYhAffgP/7V3WsF0PoH7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HgdexQAAANwAAAAPAAAAAAAAAAAAAAAAAJgCAABkcnMv&#10;ZG93bnJldi54bWxQSwUGAAAAAAQABAD1AAAAigMAAAAA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31" o:spid="_x0000_s1049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L0CcYA&#10;AADcAAAADwAAAGRycy9kb3ducmV2LnhtbESPT2sCMRTE70K/Q3hCb5r1TxddjaKFgniyKmJvr5vn&#10;7tLNS9ykuv32TaHgcZiZ3zDzZWtqcaPGV5YVDPoJCOLc6ooLBcfDW28CwgdkjbVlUvBDHpaLp84c&#10;M23v/E63fShEhLDPUEEZgsuk9HlJBn3fOuLoXWxjMETZFFI3eI9wU8thkqTSYMVxoURHryXlX/tv&#10;o6DajSY2Tc8fu+vKj91p7bbDzxelnrvtagYiUBse4f/2RisYT0fwdy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xL0CcYAAADcAAAADwAAAAAAAAAAAAAAAACYAgAAZHJz&#10;L2Rvd25yZXYueG1sUEsFBgAAAAAEAAQA9QAAAIsDAAAAAA=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32" o:spid="_x0000_s1050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uHF8QA&#10;AADcAAAADwAAAGRycy9kb3ducmV2LnhtbESPQWsCMRSE7wX/Q3gFb5qtSrFbo6igCBZE295fN6+b&#10;rZuXsInr+u+bgtDjMDPfMLNFZ2vRUhMqxwqehhkI4sLpiksFH++bwRREiMgaa8ek4EYBFvPewwxz&#10;7a58pPYUS5EgHHJUYGL0uZShMGQxDJ0nTt63ayzGJJtS6gavCW5rOcqyZ2mx4rRg0NPaUHE+XawC&#10;364Onz/7jdzK8qv1xZvpxhejVP+xW76CiNTF//C9vdMKJi8T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hxfEAAAA3AAAAA8AAAAAAAAAAAAAAAAAmAIAAGRycy9k&#10;b3ducmV2LnhtbFBLBQYAAAAABAAEAPUAAACJAwAAAAA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33" o:spid="_x0000_s1051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/c8YA&#10;AADcAAAADwAAAGRycy9kb3ducmV2LnhtbESPQWsCMRSE70L/Q3iFXkSzilq7NYqIBelB6eqhx8fm&#10;udm6eVk2Udd/bwqCx2FmvmFmi9ZW4kKNLx0rGPQTEMS50yUXCg77r94UhA/IGivHpOBGHhbzl84M&#10;U+2u/EOXLBQiQtinqMCEUKdS+tyQRd93NXH0jq6xGKJsCqkbvEa4reQwSSbSYslxwWBNK0P5KTtb&#10;BUdj/9YZv2ffv6P1crObbEO3PSv19touP0EEasMz/GhvtILRxxj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g/c8YAAADcAAAADwAAAAAAAAAAAAAAAACYAgAAZHJz&#10;L2Rvd25yZXYueG1sUEsFBgAAAAAEAAQA9QAAAIsDAAAAAA=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34" o:spid="_x0000_s1052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nC8UA&#10;AADcAAAADwAAAGRycy9kb3ducmV2LnhtbESPQWvCQBSE70L/w/IK3symRYKNWcUKLbl4qBZKb8/s&#10;axKbfRt2t5r8+64geBxm5humWA+mE2dyvrWs4ClJQRBXVrdcK/g8vM0WIHxA1thZJgUjeVivHiYF&#10;5tpe+IPO+1CLCGGfo4ImhD6X0lcNGfSJ7Ymj92OdwRClq6V2eIlw08nnNM2kwZbjQoM9bRuqfvd/&#10;RsEXDt9oTuP22L3adPPu5qddVio1fRw2SxCBhnAP39qlVjB/yeB6Jh4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OGcLxQAAANwAAAAPAAAAAAAAAAAAAAAAAJgCAABkcnMv&#10;ZG93bnJldi54bWxQSwUGAAAAAAQABAD1AAAAigMAAAAA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35" o:spid="_x0000_s1053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M4zcUA&#10;AADcAAAADwAAAGRycy9kb3ducmV2LnhtbESP3WrCQBSE7wu+w3KE3tVNilibugkSEKSgUOsDnGZP&#10;82P2bJpdY/Tp3UKhl8PMfMOsstG0YqDe1ZYVxLMIBHFhdc2lguPn5mkJwnlkja1lUnAlB1k6eVhh&#10;ou2FP2g4+FIECLsEFVTed4mUrqjIoJvZjjh437Y36IPsS6l7vAS4aeVzFC2kwZrDQoUd5RUVp8PZ&#10;KGh2tLjth/dY76KN/qrzbRP/WKUep+P6DYSn0f+H/9pbrWD++gK/Z8IR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4zjNxQAAANwAAAAPAAAAAAAAAAAAAAAAAJgCAABkcnMv&#10;ZG93bnJldi54bWxQSwUGAAAAAAQABAD1AAAAigMAAAAA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36" o:spid="_x0000_s1054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OFScAA&#10;AADcAAAADwAAAGRycy9kb3ducmV2LnhtbERPy4rCMBTdD/gP4QruxtQHHa1GEUEUXAyj4vrSXJti&#10;c1ObqPXvzUKY5eG858vWVuJBjS8dKxj0ExDEudMlFwpOx833BIQPyBorx6TgRR6Wi87XHDPtnvxH&#10;j0MoRAxhn6ECE0KdSelzQxZ939XEkbu4xmKIsCmkbvAZw20lh0mSSoslxwaDNa0N5dfD3Sq4nW+/&#10;e6OP26uRA0zDPf0ZjlCpXrddzUAEasO/+OPeaQXjaVwbz8Qj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OFScAAAADcAAAADwAAAAAAAAAAAAAAAACYAgAAZHJzL2Rvd25y&#10;ZXYueG1sUEsFBgAAAAAEAAQA9QAAAIUDAAAAAA=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37" o:spid="_x0000_s1055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ZW1MQA&#10;AADcAAAADwAAAGRycy9kb3ducmV2LnhtbESPW2sCMRSE3wv9D+EU+lazarF1NUqpLfjqrX09bM5e&#10;cHMSkri7/feNIPg4zMw3zHI9mFZ05ENjWcF4lIEgLqxuuFJwPHy/vIMIEVlja5kU/FGA9erxYYm5&#10;tj3vqNvHSiQIhxwV1DG6XMpQ1GQwjKwjTl5pvcGYpK+k9tgnuGnlJMtm0mDDaaFGR581Fef9xSg4&#10;fU19PP1sXJm9Tdx0Ny6Pv32n1PPT8LEAEWmI9/CtvdUKXudzuJ5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mVtTEAAAA3AAAAA8AAAAAAAAAAAAAAAAAmAIAAGRycy9k&#10;b3ducmV2LnhtbFBLBQYAAAAABAAEAPUAAACJ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38" o:spid="_x0000_s1056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mQhcQA&#10;AADcAAAADwAAAGRycy9kb3ducmV2LnhtbERPy2rCQBTdF/yH4Qrd1YkFpUQnQS2CtIvS+IjLS+aa&#10;RDN3QmYa0359Z1Ho8nDey3Qwjeipc7VlBdNJBIK4sLrmUsFhv316AeE8ssbGMin4JgdpMnpYYqzt&#10;nT+pz3wpQgi7GBVU3rexlK6oyKCb2JY4cBfbGfQBdqXUHd5DuGnkcxTNpcGaQ0OFLW0qKm7Zl1Gw&#10;Puf5NdMfs9f3Yz/F/A2bn9NcqcfxsFqA8DT4f/Gfe6cVzKIwP5wJR0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ZkIXEAAAA3AAAAA8AAAAAAAAAAAAAAAAAmAIAAGRycy9k&#10;b3ducmV2LnhtbFBLBQYAAAAABAAEAPUAAACJAwAAAAA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39" o:spid="_x0000_s1057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RqU8QA&#10;AADcAAAADwAAAGRycy9kb3ducmV2LnhtbESPQWvCQBSE74L/YXlCb7qJULGpq4gQ8KrGlt4e2dck&#10;mn0bs2uS9td3C4LHYWa+YVabwdSio9ZVlhXEswgEcW51xYWC7JROlyCcR9ZYWyYFP+Rgsx6PVpho&#10;2/OBuqMvRICwS1BB6X2TSOnykgy6mW2Ig/dtW4M+yLaQusU+wE0t51G0kAYrDgslNrQrKb8e70ZB&#10;c8mcfuuzj9tv9/WZpljPq3Os1Mtk2L6D8DT4Z/jR3msFr1EM/2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kalPEAAAA3AAAAA8AAAAAAAAAAAAAAAAAmAIAAGRycy9k&#10;b3ducmV2LnhtbFBLBQYAAAAABAAEAPUAAACJAwAAAAA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40" o:spid="_x0000_s1058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ffcIA&#10;AADcAAAADwAAAGRycy9kb3ducmV2LnhtbESPQWvCQBSE7wX/w/KE3uquAUuJriKxxVwbPXh8ZJ/Z&#10;YPZtyK4x/vtuodDjMDPfMJvd5Dox0hBazxqWCwWCuPam5UbD+fT19gEiRGSDnWfS8KQAu+3sZYO5&#10;8Q/+prGKjUgQDjlqsDH2uZShtuQwLHxPnLyrHxzGJIdGmgEfCe46mSn1Lh22nBYs9lRYqm/V3Wno&#10;uTifbp/2oKYW/ep4Kev9eNH6dT7t1yAiTfE//NcujYaVyuD3TDoC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h99wgAAANwAAAAPAAAAAAAAAAAAAAAAAJgCAABkcnMvZG93&#10;bnJldi54bWxQSwUGAAAAAAQABAD1AAAAhw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41" o:spid="_x0000_s1059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QcOMMA&#10;AADcAAAADwAAAGRycy9kb3ducmV2LnhtbESP0WoCMRRE3wv+Q7iCbzVrpUVWo2hlwT5YdPUDLpvr&#10;ZnFzsyRR179vCoU+DjNzhlmsetuKO/nQOFYwGWcgiCunG64VnE/F6wxEiMgaW8ek4EkBVsvBywJz&#10;7R58pHsZa5EgHHJUYGLscilDZchiGLuOOHkX5y3GJH0ttcdHgttWvmXZh7TYcFow2NGnoepa3qwC&#10;/70hezDFdu/WtpjO9s3tS5dKjYb9eg4iUh//w3/tnVbwnk3h90w6An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QcOMMAAADcAAAADwAAAAAAAAAAAAAAAACYAgAAZHJzL2Rv&#10;d25yZXYueG1sUEsFBgAAAAAEAAQA9QAAAIgDAAAAAA=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42" o:spid="_x0000_s1060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YRMMMA&#10;AADcAAAADwAAAGRycy9kb3ducmV2LnhtbESP3YrCMBSE7xd8h3AE7zSt/3SNIkJRcEHUZa8Pzdm2&#10;tDkpTdT69kZY2MthZr5hVpvO1OJOrSstK4hHEQjizOqScwXf13S4BOE8ssbaMil4koPNuvexwkTb&#10;B5/pfvG5CBB2CSoovG8SKV1WkEE3sg1x8H5ta9AH2eZSt/gIcFPLcRTNpcGSw0KBDe0KyqrLzSjA&#10;5fSr+qnO6fE6juPJ3pwW21QqNeh3208Qnjr/H/5rH7SCWTSF95lw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YRMMMAAADcAAAADwAAAAAAAAAAAAAAAACYAgAAZHJzL2Rv&#10;d25yZXYueG1sUEsFBgAAAAAEAAQA9QAAAIgDAAAAAA=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43" o:spid="_x0000_s1061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KQ8sEA&#10;AADcAAAADwAAAGRycy9kb3ducmV2LnhtbESPW4vCMBSE3wX/QziCb5oqWKQaRQRBVhAvxedDc3rB&#10;5qQ02dr99xtB8HGYmW+Y9bY3teiodZVlBbNpBII4s7riQkF6P0yWIJxH1lhbJgV/5GC7GQ7WmGj7&#10;4it1N1+IAGGXoILS+yaR0mUlGXRT2xAHL7etQR9kW0jd4ivATS3nURRLgxWHhRIb2peUPW+/RkH8&#10;8K7Kr5TrXWq687yPTxfzo9R41O9WIDz1/hv+tI9awSJawPtMO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CkPLBAAAA3AAAAA8AAAAAAAAAAAAAAAAAmAIAAGRycy9kb3du&#10;cmV2LnhtbFBLBQYAAAAABAAEAPUAAACGAwAAAAA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44" o:spid="_x0000_s1062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LIcUA&#10;AADcAAAADwAAAGRycy9kb3ducmV2LnhtbESPQWsCMRSE70L/Q3gFb5rYVivbjdIKihcPahF6e2xe&#10;N8tuXpZNquu/bwTB4zAz3zD5sneNOFMXKs8aJmMFgrjwpuJSw/dxPZqDCBHZYOOZNFwpwHLxNMgx&#10;M/7CezofYikShEOGGmyMbSZlKCw5DGPfEifv13cOY5JdKU2HlwR3jXxRaiYdVpwWLLa0slTUhz+n&#10;odq9qe3Rz1U9offVafNjX/3pS+vhc//5ASJSHx/he3trNEzVDG5n0hG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4shxQAAANwAAAAPAAAAAAAAAAAAAAAAAJgCAABkcnMv&#10;ZG93bnJldi54bWxQSwUGAAAAAAQABAD1AAAAigMAAAAA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45" o:spid="_x0000_s1063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qf88YA&#10;AADcAAAADwAAAGRycy9kb3ducmV2LnhtbESPzWrDMBCE74W8g9hAb42cQBvHjRKSQEsPOeTv0ONi&#10;bW1TayUkxbH79FWhkOMwM98wy3VvWtGRD41lBdNJBoK4tLrhSsHl/PaUgwgRWWNrmRQMFGC9Gj0s&#10;sdD2xkfqTrESCcKhQAV1jK6QMpQ1GQwT64iT92W9wZikr6T2eEtw08pZlr1Igw2nhRod7Woqv09X&#10;o+DTX2S+P29nBzcs3o/7jRu6H6fU47jfvIKI1Md7+L/9oRU8Z3P4O5OO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qf88YAAADcAAAADwAAAAAAAAAAAAAAAACYAgAAZHJz&#10;L2Rvd25yZXYueG1sUEsFBgAAAAAEAAQA9QAAAIs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46" o:spid="_x0000_s1064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opqcAA&#10;AADcAAAADwAAAGRycy9kb3ducmV2LnhtbERPy4rCMBTdC/MP4Q7MTtNRFKlGmRkZdCc+0O2luabF&#10;5iY0UatfbxaCy8N5T+etrcWVmlA5VvDdy0AQF05XbBTsd//dMYgQkTXWjknBnQLMZx+dKeba3XhD&#10;1200IoVwyFFBGaPPpQxFSRZDz3nixJ1cYzEm2BipG7ylcFvLfpaNpMWKU0OJnv5KKs7bi1WwWHvj&#10;jRtcDuOBOSyPvHn87lqlvj7bnwmISG18i1/ulVYwzNLadCYdAT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opqcAAAADcAAAADwAAAAAAAAAAAAAAAACYAgAAZHJzL2Rvd25y&#10;ZXYueG1sUEsFBgAAAAAEAAQA9QAAAIUDAAAAAA=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47" o:spid="_x0000_s1065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MZDMYA&#10;AADcAAAADwAAAGRycy9kb3ducmV2LnhtbESPQWvCQBSE74L/YXlCb2ajxdpGVxGlYGkpaHPp7Zl9&#10;JsHs25jdJum/7xYEj8PMfMMs172pREuNKy0rmEQxCOLM6pJzBenX6/gZhPPIGivLpOCXHKxXw8ES&#10;E207PlB79LkIEHYJKii8rxMpXVaQQRfZmjh4Z9sY9EE2udQNdgFuKjmN4ydpsOSwUGBN24Kyy/HH&#10;KNhNP9q37/Tx89ql/t1ctJ6fWq3Uw6jfLEB46v09fGvvtYJZ/AL/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MZDMYAAADcAAAADwAAAAAAAAAAAAAAAACYAgAAZHJz&#10;L2Rvd25yZXYueG1sUEsFBgAAAAAEAAQA9QAAAIsDAAAAAA=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48" o:spid="_x0000_s1066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Ear74A&#10;AADcAAAADwAAAGRycy9kb3ducmV2LnhtbERPSwrCMBDdC94hjOBOU4WqVKMUQXEl+AFxNzRjW2wm&#10;pYlaPb1ZCC4f779YtaYST2pcaVnBaBiBIM6sLjlXcD5tBjMQziNrrCyTgjc5WC27nQUm2r74QM+j&#10;z0UIYZeggsL7OpHSZQUZdENbEwfuZhuDPsAml7rBVwg3lRxH0UQaLDk0FFjTuqDsfnwYBRdX+Vke&#10;Z2Z7/0iXbvfXqUxjpfq9Np2D8NT6v/jn3mkF8SjMD2fCEZD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4hGq++AAAA3AAAAA8AAAAAAAAAAAAAAAAAmAIAAGRycy9kb3ducmV2&#10;LnhtbFBLBQYAAAAABAAEAPUAAACD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49" o:spid="_x0000_s1067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VCxMEA&#10;AADcAAAADwAAAGRycy9kb3ducmV2LnhtbESP32rCMBTG7we+QziCdzNtoUWqUVQYbBdj6PYAh+bY&#10;FpuT0qRN9/ZmMPDy4/vz49sdZtOJiQbXWlaQrhMQxJXVLdcKfr7fXjcgnEfW2FkmBb/k4LBfvOyw&#10;1Dbwhaarr0UcYVeigsb7vpTSVQ0ZdGvbE0fvZgeDPsqhlnrAEMdNJ7MkKaTBliOhwZ7ODVX362gU&#10;9CcMONKXGX3kfYaQZ5fiQ6nVcj5uQXia/TP8337XCvI0hb8z8QjI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FQsTBAAAA3AAAAA8AAAAAAAAAAAAAAAAAmAIAAGRycy9kb3du&#10;cmV2LnhtbFBLBQYAAAAABAAEAPUAAACGAwAAAAA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50" o:spid="_x0000_s1068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scB8YA&#10;AADcAAAADwAAAGRycy9kb3ducmV2LnhtbESPQWvCQBSE74L/YXmF3nSjpVVTV7GBSg69GL3k9pp9&#10;TYLZtyG7JvHfdwsFj8PMfMNs96NpRE+dqy0rWMwjEMSF1TWXCi7nz9kahPPIGhvLpOBODva76WSL&#10;sbYDn6jPfCkChF2MCirv21hKV1Rk0M1tSxy8H9sZ9EF2pdQdDgFuGrmMojdpsOawUGFLSUXFNbsZ&#10;BddbcnrJv+7pJvv4Xm0i3x7TY67U89N4eAfhafSP8H871QpeF0v4OxOOgN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scB8YAAADcAAAADwAAAAAAAAAAAAAAAACYAgAAZHJz&#10;L2Rvd25yZXYueG1sUEsFBgAAAAAEAAQA9QAAAIsDAAAAAA=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51" o:spid="_x0000_s1069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kGq8YA&#10;AADcAAAADwAAAGRycy9kb3ducmV2LnhtbESP3WrCQBSE7wXfYTlC73RjaqVGV5EWqaBF/AFvD9lj&#10;EsyeDdnVpD59t1DwcpiZb5jZojWluFPtCssKhoMIBHFqdcGZgtNx1X8H4TyyxtIyKfghB4t5tzPD&#10;RNuG93Q/+EwECLsEFeTeV4mULs3JoBvYijh4F1sb9EHWmdQ1NgFuShlH0VgaLDgs5FjRR07p9XAz&#10;CpptfP782k3izSij0e6x15ux/VbqpdcupyA8tf4Z/m+vtYK34Sv8nQlH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kGq8YAAADcAAAADwAAAAAAAAAAAAAAAACYAgAAZHJz&#10;L2Rvd25yZXYueG1sUEsFBgAAAAAEAAQA9QAAAIsDAAAAAA=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52" o:spid="_x0000_s1070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Tdt8QA&#10;AADcAAAADwAAAGRycy9kb3ducmV2LnhtbESPQWvCQBSE7wX/w/IEb3WTYkubuopYBK9NK83xkX1N&#10;otm3y+4ao7++Wyj0OMzMN8xyPZpeDORDZ1lBPs9AENdWd9wo+PzY3T+DCBFZY2+ZFFwpwHo1uVti&#10;oe2F32koYyMShEOBCtoYXSFlqFsyGObWESfv23qDMUnfSO3xkuCmlw9Z9iQNdpwWWnS0bak+lWej&#10;wPXyMN5efFO9OTyW+Vd1GKqFUrPpuHkFEWmM/+G/9l4reMwX8HsmHQ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E3bfEAAAA3A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53" o:spid="_x0000_s1071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M8MUA&#10;AADcAAAADwAAAGRycy9kb3ducmV2LnhtbESPT2vCQBTE7wW/w/KE3upGaaxGV2mKRbEn/+D5kX0m&#10;wezbsLtq+u27BcHjMDO/YebLzjTiRs7XlhUMBwkI4sLqmksFx8P32wSED8gaG8uk4Jc8LBe9lzlm&#10;2t55R7d9KEWEsM9QQRVCm0npi4oM+oFtiaN3ts5giNKVUju8R7hp5ChJxtJgzXGhwpa+Kiou+6tR&#10;YIrtT5pPP1aTNDnl7/l6vB65rVKv/e5zBiJQF57hR3ujFaTDF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6kzwxQAAANwAAAAPAAAAAAAAAAAAAAAAAJgCAABkcnMv&#10;ZG93bnJldi54bWxQSwUGAAAAAAQABAD1AAAAigMAAAAA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54" o:spid="_x0000_s1072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v0G8YA&#10;AADcAAAADwAAAGRycy9kb3ducmV2LnhtbESPT2vCQBTE74V+h+UVvNVN+idIdJUSaPVUMIrg7Zl9&#10;JsHs25DdJrGfvisUPA4z8xtmsRpNI3rqXG1ZQTyNQBAXVtdcKtjvPp9nIJxH1thYJgVXcrBaPj4s&#10;MNV24C31uS9FgLBLUUHlfZtK6YqKDLqpbYmDd7adQR9kV0rd4RDgppEvUZRIgzWHhQpbyioqLvmP&#10;UTB7+10f8ry0Y3J6/cpOR0pc863U5Gn8mIPwNPp7+L+90Qre4wRu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Nv0G8YAAADcAAAADwAAAAAAAAAAAAAAAACYAgAAZHJz&#10;L2Rvd25yZXYueG1sUEsFBgAAAAAEAAQA9QAAAIsDAAAAAA==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55" o:spid="_x0000_s1073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A/gcUA&#10;AADcAAAADwAAAGRycy9kb3ducmV2LnhtbESPT4vCMBTE74LfITzBm6YVd5VqFFEX9rCw+A/09mie&#10;bbV5KU3U+u03C4LHYWZ+w0znjSnFnWpXWFYQ9yMQxKnVBWcK9ruv3hiE88gaS8uk4EkO5rN2a4qJ&#10;tg/e0H3rMxEg7BJUkHtfJVK6NCeDrm8r4uCdbW3QB1lnUtf4CHBTykEUfUqDBYeFHCta5pRetzej&#10;oDmtN8OLy44/ZhQfVryXz/XhV6lup1lMQHhq/Dv8an9rBR/xCP7Ph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D+BxQAAANwAAAAPAAAAAAAAAAAAAAAAAJgCAABkcnMv&#10;ZG93bnJldi54bWxQSwUGAAAAAAQABAD1AAAAigMAAAAA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56" o:spid="_x0000_s1074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dKH8MA&#10;AADcAAAADwAAAGRycy9kb3ducmV2LnhtbERPTU/CQBC9k/gfNmPiDbYQIKZ0SwwENJ6EErgO3bGt&#10;dmdLdy3FX+8eSDy+vO9k2ZtadNS6yrKC8SgCQZxbXXGh4JBths8gnEfWWFsmBTdysEwfBgnG2l55&#10;R93eFyKEsItRQel9E0vp8pIMupFtiAP3aVuDPsC2kLrFawg3tZxE0VwarDg0lNjQqqT8e/9jFHyc&#10;u/cV3bKv1+kxO8r1L562s4tST4/9ywKEp97/i+/uN61gNg5rw5l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dKH8MAAADcAAAADwAAAAAAAAAAAAAAAACYAgAAZHJzL2Rv&#10;d25yZXYueG1sUEsFBgAAAAAEAAQA9QAAAIg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57" o:spid="_x0000_s1075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5dIsUA&#10;AADcAAAADwAAAGRycy9kb3ducmV2LnhtbESP0WoCMRRE34X+Q7gF32pWQduuRrGCoBSqq37AdXPd&#10;Xbu5WZKoa7++KRR8HGbmDDOZtaYWV3K+sqyg30tAEOdWV1woOOyXL28gfEDWWFsmBXfyMJs+dSaY&#10;anvjjK67UIgIYZ+igjKEJpXS5yUZ9D3bEEfvZJ3BEKUrpHZ4i3BTy0GSjKTBiuNCiQ0tSsq/dxej&#10;4NOtPjbn+dc6w/3PsXpdnMw2k0p1n9v5GESgNjzC/+2VVjDsv8PfmXgE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l0ixQAAANw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58" o:spid="_x0000_s1076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MX8AA&#10;AADcAAAADwAAAGRycy9kb3ducmV2LnhtbERPz2vCMBS+C/sfwhvspuk6HFKNpRsIngTdmB4fzbOp&#10;a15KEm39781hsOPH93tVjrYTN/KhdazgdZaBIK6dbrlR8P21mS5AhIissXNMCu4UoFw/TVZYaDfw&#10;nm6H2IgUwqFABSbGvpAy1IYshpnriRN3dt5iTNA3UnscUrjtZJ5l79Jiy6nBYE+fhurfw9UqONLp&#10;x+x698b1R3XxFV3lOOyUenkeqyWISGP8F/+5t1rBPE/z05l0BO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UMX8AAAADcAAAADwAAAAAAAAAAAAAAAACYAgAAZHJzL2Rvd25y&#10;ZXYueG1sUEsFBgAAAAAEAAQA9QAAAIU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59" o:spid="_x0000_s1077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03gcUA&#10;AADcAAAADwAAAGRycy9kb3ducmV2LnhtbESPQWvCQBSE70L/w/IK3urGgFJSV7EptrVQSqPg9ZF9&#10;bkKzb0N2NfHfu0LB4zAz3zCL1WAbcabO144VTCcJCOLS6ZqNgv1u8/QMwgdkjY1jUnAhD6vlw2iB&#10;mXY9/9K5CEZECPsMFVQhtJmUvqzIop+4ljh6R9dZDFF2RuoO+wi3jUyTZC4t1hwXKmwpr6j8K05W&#10;gbH91/GjyH94c/r2l/eDedu+GqXGj8P6BUSgIdzD/+1PrWCWTuF2Jh4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TeBxQAAANwAAAAPAAAAAAAAAAAAAAAAAJgCAABkcnMv&#10;ZG93bnJldi54bWxQSwUGAAAAAAQABAD1AAAAigMAAAAA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60" o:spid="_x0000_s1078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e95sYA&#10;AADcAAAADwAAAGRycy9kb3ducmV2LnhtbESPQUvDQBSE74L/YXmCN7sxklrSbosIRS8FjZZeH9nX&#10;JDX7Nt3dtNt/7woFj8PMfMMsVtH04kTOd5YVPE4yEMS11R03Cr6/1g8zED4ga+wtk4ILeVgtb28W&#10;WGp75k86VaERCcK+RAVtCEMppa9bMugndiBO3t46gyFJ10jt8Jzgppd5lk2lwY7TQosDvbZU/1Sj&#10;UdAdi3G/KVzcVR9vT/HwvM1nY6/U/V18mYMIFMN/+Np+1wqKPIe/M+k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e95sYAAADcAAAADwAAAAAAAAAAAAAAAACYAgAAZHJz&#10;L2Rvd25yZXYueG1sUEsFBgAAAAAEAAQA9QAAAIs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61" o:spid="_x0000_s1079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F8K8IA&#10;AADcAAAADwAAAGRycy9kb3ducmV2LnhtbESPQYvCMBSE7wv+h/AEb2uqsiLVKCoIsreNBfH2aJ5t&#10;sXkpSdT6783Cwh6HmfmGWW1624oH+dA4VjAZZyCIS2carhQUp8PnAkSIyAZbx6TgRQE268HHCnPj&#10;nvxDDx0rkSAcclRQx9jlUoayJoth7Dri5F2dtxiT9JU0Hp8Jbls5zbK5tNhwWqixo31N5U3frYKz&#10;u+hFi/67OIXiMN9JfT17rdRo2G+XICL18T/81z4aBV/TGfyeS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gXwrwgAAANwAAAAPAAAAAAAAAAAAAAAAAJgCAABkcnMvZG93&#10;bnJldi54bWxQSwUGAAAAAAQABAD1AAAAhwMAAAAA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62" o:spid="_x0000_s1080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etsIA&#10;AADcAAAADwAAAGRycy9kb3ducmV2LnhtbESPQWvCQBSE74L/YXlCb7pRaompq0ih1KtGPT+yr0lM&#10;9m3cXU36791CocdhZr5h1tvBtOJBzteWFcxnCQjiwuqaSwWn/HOagvABWWNrmRT8kIftZjxaY6Zt&#10;zwd6HEMpIoR9hgqqELpMSl9UZNDPbEccvW/rDIYoXSm1wz7CTSsXSfImDdYcFyrs6KOiojnejQJ9&#10;bvDqVvv7sum/0sstXw2cB6VeJsPuHUSgIfyH/9p7rWC5eIXfM/EI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Kl62wgAAANwAAAAPAAAAAAAAAAAAAAAAAJgCAABkcnMvZG93&#10;bnJldi54bWxQSwUGAAAAAAQABAD1AAAAhwMAAAAA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63" o:spid="_x0000_s1081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elU8cA&#10;AADcAAAADwAAAGRycy9kb3ducmV2LnhtbESP3WrCQBSE7wt9h+UI3jUbIykldZXiHwqCra0F7w7Z&#10;0yQ1ezZkV41v7wqFXg4z8w0zmnSmFmdqXWVZwSCKQRDnVldcKPj6XDy9gHAeWWNtmRRcycFk/Pgw&#10;wkzbC3/QeecLESDsMlRQet9kUrq8JIMusg1x8H5sa9AH2RZSt3gJcFPLJI6fpcGKw0KJDU1Lyo+7&#10;k1EwXCTpuz5svt3vbL9c77fr+TU+KNXvdW+vIDx1/j/8115pBWmSwv1MOAJyf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npVPHAAAA3AAAAA8AAAAAAAAAAAAAAAAAmAIAAGRy&#10;cy9kb3ducmV2LnhtbFBLBQYAAAAABAAEAPUAAACM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64" o:spid="_x0000_s1082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yGDcQA&#10;AADcAAAADwAAAGRycy9kb3ducmV2LnhtbESPT4vCMBTE78J+h/AEb2uqqJRqFCkuelz/sKu3R/Ns&#10;i81LaaLtfnsjLHgcZuY3zGLVmUo8qHGlZQWjYQSCOLO65FzB6fj1GYNwHlljZZkU/JGD1fKjt8BE&#10;25b39Dj4XAQIuwQVFN7XiZQuK8igG9qaOHhX2xj0QTa51A22AW4qOY6imTRYclgosKa0oOx2uJtA&#10;ubWbu3Gj+NKd0yj+3vymk5+tUoN+t56D8NT5d/i/vdMKpuMZvM6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8hg3EAAAA3A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65" o:spid="_x0000_s1083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/K+McA&#10;AADcAAAADwAAAGRycy9kb3ducmV2LnhtbESPT2vCQBTE74LfYXlCb2ZTsVVSVwkVaXuo/1vo7ZF9&#10;TUKzb0N21eindwuCx2FmfsNMZq2pxJEaV1pW8BjFIIgzq0vOFex3i/4YhPPIGivLpOBMDmbTbmeC&#10;ibYn3tBx63MRIOwSVFB4XydSuqwggy6yNXHwfm1j0AfZ5FI3eApwU8lBHD9LgyWHhQJrei0o+9se&#10;jAK5+qLP4Zv+ma/P6fe8TJcf5rJU6qHXpi8gPLX+Hr6137WCp8EI/s+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PyvjHAAAA3AAAAA8AAAAAAAAAAAAAAAAAmAIAAGRy&#10;cy9kb3ducmV2LnhtbFBLBQYAAAAABAAEAPUAAACMAwAAAAA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66" o:spid="_x0000_s1084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lOIr8A&#10;AADcAAAADwAAAGRycy9kb3ducmV2LnhtbERP3WrCMBS+F3yHcITdaargNqpRhiLs1sYHOGuOTVlz&#10;UpJo655+uRC8/Pj+t/vRdeJOIbaeFSwXBQji2puWGwUXfZp/gogJ2WDnmRQ8KMJ+N51ssTR+4DPd&#10;q9SIHMKxRAU2pb6UMtaWHMaF74kzd/XBYcowNNIEHHK46+SqKN6lw5Zzg8WeDpbq3+rmFHysq79B&#10;D6egtW5/LmY8H8PNKvU2G782IBKN6SV+ur+NgvUqr81n8hGQu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+U4ivwAAANwAAAAPAAAAAAAAAAAAAAAAAJgCAABkcnMvZG93bnJl&#10;di54bWxQSwUGAAAAAAQABAD1AAAAhA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67" o:spid="_x0000_s1085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19E8YA&#10;AADcAAAADwAAAGRycy9kb3ducmV2LnhtbESPQWvCQBSE74L/YXlCb7pbixpTV5HSQj2JMT309si+&#10;JqHZt2l2a+K/7xYEj8PMfMNsdoNtxIU6XzvW8DhTIIgLZ2ouNeTnt2kCwgdkg41j0nAlD7vteLTB&#10;1LieT3TJQikihH2KGqoQ2lRKX1Rk0c9cSxy9L9dZDFF2pTQd9hFuGzlXaikt1hwXKmzppaLiO/u1&#10;GlbDR//U7F9/enU4Jp9JrtaHLNf6YTLsn0EEGsI9fGu/Gw2L+Rr+z8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19E8YAAADcAAAADwAAAAAAAAAAAAAAAACYAgAAZHJz&#10;L2Rvd25yZXYueG1sUEsFBgAAAAAEAAQA9QAAAIsDAAAAAA==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68" o:spid="_x0000_s1086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PQsAA&#10;AADcAAAADwAAAGRycy9kb3ducmV2LnhtbERPy4rCMBTdC/5DuII7TXVQpGOU0aEyuhEfzPrS3GmK&#10;zU1pYu38vVkILg/nvVx3thItNb50rGAyTkAQ506XXCi4XrLRAoQPyBorx6TgnzysV/3eElPtHnyi&#10;9hwKEUPYp6jAhFCnUvrckEU/djVx5P5cYzFE2BRSN/iI4baS0ySZS4slxwaDNW0N5bfz3Sr4vt0P&#10;HR/2WZ5Je9zY068J7U6p4aD7+gQRqAtv8cv9oxXMPuL8eCYeAb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zPQsAAAADcAAAADwAAAAAAAAAAAAAAAACYAgAAZHJzL2Rvd25y&#10;ZXYueG1sUEsFBgAAAAAEAAQA9QAAAIU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69" o:spid="_x0000_s1087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2fMUA&#10;AADcAAAADwAAAGRycy9kb3ducmV2LnhtbESPQWvCQBSE7wX/w/IEb3UTpdVGVxGlxXozlhZvj+wz&#10;CWbfht1V03/vFgoeh5n5hpkvO9OIKzlfW1aQDhMQxIXVNZcKvg7vz1MQPiBrbCyTgl/ysFz0nuaY&#10;aXvjPV3zUIoIYZ+hgiqENpPSFxUZ9EPbEkfvZJ3BEKUrpXZ4i3DTyFGSvEqDNceFCltaV1Sc84tR&#10;sAubzQSPb98f+cRfDuanTdfuU6lBv1vNQATqwiP8395qBS/jFP7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K3Z8xQAAANwAAAAPAAAAAAAAAAAAAAAAAJgCAABkcnMv&#10;ZG93bnJldi54bWxQSwUGAAAAAAQABAD1AAAAigMAAAAA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70" o:spid="_x0000_s1088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y4mcMA&#10;AADcAAAADwAAAGRycy9kb3ducmV2LnhtbESPQWvCQBSE70L/w/IEb7oxtiVEVymC4K00LXh9ZJ+b&#10;6O7bkF1j/PduodDjMDPfMJvd6KwYqA+tZwXLRQaCuPa6ZaPg5/swL0CEiKzReiYFDwqw275MNlhq&#10;f+cvGqpoRIJwKFFBE2NXShnqhhyGhe+Ik3f2vcOYZG+k7vGe4M7KPMvepcOW00KDHe0bqq/VzSnY&#10;ny6meBxv/nUo8sp+SmO7k1FqNh0/1iAijfE//Nc+agVvqxx+z6QjIL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y4mcMAAADcAAAADwAAAAAAAAAAAAAAAACYAgAAZHJzL2Rv&#10;d25yZXYueG1sUEsFBgAAAAAEAAQA9QAAAIgDAAAAAA=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71" o:spid="_x0000_s1089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KkEcQA&#10;AADcAAAADwAAAGRycy9kb3ducmV2LnhtbESPQWvCQBSE74X+h+UVvNWNFYtEV7GFomAPrRXPj+wz&#10;CWbfht2nif/eLQgeh5n5hpkve9eoC4VYezYwGmagiAtvay4N7P++XqegoiBbbDyTgStFWC6en+aY&#10;W9/xL112UqoE4ZijgUqkzbWORUUO49C3xMk7+uBQkgyltgG7BHeNfsuyd+2w5rRQYUufFRWn3dkZ&#10;qL8Px/Wq6OSjvB4m9kfCNJOtMYOXfjUDJdTLI3xvb6yByXgM/2fSEd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ypBHEAAAA3AAAAA8AAAAAAAAAAAAAAAAAmAIAAGRycy9k&#10;b3ducmV2LnhtbFBLBQYAAAAABAAEAPUAAACJ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72" o:spid="_x0000_s1090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Og8YA&#10;AADcAAAADwAAAGRycy9kb3ducmV2LnhtbESPT2vCQBTE70K/w/IKvYhubK2WNKsUUerFQ1U8P7Mv&#10;f2r2bciuSfrtu4LgcZiZ3zDJsjeVaKlxpWUFk3EEgji1uuRcwfGwGX2AcB5ZY2WZFPyRg+XiaZBg&#10;rG3HP9TufS4ChF2MCgrv61hKlxZk0I1tTRy8zDYGfZBNLnWDXYCbSr5G0UwaLDksFFjTqqD0sr8a&#10;Bdlw/r2bRvXvfJN2E392l/a0Wiv18tx/fYLw1PtH+N7eagXvb1O4nQlH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uOg8YAAADcAAAADwAAAAAAAAAAAAAAAACYAgAAZHJz&#10;L2Rvd25yZXYueG1sUEsFBgAAAAAEAAQA9QAAAIsDAAAAAA=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73" o:spid="_x0000_s1091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NOfsUA&#10;AADcAAAADwAAAGRycy9kb3ducmV2LnhtbESPT4vCMBTE7wt+h/CEvSyaulKVrlFUEFdv/gH19mje&#10;tsXmpTRRu9/eCILHYWZ+w4ynjSnFjWpXWFbQ60YgiFOrC84UHPbLzgiE88gaS8uk4J8cTCetjzEm&#10;2t55S7edz0SAsEtQQe59lUjp0pwMuq6tiIP3Z2uDPsg6k7rGe4CbUn5H0UAaLDgs5FjRIqf0srsa&#10;Ba488Wq5iufZ5dhfbL625+tsuFbqs93MfkB4avw7/Gr/agVxP4bnmXAE5O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05+xQAAANwAAAAPAAAAAAAAAAAAAAAAAJgCAABkcnMv&#10;ZG93bnJldi54bWxQSwUGAAAAAAQABAD1AAAAigMAAAAA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74" o:spid="_x0000_s1092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VBYcYA&#10;AADcAAAADwAAAGRycy9kb3ducmV2LnhtbESPQWvCQBSE70L/w/KE3nSjJVpTVymKUpCCWhW8PbKv&#10;STD7NmTXmP57VxB6HGbmG2Y6b00pGqpdYVnBoB+BIE6tLjhTcPhZ9d5BOI+ssbRMCv7IwXz20pli&#10;ou2Nd9TsfSYChF2CCnLvq0RKl+Zk0PVtRRy8X1sb9EHWmdQ13gLclHIYRSNpsOCwkGNFi5zSy/5q&#10;FGzS02LcrOL4uNzS92E9OW8vWCn12m0/P0B4av1/+Nn+0gritxE8zoQj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VBYcYAAADcAAAADwAAAAAAAAAAAAAAAACYAgAAZHJz&#10;L2Rvd25yZXYueG1sUEsFBgAAAAAEAAQA9QAAAIsDAAAAAA=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>
        <w:t>16-</w:t>
      </w:r>
    </w:p>
    <w:p w:rsidR="000E5C1C" w:rsidRPr="008F4175" w:rsidRDefault="000E5C1C" w:rsidP="008F4175">
      <w:pPr>
        <w:rPr>
          <w:noProof/>
          <w:lang w:eastAsia="tr-TR"/>
        </w:rPr>
      </w:pPr>
      <w:r>
        <w:rPr>
          <w:b/>
          <w:i/>
          <w:noProof/>
          <w:u w:val="single"/>
          <w:lang w:eastAsia="tr-TR"/>
        </w:rPr>
        <w:t xml:space="preserve">                       </w:t>
      </w:r>
      <w:r>
        <w:rPr>
          <w:noProof/>
          <w:lang w:eastAsia="tr-TR"/>
        </w:rPr>
        <w:t xml:space="preserve">    </w:t>
      </w:r>
    </w:p>
    <w:p w:rsidR="000E5C1C" w:rsidRDefault="000E5C1C" w:rsidP="008F4175">
      <w:pPr>
        <w:rPr>
          <w:rFonts w:ascii="Comic Sans MS" w:hAnsi="Comic Sans MS"/>
          <w:noProof/>
          <w:sz w:val="20"/>
          <w:szCs w:val="20"/>
          <w:lang w:eastAsia="tr-TR"/>
        </w:rPr>
      </w:pPr>
      <w:r w:rsidRPr="008F4175">
        <w:rPr>
          <w:rFonts w:ascii="Comic Sans MS" w:hAnsi="Comic Sans MS"/>
          <w:noProof/>
          <w:sz w:val="20"/>
          <w:szCs w:val="20"/>
          <w:lang w:eastAsia="tr-TR"/>
        </w:rPr>
        <w:t>A.</w:t>
      </w:r>
      <w:r>
        <w:rPr>
          <w:rFonts w:ascii="Comic Sans MS" w:hAnsi="Comic Sans MS"/>
          <w:noProof/>
          <w:sz w:val="20"/>
          <w:szCs w:val="20"/>
          <w:lang w:eastAsia="tr-TR"/>
        </w:rPr>
        <w:t>Yeni Türk alfabesinin kabulü</w:t>
      </w:r>
      <w:r w:rsidRPr="008F4175">
        <w:rPr>
          <w:rFonts w:ascii="Comic Sans MS" w:hAnsi="Comic Sans MS"/>
          <w:noProof/>
          <w:sz w:val="20"/>
          <w:szCs w:val="20"/>
          <w:lang w:eastAsia="tr-TR"/>
        </w:rPr>
        <w:t>.                             B.Saltanatın kaldırılması.                                                  C.</w:t>
      </w:r>
      <w:r>
        <w:rPr>
          <w:rFonts w:ascii="Comic Sans MS" w:hAnsi="Comic Sans MS"/>
          <w:noProof/>
          <w:sz w:val="20"/>
          <w:szCs w:val="20"/>
          <w:lang w:eastAsia="tr-TR"/>
        </w:rPr>
        <w:t>Şapka yerine fes giyilmesi</w:t>
      </w:r>
      <w:r w:rsidRPr="008F4175">
        <w:rPr>
          <w:rFonts w:ascii="Comic Sans MS" w:hAnsi="Comic Sans MS"/>
          <w:noProof/>
          <w:sz w:val="20"/>
          <w:szCs w:val="20"/>
          <w:lang w:eastAsia="tr-TR"/>
        </w:rPr>
        <w:t xml:space="preserve">.                                    D.Halifeliğin kaldırılması. </w:t>
      </w:r>
    </w:p>
    <w:p w:rsidR="000E5C1C" w:rsidRDefault="000E5C1C" w:rsidP="008F4175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17- Doğal afetleri yazınız.</w:t>
      </w:r>
    </w:p>
    <w:p w:rsidR="000E5C1C" w:rsidRDefault="000E5C1C" w:rsidP="008F4175">
      <w:pPr>
        <w:rPr>
          <w:rFonts w:ascii="Comic Sans MS" w:hAnsi="Comic Sans MS"/>
          <w:noProof/>
          <w:sz w:val="20"/>
          <w:szCs w:val="20"/>
          <w:lang w:eastAsia="tr-TR"/>
        </w:rPr>
      </w:pPr>
      <w:hyperlink r:id="rId9" w:history="1">
        <w:r>
          <w:rPr>
            <w:rStyle w:val="Hyperlink"/>
            <w:b/>
            <w:bCs/>
            <w:sz w:val="28"/>
            <w:szCs w:val="28"/>
          </w:rPr>
          <w:t>www.sorubak.com</w:t>
        </w:r>
      </w:hyperlink>
    </w:p>
    <w:p w:rsidR="000E5C1C" w:rsidRDefault="000E5C1C" w:rsidP="008F417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0E5C1C" w:rsidRPr="008E6C1F" w:rsidRDefault="000E5C1C" w:rsidP="00174C8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18-</w:t>
      </w:r>
      <w:r w:rsidRPr="00174C8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t>Türkiye’nin denizlerini sıralayınız.</w:t>
      </w:r>
    </w:p>
    <w:sectPr w:rsidR="000E5C1C" w:rsidRPr="008E6C1F" w:rsidSect="008E6C1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A1B99"/>
    <w:multiLevelType w:val="hybridMultilevel"/>
    <w:tmpl w:val="86F2774E"/>
    <w:lvl w:ilvl="0" w:tplc="D5F25E98">
      <w:start w:val="1"/>
      <w:numFmt w:val="decimal"/>
      <w:lvlText w:val="%1-"/>
      <w:lvlJc w:val="left"/>
      <w:pPr>
        <w:ind w:left="644" w:hanging="360"/>
      </w:pPr>
      <w:rPr>
        <w:rFonts w:ascii="Comic Sans MS" w:hAnsi="Comic Sans MS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79FE56FC"/>
    <w:multiLevelType w:val="hybridMultilevel"/>
    <w:tmpl w:val="88328E8C"/>
    <w:lvl w:ilvl="0" w:tplc="2AC06E7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6C1F"/>
    <w:rsid w:val="000E5C1C"/>
    <w:rsid w:val="00174C8B"/>
    <w:rsid w:val="00210DE7"/>
    <w:rsid w:val="00227042"/>
    <w:rsid w:val="003625F7"/>
    <w:rsid w:val="003F7FAF"/>
    <w:rsid w:val="007A589C"/>
    <w:rsid w:val="00870C23"/>
    <w:rsid w:val="008B5AB2"/>
    <w:rsid w:val="008E6C1F"/>
    <w:rsid w:val="008F4175"/>
    <w:rsid w:val="00950383"/>
    <w:rsid w:val="00BA69AA"/>
    <w:rsid w:val="00C92456"/>
    <w:rsid w:val="00D74AAF"/>
    <w:rsid w:val="00F94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0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6C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A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69A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A58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485</Words>
  <Characters>2766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dcterms:created xsi:type="dcterms:W3CDTF">2012-01-03T21:52:00Z</dcterms:created>
  <dcterms:modified xsi:type="dcterms:W3CDTF">2012-12-25T18:14:00Z</dcterms:modified>
  <cp:category>www.sorubak.com</cp:category>
</cp:coreProperties>
</file>