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0A4C" w:rsidRDefault="00460A4C" w:rsidP="004D678F">
      <w:pPr>
        <w:pStyle w:val="Header"/>
        <w:jc w:val="center"/>
      </w:pPr>
      <w:bookmarkStart w:id="0" w:name="_GoBack"/>
      <w:bookmarkEnd w:id="0"/>
      <w:r>
        <w:t>5.SINIF SOSYAL BİLGİLER DERSİ I.DÖNEM II.SINAV SORULARI</w:t>
      </w:r>
    </w:p>
    <w:p w:rsidR="00460A4C" w:rsidRDefault="00460A4C" w:rsidP="004D678F">
      <w:pPr>
        <w:pStyle w:val="Header"/>
        <w:jc w:val="center"/>
      </w:pPr>
    </w:p>
    <w:p w:rsidR="00460A4C" w:rsidRDefault="00460A4C" w:rsidP="004D678F">
      <w:pPr>
        <w:pStyle w:val="Header"/>
      </w:pPr>
      <w:r>
        <w:t xml:space="preserve">   I. iklim            II. bitki örtüsü                  III. yer şekilleri</w:t>
      </w:r>
    </w:p>
    <w:p w:rsidR="00460A4C" w:rsidRDefault="00460A4C" w:rsidP="004D678F">
      <w:pPr>
        <w:ind w:left="-720"/>
        <w:rPr>
          <w:iCs/>
        </w:rPr>
      </w:pPr>
      <w:r>
        <w:rPr>
          <w:bCs/>
        </w:rPr>
        <w:t xml:space="preserve">            1.Yukarıda verilenlerden hangileri kültürel farklılığa etki eden faktörlerdendir?  </w:t>
      </w:r>
    </w:p>
    <w:p w:rsidR="00460A4C" w:rsidRDefault="00460A4C" w:rsidP="004D678F">
      <w:pPr>
        <w:ind w:left="-180" w:hanging="180"/>
        <w:rPr>
          <w:iCs/>
        </w:rPr>
      </w:pPr>
      <w:r>
        <w:rPr>
          <w:bCs/>
        </w:rPr>
        <w:t xml:space="preserve">    </w:t>
      </w:r>
      <w:r>
        <w:rPr>
          <w:iCs/>
        </w:rPr>
        <w:t xml:space="preserve">     A)I</w:t>
      </w:r>
      <w:r>
        <w:t xml:space="preserve">        B) II,I          C) I,III     D) I,II ve III  </w:t>
      </w:r>
    </w:p>
    <w:p w:rsidR="00460A4C" w:rsidRDefault="00460A4C" w:rsidP="004D678F">
      <w:pPr>
        <w:tabs>
          <w:tab w:val="left" w:pos="1410"/>
        </w:tabs>
        <w:ind w:left="342"/>
      </w:pPr>
    </w:p>
    <w:p w:rsidR="00460A4C" w:rsidRDefault="00460A4C" w:rsidP="004D678F">
      <w:pPr>
        <w:autoSpaceDE w:val="0"/>
        <w:autoSpaceDN w:val="0"/>
        <w:adjustRightInd w:val="0"/>
        <w:ind w:left="-540"/>
      </w:pPr>
      <w:r>
        <w:t xml:space="preserve">                  I. Ölü Deniz           II. Peri Bacaları            III. Ayasofya Müzesi        IV. Kuş Cenneti</w:t>
      </w:r>
    </w:p>
    <w:p w:rsidR="00460A4C" w:rsidRDefault="00460A4C" w:rsidP="004D678F">
      <w:pPr>
        <w:autoSpaceDE w:val="0"/>
        <w:autoSpaceDN w:val="0"/>
        <w:adjustRightInd w:val="0"/>
        <w:ind w:left="-360"/>
        <w:rPr>
          <w:bCs/>
        </w:rPr>
      </w:pPr>
      <w:r>
        <w:rPr>
          <w:bCs/>
        </w:rPr>
        <w:t xml:space="preserve">       2.Yukarıdakilerden hangisi özellik itibariyle diğerlerinden farklıdır?</w:t>
      </w:r>
    </w:p>
    <w:p w:rsidR="00460A4C" w:rsidRDefault="00460A4C" w:rsidP="004D678F">
      <w:pPr>
        <w:autoSpaceDE w:val="0"/>
        <w:autoSpaceDN w:val="0"/>
        <w:adjustRightInd w:val="0"/>
        <w:ind w:left="-360"/>
      </w:pPr>
      <w:r>
        <w:t xml:space="preserve">              A)I       B) II          C) III              D) IV</w:t>
      </w:r>
    </w:p>
    <w:p w:rsidR="00460A4C" w:rsidRDefault="00460A4C" w:rsidP="004D678F">
      <w:pPr>
        <w:autoSpaceDE w:val="0"/>
        <w:autoSpaceDN w:val="0"/>
        <w:adjustRightInd w:val="0"/>
        <w:ind w:left="-360"/>
      </w:pPr>
    </w:p>
    <w:p w:rsidR="00460A4C" w:rsidRDefault="00460A4C" w:rsidP="004D678F">
      <w:r>
        <w:t xml:space="preserve">3.Horon adlı müzik aleti hangi bölgemizde </w:t>
      </w:r>
      <w:r>
        <w:rPr>
          <w:bCs/>
        </w:rPr>
        <w:t>yaygın olarak kullanılmaktadır?</w:t>
      </w:r>
    </w:p>
    <w:p w:rsidR="00460A4C" w:rsidRDefault="00460A4C" w:rsidP="004D678F">
      <w:r>
        <w:t>A) İç Anadolu Bölgesi    B) Marmara Bölgesi     C) Karadeniz Bölgesi  D) Akdeniz Bölgesi</w:t>
      </w:r>
    </w:p>
    <w:p w:rsidR="00460A4C" w:rsidRDefault="00460A4C" w:rsidP="004D678F"/>
    <w:p w:rsidR="00460A4C" w:rsidRDefault="00460A4C" w:rsidP="004D678F">
      <w:pPr>
        <w:autoSpaceDE w:val="0"/>
        <w:autoSpaceDN w:val="0"/>
        <w:adjustRightInd w:val="0"/>
        <w:ind w:right="-319"/>
      </w:pPr>
      <w:smartTag w:uri="urn:schemas-microsoft-com:office:smarttags" w:element="metricconverter">
        <w:smartTagPr>
          <w:attr w:name="ProductID" w:val="4.“"/>
        </w:smartTagPr>
        <w:r>
          <w:t>4.“</w:t>
        </w:r>
      </w:smartTag>
      <w:r>
        <w:t xml:space="preserve"> Yaz tatilinde ailece Nemrut Dağı’nı ve Kommegene uygarlığına ait dev heykelleri görmek istiyoruz.”diyen Eren ve ailesi, bu arzularını gerçekleştirmek için hangi kentimize gitmelidir?</w:t>
      </w:r>
    </w:p>
    <w:p w:rsidR="00460A4C" w:rsidRDefault="00460A4C" w:rsidP="004D678F">
      <w:pPr>
        <w:autoSpaceDE w:val="0"/>
        <w:autoSpaceDN w:val="0"/>
        <w:adjustRightInd w:val="0"/>
        <w:ind w:left="-720" w:right="-319"/>
      </w:pPr>
      <w:r>
        <w:t xml:space="preserve">                    A) Van           B) Adıyaman  C) Bitlis         D) Bingöl</w:t>
      </w:r>
    </w:p>
    <w:p w:rsidR="00460A4C" w:rsidRDefault="00460A4C" w:rsidP="004D678F">
      <w:pPr>
        <w:autoSpaceDE w:val="0"/>
        <w:autoSpaceDN w:val="0"/>
        <w:adjustRightInd w:val="0"/>
        <w:ind w:left="-720" w:right="-319"/>
      </w:pPr>
    </w:p>
    <w:p w:rsidR="00460A4C" w:rsidRDefault="00460A4C" w:rsidP="004D678F">
      <w:pPr>
        <w:ind w:right="-319"/>
      </w:pPr>
      <w:r>
        <w:t xml:space="preserve">  5. Aşağıdakilerden hangisi geleneklerimizden biri </w:t>
      </w:r>
      <w:r>
        <w:rPr>
          <w:u w:val="single"/>
        </w:rPr>
        <w:t>değildir?</w:t>
      </w:r>
    </w:p>
    <w:p w:rsidR="00460A4C" w:rsidRDefault="00460A4C" w:rsidP="004D678F">
      <w:r>
        <w:t>A) Kına gecesi               B) Asker uğurlama       C) Sünnet         D) Doğum günü kutlaması</w:t>
      </w:r>
    </w:p>
    <w:p w:rsidR="00460A4C" w:rsidRDefault="00460A4C" w:rsidP="004D678F">
      <w:pPr>
        <w:rPr>
          <w:iCs/>
        </w:rPr>
      </w:pPr>
      <w:r>
        <w:t>6.Aşağıda karşılıklı olarak verilmiş ifadeleri doğru olarak eşleştiriniz. (2x9=18puan)</w:t>
      </w:r>
    </w:p>
    <w:p w:rsidR="00460A4C" w:rsidRDefault="00460A4C" w:rsidP="004D678F">
      <w:r>
        <w:t xml:space="preserve">  Höşmerim                                         Konya</w:t>
      </w:r>
    </w:p>
    <w:p w:rsidR="00460A4C" w:rsidRDefault="00460A4C" w:rsidP="004D678F">
      <w:r>
        <w:t xml:space="preserve">  Selimiye Camii                                 Van</w:t>
      </w:r>
    </w:p>
    <w:p w:rsidR="00460A4C" w:rsidRDefault="00460A4C" w:rsidP="004D678F">
      <w:r>
        <w:t xml:space="preserve">  Eski Türk Evleri                               Edirne</w:t>
      </w:r>
    </w:p>
    <w:p w:rsidR="00460A4C" w:rsidRDefault="00460A4C" w:rsidP="004D678F">
      <w:r>
        <w:t xml:space="preserve">  Misket                                              Balıkesir</w:t>
      </w:r>
    </w:p>
    <w:p w:rsidR="00460A4C" w:rsidRDefault="00460A4C" w:rsidP="004D678F">
      <w:r>
        <w:t xml:space="preserve">  Peri Bacaları                                     Ankara</w:t>
      </w:r>
    </w:p>
    <w:p w:rsidR="00460A4C" w:rsidRDefault="00460A4C" w:rsidP="004D678F">
      <w:r>
        <w:t xml:space="preserve">  Renkli gözlü kedileri                        Nevşehir</w:t>
      </w:r>
    </w:p>
    <w:p w:rsidR="00460A4C" w:rsidRDefault="00460A4C" w:rsidP="004D678F">
      <w:r>
        <w:t xml:space="preserve">  Dondurma                                         İzmir</w:t>
      </w:r>
    </w:p>
    <w:p w:rsidR="00460A4C" w:rsidRDefault="00460A4C" w:rsidP="004D678F">
      <w:r>
        <w:t xml:space="preserve">  Mevlana Türbesi                               Safranbolu</w:t>
      </w:r>
    </w:p>
    <w:p w:rsidR="00460A4C" w:rsidRDefault="00460A4C" w:rsidP="004D678F">
      <w:r>
        <w:t xml:space="preserve">  Saat Kulesi                                        Kahramanmaraş</w:t>
      </w:r>
    </w:p>
    <w:p w:rsidR="00460A4C" w:rsidRDefault="00460A4C" w:rsidP="004D678F">
      <w:r>
        <w:t>7.Aşağıdaki kelimelerin önüne eğer tarihi mekân ise “T”, doğal varlık ise “D”yazınız(1x10=10puan)</w:t>
      </w:r>
    </w:p>
    <w:p w:rsidR="00460A4C" w:rsidRDefault="00460A4C" w:rsidP="004D678F">
      <w:pPr>
        <w:autoSpaceDE w:val="0"/>
        <w:autoSpaceDN w:val="0"/>
        <w:adjustRightInd w:val="0"/>
      </w:pPr>
      <w:r>
        <w:t xml:space="preserve"> (    ) Milli Parklar                (    ) Kaplıcalar</w:t>
      </w:r>
    </w:p>
    <w:p w:rsidR="00460A4C" w:rsidRDefault="00460A4C" w:rsidP="004D678F">
      <w:pPr>
        <w:autoSpaceDE w:val="0"/>
        <w:autoSpaceDN w:val="0"/>
        <w:adjustRightInd w:val="0"/>
      </w:pPr>
      <w:r>
        <w:t xml:space="preserve"> (   ) Camiler                         (    ) Dağlar </w:t>
      </w:r>
    </w:p>
    <w:p w:rsidR="00460A4C" w:rsidRDefault="00460A4C" w:rsidP="004D678F">
      <w:pPr>
        <w:autoSpaceDE w:val="0"/>
        <w:autoSpaceDN w:val="0"/>
        <w:adjustRightInd w:val="0"/>
      </w:pPr>
      <w:r>
        <w:t xml:space="preserve"> (    ) Denizler                       (    ) Saraylar</w:t>
      </w:r>
    </w:p>
    <w:p w:rsidR="00460A4C" w:rsidRDefault="00460A4C" w:rsidP="004D678F">
      <w:pPr>
        <w:autoSpaceDE w:val="0"/>
        <w:autoSpaceDN w:val="0"/>
        <w:adjustRightInd w:val="0"/>
      </w:pPr>
      <w:r>
        <w:t xml:space="preserve"> (    ) Ormanlar                      (    ) Antik tiyatrolar</w:t>
      </w:r>
    </w:p>
    <w:p w:rsidR="00460A4C" w:rsidRDefault="00460A4C" w:rsidP="004D678F">
      <w:pPr>
        <w:autoSpaceDE w:val="0"/>
        <w:autoSpaceDN w:val="0"/>
        <w:adjustRightInd w:val="0"/>
        <w:rPr>
          <w:bCs/>
        </w:rPr>
      </w:pPr>
      <w:r>
        <w:rPr>
          <w:bCs/>
        </w:rPr>
        <w:t xml:space="preserve"> (    )Kervansaraylar              (    ) Türbeler</w:t>
      </w:r>
    </w:p>
    <w:p w:rsidR="00460A4C" w:rsidRDefault="00460A4C" w:rsidP="004D678F">
      <w:pPr>
        <w:autoSpaceDE w:val="0"/>
        <w:autoSpaceDN w:val="0"/>
        <w:adjustRightInd w:val="0"/>
        <w:rPr>
          <w:bCs/>
        </w:rPr>
      </w:pPr>
      <w:r>
        <w:rPr>
          <w:bCs/>
        </w:rPr>
        <w:t>8. Dünya Kültür Mirasları arasında yer almış "İshak Paşa Sarayı" Doğu Anadolu Bölgesi'nde hangi ilimiz sınırları içindedir?</w:t>
      </w:r>
    </w:p>
    <w:p w:rsidR="00460A4C" w:rsidRDefault="00460A4C" w:rsidP="004D678F">
      <w:pPr>
        <w:autoSpaceDE w:val="0"/>
        <w:autoSpaceDN w:val="0"/>
        <w:adjustRightInd w:val="0"/>
      </w:pPr>
      <w:r>
        <w:t xml:space="preserve">           A) Kars       B) Erzurum     C)  Iğdır      D) Ağrı</w:t>
      </w:r>
    </w:p>
    <w:p w:rsidR="00460A4C" w:rsidRDefault="00460A4C" w:rsidP="004D678F">
      <w:pPr>
        <w:autoSpaceDE w:val="0"/>
        <w:autoSpaceDN w:val="0"/>
        <w:adjustRightInd w:val="0"/>
      </w:pPr>
      <w:r>
        <w:br/>
        <w:t>9.Aşağıdakilerden hangisi kültürel değerlerimizden değildir?</w:t>
      </w:r>
    </w:p>
    <w:p w:rsidR="00460A4C" w:rsidRDefault="00460A4C" w:rsidP="004D678F">
      <w:r>
        <w:t xml:space="preserve">   A) misafirperverlik          B) yardımseverlik      C) bencillik                      D) doğruluk</w:t>
      </w:r>
    </w:p>
    <w:p w:rsidR="00460A4C" w:rsidRDefault="00460A4C" w:rsidP="004D678F">
      <w:pPr>
        <w:ind w:left="-180"/>
        <w:rPr>
          <w:bCs/>
        </w:rPr>
      </w:pPr>
      <w:r>
        <w:rPr>
          <w:bCs/>
        </w:rPr>
        <w:t xml:space="preserve">           </w:t>
      </w:r>
    </w:p>
    <w:p w:rsidR="00460A4C" w:rsidRDefault="00460A4C" w:rsidP="004D678F">
      <w:pPr>
        <w:ind w:left="-180"/>
        <w:rPr>
          <w:bCs/>
        </w:rPr>
      </w:pPr>
      <w:r>
        <w:rPr>
          <w:bCs/>
        </w:rPr>
        <w:t xml:space="preserve">           I-  Ayasofya Müzesi II - Sultan Ahmet Camii  III- Kız Kulesi  IV - Yerebatan Sarnıcı </w:t>
      </w:r>
    </w:p>
    <w:p w:rsidR="00460A4C" w:rsidRDefault="00460A4C" w:rsidP="004D678F">
      <w:r>
        <w:rPr>
          <w:bCs/>
        </w:rPr>
        <w:t xml:space="preserve"> 10.Yukarıda verilenler hangi ilimizde bulunan kültür miraslarıdır?</w:t>
      </w:r>
    </w:p>
    <w:p w:rsidR="00460A4C" w:rsidRDefault="00460A4C" w:rsidP="004D678F">
      <w:r>
        <w:t xml:space="preserve">    A) İstanbul           B) Ankara     C) İzmir               D) Amasya</w:t>
      </w:r>
    </w:p>
    <w:p w:rsidR="00460A4C" w:rsidRDefault="00460A4C" w:rsidP="004D678F"/>
    <w:p w:rsidR="00460A4C" w:rsidRDefault="00460A4C" w:rsidP="004D678F">
      <w:pPr>
        <w:rPr>
          <w:bCs/>
        </w:rPr>
      </w:pPr>
      <w:r>
        <w:rPr>
          <w:rStyle w:val="Strong"/>
          <w:b w:val="0"/>
        </w:rPr>
        <w:t xml:space="preserve">  11.Doğal varlıklarımızdan olan ''Pamukkale travertenleri''hangi bölgemizde yer almaktadır?</w:t>
      </w:r>
    </w:p>
    <w:p w:rsidR="00460A4C" w:rsidRDefault="00460A4C" w:rsidP="004D678F">
      <w:r>
        <w:t>A) Marmara Bölgesi</w:t>
      </w:r>
      <w:r>
        <w:tab/>
        <w:t xml:space="preserve">    B) Ege Bölgesi    C) İç Anadolu Bölgesi   D) Doğu Anadolu Bölgesi</w:t>
      </w:r>
    </w:p>
    <w:p w:rsidR="00460A4C" w:rsidRDefault="00460A4C" w:rsidP="004D678F"/>
    <w:p w:rsidR="00460A4C" w:rsidRDefault="00460A4C" w:rsidP="004D678F">
      <w:pPr>
        <w:ind w:right="-1008"/>
      </w:pPr>
      <w:r>
        <w:t xml:space="preserve">   12.Aşağıdaki hangisi </w:t>
      </w:r>
      <w:r>
        <w:rPr>
          <w:u w:val="single"/>
        </w:rPr>
        <w:t xml:space="preserve">elması </w:t>
      </w:r>
      <w:r>
        <w:t xml:space="preserve">ve </w:t>
      </w:r>
      <w:r>
        <w:rPr>
          <w:u w:val="single"/>
        </w:rPr>
        <w:t>inciri</w:t>
      </w:r>
      <w:r>
        <w:t xml:space="preserve"> ile ünlü illerimizdir?</w:t>
      </w:r>
    </w:p>
    <w:p w:rsidR="00460A4C" w:rsidRDefault="00460A4C" w:rsidP="004D678F">
      <w:pPr>
        <w:ind w:right="-1008"/>
      </w:pPr>
      <w:r>
        <w:t xml:space="preserve">       A) Amasya-Denizli</w:t>
      </w:r>
      <w:r>
        <w:tab/>
        <w:t xml:space="preserve">         B) Rize-Aydın </w:t>
      </w:r>
    </w:p>
    <w:p w:rsidR="00460A4C" w:rsidRDefault="00460A4C" w:rsidP="004D678F">
      <w:pPr>
        <w:ind w:right="-1008"/>
      </w:pPr>
      <w:r>
        <w:t xml:space="preserve">       C) Amasya-Aydın                    D) Rize-Denizli</w:t>
      </w:r>
    </w:p>
    <w:p w:rsidR="00460A4C" w:rsidRDefault="00460A4C" w:rsidP="004D678F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13.Aşağıdakilerden hangisi tarihi mekanlarımızdan değildir? </w:t>
      </w:r>
    </w:p>
    <w:p w:rsidR="00460A4C" w:rsidRDefault="00460A4C" w:rsidP="004D678F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A)Dolmabahçe Sarayı    B)Ayasofya Müzesi   C)Peri Bacaları      D)Selimiye Camisi </w:t>
      </w:r>
    </w:p>
    <w:p w:rsidR="00460A4C" w:rsidRDefault="00460A4C" w:rsidP="004D678F">
      <w:pPr>
        <w:pStyle w:val="Default"/>
        <w:rPr>
          <w:rFonts w:ascii="Times New Roman" w:hAnsi="Times New Roman" w:cs="Times New Roman"/>
        </w:rPr>
      </w:pPr>
    </w:p>
    <w:p w:rsidR="00460A4C" w:rsidRDefault="00460A4C" w:rsidP="004D678F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Cs/>
        </w:rPr>
        <w:t xml:space="preserve">   14.Aşağıdaki eşleştirmelerden hangisi yanlıştır? </w:t>
      </w:r>
    </w:p>
    <w:p w:rsidR="00460A4C" w:rsidRDefault="00460A4C" w:rsidP="004D678F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A)Truva kenti-Marmara Bölgesi                    B)Nemrut Dağı –Güneydoğu Anadolu Bölgesi           C)Kapadokya –İç Anadolu Bölgesi                D)Safranbolu şehri –Akdeniz Bölgesi </w:t>
      </w:r>
    </w:p>
    <w:p w:rsidR="00460A4C" w:rsidRDefault="00460A4C" w:rsidP="004D678F">
      <w:pPr>
        <w:pStyle w:val="Default"/>
        <w:rPr>
          <w:rFonts w:ascii="Times New Roman" w:hAnsi="Times New Roman" w:cs="Times New Roman"/>
        </w:rPr>
      </w:pPr>
    </w:p>
    <w:p w:rsidR="00460A4C" w:rsidRDefault="00460A4C" w:rsidP="004D678F">
      <w:r>
        <w:t>15.Ege Bölgesi’nde “zeybek‛, Karadeniz Bölgesi’nde “horon” Akdeniz Bölgesi’nde “halk</w:t>
      </w:r>
    </w:p>
    <w:p w:rsidR="00460A4C" w:rsidRDefault="00460A4C" w:rsidP="004D678F">
      <w:pPr>
        <w:ind w:left="-180" w:hanging="342"/>
        <w:jc w:val="center"/>
      </w:pPr>
      <w:r>
        <w:t>oyunu‛ oynanmaktadır. Anlatılanlar aşağıdakilerden hangisinin bir sonucudur?</w:t>
      </w:r>
    </w:p>
    <w:p w:rsidR="00460A4C" w:rsidRDefault="00460A4C" w:rsidP="004D678F">
      <w:pPr>
        <w:ind w:left="342"/>
      </w:pPr>
      <w:r>
        <w:t xml:space="preserve">     A)kültürel zenginliğin                     B)kültürel birlikteliğin</w:t>
      </w:r>
    </w:p>
    <w:p w:rsidR="00460A4C" w:rsidRDefault="00460A4C" w:rsidP="004D678F">
      <w:pPr>
        <w:ind w:left="342"/>
      </w:pPr>
      <w:r>
        <w:t xml:space="preserve">     C)birbirimizi sevmenin                   D)kıyafet çeşitliliğinin</w:t>
      </w:r>
    </w:p>
    <w:p w:rsidR="00460A4C" w:rsidRDefault="00460A4C" w:rsidP="004D678F">
      <w:pPr>
        <w:ind w:left="342"/>
      </w:pPr>
    </w:p>
    <w:p w:rsidR="00460A4C" w:rsidRDefault="00460A4C" w:rsidP="004D678F">
      <w:r>
        <w:t>16.‛İnsanlar Akdeniz Bölgesi’nde ince elbiseler giyerken, Doğu Anadolu Bölgesi’nde kalın elbiseler giymektedir.” Bu durum kültürel farklılığı oluşturan hangi faktörü anlatmaktadır?</w:t>
      </w:r>
    </w:p>
    <w:p w:rsidR="00460A4C" w:rsidRDefault="00460A4C" w:rsidP="004D678F">
      <w:r>
        <w:t xml:space="preserve">           A)iklim B)yeryüzü şekilleri C)eğitimi D)gelenekleri </w:t>
      </w:r>
    </w:p>
    <w:p w:rsidR="00460A4C" w:rsidRDefault="00460A4C" w:rsidP="004D678F"/>
    <w:p w:rsidR="00460A4C" w:rsidRDefault="00460A4C" w:rsidP="004D678F">
      <w:r>
        <w:t xml:space="preserve">17.Aşağıdakilerden hangisi önce gerçekleşti? </w:t>
      </w:r>
    </w:p>
    <w:p w:rsidR="00460A4C" w:rsidRDefault="00460A4C" w:rsidP="004D678F">
      <w:pPr>
        <w:ind w:left="342"/>
      </w:pPr>
      <w:r>
        <w:t xml:space="preserve">  A)Cumhuriyetin ilanı            B)Türk Medeni Kanunu’nun kabulü </w:t>
      </w:r>
    </w:p>
    <w:p w:rsidR="00460A4C" w:rsidRDefault="00460A4C" w:rsidP="004D678F">
      <w:pPr>
        <w:ind w:left="342"/>
      </w:pPr>
      <w:r>
        <w:t xml:space="preserve">  C)saltanatın kaldırılması       D)Soyadı Kanunu’nun çıkarılması</w:t>
      </w:r>
    </w:p>
    <w:p w:rsidR="00460A4C" w:rsidRDefault="00460A4C" w:rsidP="004D678F">
      <w:pPr>
        <w:ind w:left="342"/>
      </w:pPr>
    </w:p>
    <w:p w:rsidR="00460A4C" w:rsidRDefault="00460A4C" w:rsidP="004D678F">
      <w:r>
        <w:t>18.Aşağıdakilerden hangisi siyasi alanda yapılan inkılaplardandır?</w:t>
      </w:r>
    </w:p>
    <w:p w:rsidR="00460A4C" w:rsidRDefault="00460A4C" w:rsidP="004D678F">
      <w:r>
        <w:t xml:space="preserve">          A)halifeliğin kaldırılması                    B)Soyadı Kanunu </w:t>
      </w:r>
    </w:p>
    <w:p w:rsidR="00460A4C" w:rsidRDefault="00460A4C" w:rsidP="004D678F">
      <w:r>
        <w:t xml:space="preserve">          C)Aşar Vergisi’nin kaldırılması          D)Tevhid-i Tedrisat Kanunu </w:t>
      </w:r>
    </w:p>
    <w:p w:rsidR="00460A4C" w:rsidRDefault="00460A4C" w:rsidP="004D678F"/>
    <w:p w:rsidR="00460A4C" w:rsidRDefault="00460A4C" w:rsidP="004D678F">
      <w:r>
        <w:t xml:space="preserve"> 19.Aşağıdakilerden hangisi eğitim ve kültür alanında yapılan inkılaplardan değildir?</w:t>
      </w:r>
    </w:p>
    <w:p w:rsidR="00460A4C" w:rsidRDefault="00460A4C" w:rsidP="004D678F">
      <w:r>
        <w:t xml:space="preserve">      A)Yeni Türk Harfleri’nin kabulü              B)Türk Dil Kurumu’nun açılması </w:t>
      </w:r>
    </w:p>
    <w:p w:rsidR="00460A4C" w:rsidRDefault="00460A4C" w:rsidP="004D678F">
      <w:pPr>
        <w:ind w:left="342"/>
      </w:pPr>
      <w:r>
        <w:t xml:space="preserve">C)Tevhid-i Tedrisat Kanunu                     D)Türk Medeni Kanunu’nun kabulü </w:t>
      </w:r>
    </w:p>
    <w:p w:rsidR="00460A4C" w:rsidRDefault="00460A4C" w:rsidP="004D678F">
      <w:pPr>
        <w:ind w:left="342"/>
      </w:pPr>
    </w:p>
    <w:p w:rsidR="00460A4C" w:rsidRDefault="00460A4C" w:rsidP="004D678F">
      <w:r>
        <w:t xml:space="preserve">  20.Atatürk ilkelerinden hangisi bütün yenilikleri kapsayan ve yeniliklerin zamana göre değiştirilmesi ,geliştirilmesi anlamına gelen ilkedir? </w:t>
      </w:r>
    </w:p>
    <w:p w:rsidR="00460A4C" w:rsidRDefault="00460A4C" w:rsidP="004D678F">
      <w:pPr>
        <w:ind w:left="342"/>
      </w:pPr>
      <w:r>
        <w:t xml:space="preserve">A)İnkılpcılık      B)Laiklik       C)Milliyetçilik        D)Halkçılık </w:t>
      </w:r>
    </w:p>
    <w:p w:rsidR="00460A4C" w:rsidRDefault="00460A4C" w:rsidP="004D678F">
      <w:pPr>
        <w:ind w:left="342"/>
      </w:pPr>
    </w:p>
    <w:p w:rsidR="00460A4C" w:rsidRDefault="00460A4C" w:rsidP="004D678F">
      <w:r>
        <w:t xml:space="preserve"> 21.Halkçılık ilkesine göre aşağıdakilerden hangisi yoktur? </w:t>
      </w:r>
    </w:p>
    <w:p w:rsidR="00460A4C" w:rsidRDefault="00460A4C" w:rsidP="004D678F">
      <w:pPr>
        <w:ind w:left="342"/>
      </w:pPr>
      <w:r>
        <w:t xml:space="preserve">A)halkın yönetime katılması                    B)milli gelirin adaleti dağıtılması </w:t>
      </w:r>
    </w:p>
    <w:p w:rsidR="00460A4C" w:rsidRDefault="00460A4C" w:rsidP="004D678F">
      <w:pPr>
        <w:ind w:left="342"/>
      </w:pPr>
      <w:r>
        <w:t xml:space="preserve">C)bazı kişilere ayrıcılık tanınması           D)sosyal güvenliğin sağlanması </w:t>
      </w:r>
    </w:p>
    <w:p w:rsidR="00460A4C" w:rsidRDefault="00460A4C" w:rsidP="004D678F">
      <w:pPr>
        <w:ind w:left="342"/>
      </w:pPr>
    </w:p>
    <w:p w:rsidR="00460A4C" w:rsidRDefault="00460A4C" w:rsidP="004D678F">
      <w:r>
        <w:t xml:space="preserve"> 22.Atatürk ilkelerinden hangisi ekonomi ile ilgili olan ilkedir? </w:t>
      </w:r>
    </w:p>
    <w:p w:rsidR="00460A4C" w:rsidRDefault="00460A4C" w:rsidP="004D678F">
      <w:pPr>
        <w:ind w:left="342"/>
      </w:pPr>
      <w:r>
        <w:t xml:space="preserve">  A)Devletçilik     B)Laiklik      C)Milliyetçilik     D)Cumhuriyetçilik </w:t>
      </w:r>
    </w:p>
    <w:p w:rsidR="00460A4C" w:rsidRDefault="00460A4C" w:rsidP="004D678F">
      <w:pPr>
        <w:ind w:left="342"/>
      </w:pPr>
    </w:p>
    <w:p w:rsidR="00460A4C" w:rsidRDefault="00460A4C" w:rsidP="004D678F">
      <w:r>
        <w:t xml:space="preserve"> 23.Aşağıdkilerden hangisi tarım alanındaki yeniliklerden biri değildir? </w:t>
      </w:r>
    </w:p>
    <w:p w:rsidR="00460A4C" w:rsidRDefault="00460A4C" w:rsidP="004D678F">
      <w:pPr>
        <w:ind w:left="342"/>
      </w:pPr>
      <w:r>
        <w:t xml:space="preserve">A)Aşar vergisinin kaldırılması                             B)Maden Tetkik Enstitüsü’nün kurulması </w:t>
      </w:r>
    </w:p>
    <w:p w:rsidR="00460A4C" w:rsidRDefault="00460A4C" w:rsidP="004D678F">
      <w:pPr>
        <w:ind w:left="342"/>
      </w:pPr>
      <w:r>
        <w:t>C)Tarım Kredi Kooperatiflerinin kurulması        D)Devlet üretme çiftliklerinin kurulması</w:t>
      </w:r>
    </w:p>
    <w:p w:rsidR="00460A4C" w:rsidRDefault="00460A4C" w:rsidP="004D678F">
      <w:pPr>
        <w:ind w:left="342"/>
      </w:pPr>
    </w:p>
    <w:p w:rsidR="00460A4C" w:rsidRDefault="00460A4C" w:rsidP="004D678F">
      <w:r>
        <w:t xml:space="preserve"> 24.Devlet yönetiminde belli bir grubun veya ailenin ayrıcalıklara sahip olması, Atatürk İlkelerinden ……………………. ve …………………. İhlali anlamına gelir. Bu cümleyi anlamca tamamlayan ifadeler aşağıdakilerden hangisinde sırayla verilmiştir?</w:t>
      </w:r>
    </w:p>
    <w:p w:rsidR="00460A4C" w:rsidRDefault="00460A4C" w:rsidP="004D678F">
      <w:pPr>
        <w:ind w:left="342"/>
      </w:pPr>
      <w:r>
        <w:t>A)Cumhuriyetçilik / Halkçılığın</w:t>
      </w:r>
    </w:p>
    <w:p w:rsidR="00460A4C" w:rsidRDefault="00460A4C" w:rsidP="004D678F">
      <w:pPr>
        <w:ind w:left="342"/>
      </w:pPr>
      <w:r>
        <w:t>B)Laiklik / Devletçiliğin</w:t>
      </w:r>
    </w:p>
    <w:p w:rsidR="00460A4C" w:rsidRDefault="00460A4C" w:rsidP="004D678F">
      <w:pPr>
        <w:ind w:left="342"/>
      </w:pPr>
      <w:r>
        <w:t>C)Devletçilik / İnkılapçılığın</w:t>
      </w:r>
    </w:p>
    <w:p w:rsidR="00460A4C" w:rsidRDefault="00460A4C" w:rsidP="004D678F">
      <w:pPr>
        <w:ind w:left="342"/>
      </w:pPr>
      <w:r>
        <w:t>D)Milliyetçilik / Devletçiliğin</w:t>
      </w:r>
    </w:p>
    <w:p w:rsidR="00460A4C" w:rsidRDefault="00460A4C" w:rsidP="004D678F">
      <w:pPr>
        <w:ind w:left="342"/>
      </w:pPr>
    </w:p>
    <w:p w:rsidR="00460A4C" w:rsidRDefault="00460A4C" w:rsidP="004D678F">
      <w:r>
        <w:t>25.Atatürk ilkelerinden ……………… toplumda kadın-erkek eşitliğinin sağlanmasını gerektirir.Bu cümle aşağıdakilerden hangisi ile tamamlanabilir?</w:t>
      </w:r>
    </w:p>
    <w:p w:rsidR="00460A4C" w:rsidRDefault="00460A4C" w:rsidP="004D678F">
      <w:pPr>
        <w:ind w:left="342"/>
      </w:pPr>
      <w:r>
        <w:t>A)Laiklik</w:t>
      </w:r>
      <w:r>
        <w:tab/>
      </w:r>
      <w:r>
        <w:tab/>
        <w:t xml:space="preserve">B)Halkçılık      C)İnkılapçılık   </w:t>
      </w:r>
      <w:r>
        <w:tab/>
        <w:t>D)Milliyetçilik</w:t>
      </w:r>
    </w:p>
    <w:p w:rsidR="00460A4C" w:rsidRDefault="00460A4C" w:rsidP="004D678F">
      <w:r>
        <w:t>26.Aşağıdaki Atatürk İlkelerinden hangisi Türk sanayisinin gelişmesinde en önemli etken olmuştur?</w:t>
      </w:r>
    </w:p>
    <w:p w:rsidR="00460A4C" w:rsidRDefault="00460A4C" w:rsidP="004D678F">
      <w:pPr>
        <w:ind w:left="342"/>
      </w:pPr>
      <w:r>
        <w:t xml:space="preserve">      A)Halkçılık        B)Devletçilik           C)Milliyetçilik         D)İnkılapçılık</w:t>
      </w:r>
    </w:p>
    <w:p w:rsidR="00460A4C" w:rsidRDefault="00460A4C" w:rsidP="004D678F">
      <w:r>
        <w:t xml:space="preserve">Not: Çoktan seçmeli sorular 3’er puandır.                                                                                                                                                        </w:t>
      </w:r>
    </w:p>
    <w:p w:rsidR="00460A4C" w:rsidRDefault="00460A4C" w:rsidP="004D678F">
      <w:r>
        <w:t xml:space="preserve">                                                                                                                               BAŞARILAR!!!</w:t>
      </w:r>
    </w:p>
    <w:sectPr w:rsidR="00460A4C" w:rsidSect="00D642CD">
      <w:footerReference w:type="default" r:id="rId6"/>
      <w:pgSz w:w="11906" w:h="16838"/>
      <w:pgMar w:top="720" w:right="720" w:bottom="720" w:left="720" w:header="426" w:footer="41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0A4C" w:rsidRDefault="00460A4C" w:rsidP="00D642CD">
      <w:r>
        <w:separator/>
      </w:r>
    </w:p>
  </w:endnote>
  <w:endnote w:type="continuationSeparator" w:id="0">
    <w:p w:rsidR="00460A4C" w:rsidRDefault="00460A4C" w:rsidP="00D642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Palatino Linotype">
    <w:panose1 w:val="02040502050505030304"/>
    <w:charset w:val="A2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60A4C" w:rsidRPr="009A205B" w:rsidRDefault="00460A4C" w:rsidP="009A205B">
    <w:pPr>
      <w:pStyle w:val="Footer"/>
      <w:rPr>
        <w:szCs w:val="22"/>
      </w:rPr>
    </w:pPr>
    <w:hyperlink r:id="rId1" w:history="1">
      <w:r w:rsidRPr="006E3F7D">
        <w:rPr>
          <w:rStyle w:val="Hyperlink"/>
          <w:sz w:val="22"/>
          <w:szCs w:val="22"/>
        </w:rPr>
        <w:t>www.sorubak.com</w:t>
      </w:r>
    </w:hyperlink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0A4C" w:rsidRDefault="00460A4C" w:rsidP="00D642CD">
      <w:r>
        <w:separator/>
      </w:r>
    </w:p>
  </w:footnote>
  <w:footnote w:type="continuationSeparator" w:id="0">
    <w:p w:rsidR="00460A4C" w:rsidRDefault="00460A4C" w:rsidP="00D642CD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D678F"/>
    <w:rsid w:val="002227E5"/>
    <w:rsid w:val="004444AB"/>
    <w:rsid w:val="00460A4C"/>
    <w:rsid w:val="004D678F"/>
    <w:rsid w:val="005B059D"/>
    <w:rsid w:val="006E392D"/>
    <w:rsid w:val="006E3F7D"/>
    <w:rsid w:val="009A205B"/>
    <w:rsid w:val="00D642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D678F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D678F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4D678F"/>
    <w:rPr>
      <w:rFonts w:ascii="Times New Roman" w:hAnsi="Times New Roman" w:cs="Times New Roman"/>
      <w:sz w:val="24"/>
      <w:szCs w:val="24"/>
      <w:lang w:eastAsia="tr-TR"/>
    </w:rPr>
  </w:style>
  <w:style w:type="paragraph" w:customStyle="1" w:styleId="Default">
    <w:name w:val="Default"/>
    <w:uiPriority w:val="99"/>
    <w:rsid w:val="004D678F"/>
    <w:pPr>
      <w:autoSpaceDE w:val="0"/>
      <w:autoSpaceDN w:val="0"/>
      <w:adjustRightInd w:val="0"/>
    </w:pPr>
    <w:rPr>
      <w:rFonts w:ascii="Palatino Linotype" w:eastAsia="Times New Roman" w:hAnsi="Palatino Linotype" w:cs="Palatino Linotype"/>
      <w:color w:val="000000"/>
      <w:sz w:val="24"/>
      <w:szCs w:val="24"/>
    </w:rPr>
  </w:style>
  <w:style w:type="character" w:styleId="Strong">
    <w:name w:val="Strong"/>
    <w:basedOn w:val="DefaultParagraphFont"/>
    <w:uiPriority w:val="99"/>
    <w:qFormat/>
    <w:rsid w:val="004D678F"/>
    <w:rPr>
      <w:rFonts w:cs="Times New Roman"/>
      <w:b/>
      <w:bCs/>
    </w:rPr>
  </w:style>
  <w:style w:type="paragraph" w:styleId="Footer">
    <w:name w:val="footer"/>
    <w:basedOn w:val="Normal"/>
    <w:link w:val="FooterChar"/>
    <w:uiPriority w:val="99"/>
    <w:rsid w:val="00D642C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D642CD"/>
    <w:rPr>
      <w:rFonts w:ascii="Times New Roman" w:hAnsi="Times New Roman" w:cs="Times New Roman"/>
      <w:sz w:val="24"/>
      <w:szCs w:val="24"/>
      <w:lang w:eastAsia="tr-TR"/>
    </w:rPr>
  </w:style>
  <w:style w:type="paragraph" w:styleId="BalloonText">
    <w:name w:val="Balloon Text"/>
    <w:basedOn w:val="Normal"/>
    <w:link w:val="BalloonTextChar"/>
    <w:uiPriority w:val="99"/>
    <w:semiHidden/>
    <w:rsid w:val="00D642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642CD"/>
    <w:rPr>
      <w:rFonts w:ascii="Tahoma" w:hAnsi="Tahoma" w:cs="Tahoma"/>
      <w:sz w:val="16"/>
      <w:szCs w:val="16"/>
      <w:lang w:eastAsia="tr-TR"/>
    </w:rPr>
  </w:style>
  <w:style w:type="character" w:styleId="Hyperlink">
    <w:name w:val="Hyperlink"/>
    <w:basedOn w:val="DefaultParagraphFont"/>
    <w:uiPriority w:val="99"/>
    <w:rsid w:val="009A205B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51393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1393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7</TotalTime>
  <Pages>2</Pages>
  <Words>985</Words>
  <Characters>5616</Characters>
  <Application>Microsoft Office Outlook</Application>
  <DocSecurity>0</DocSecurity>
  <Lines>0</Lines>
  <Paragraphs>0</Paragraphs>
  <ScaleCrop>false</ScaleCrop>
  <Manager>www.sorubak.com</Manager>
  <Company>rocco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Pc</dc:creator>
  <cp:keywords>www.sorubak.com</cp:keywords>
  <dc:description>www.sorubak.com</dc:description>
  <cp:lastModifiedBy>edanur</cp:lastModifiedBy>
  <cp:revision>www.sorubak.com</cp:revision>
  <dcterms:created xsi:type="dcterms:W3CDTF">2012-11-25T20:17:00Z</dcterms:created>
  <dcterms:modified xsi:type="dcterms:W3CDTF">2012-12-11T18:20:00Z</dcterms:modified>
  <cp:category>www.sorubak.com</cp:category>
  <cp:version>www.sorubak.com</cp:version>
</cp:coreProperties>
</file>