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F9" w:rsidRPr="00E50FAC" w:rsidRDefault="00052EF9" w:rsidP="00A15BD0">
      <w:pPr>
        <w:jc w:val="center"/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……………………….. İLKÖĞRETİM OKULU 2012-2013 EĞİTİM – ÖĞRETİM YILI</w:t>
      </w:r>
    </w:p>
    <w:p w:rsidR="00052EF9" w:rsidRPr="00E50FAC" w:rsidRDefault="00052EF9" w:rsidP="00A15BD0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5/A SINIFI TÜRKÇE DERSİ 1.DÖNEM 3.YAZILI SINAV</w:t>
      </w: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ADI VE SOYADI:…………………………………..</w:t>
      </w:r>
      <w:r w:rsidRPr="00E50FAC">
        <w:rPr>
          <w:rFonts w:ascii="Verdana" w:hAnsi="Verdana" w:cs="Arial"/>
          <w:sz w:val="22"/>
          <w:szCs w:val="22"/>
        </w:rPr>
        <w:tab/>
        <w:t>NO:………...        TARİH:……/……./………</w:t>
      </w:r>
    </w:p>
    <w:p w:rsidR="00052EF9" w:rsidRPr="00E50FAC" w:rsidRDefault="00052EF9" w:rsidP="00A15BD0">
      <w:pPr>
        <w:rPr>
          <w:rFonts w:ascii="Verdana" w:hAnsi="Verdana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/>
          <w:sz w:val="22"/>
          <w:szCs w:val="22"/>
        </w:rPr>
        <w:sectPr w:rsidR="00052EF9" w:rsidRPr="00E50FAC" w:rsidSect="00E0118E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        EV SERÇESİ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Yüreğimdeki serçe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Uçmak ister.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Evlerin, dağların ötesinde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Ne var ne yok görmek ister.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Ama bırakmaz beni annem…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Sevgiyle hep “Bir tanem,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Bağlı ol.” Der, “Evine…”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Ne kadar çırpınsam boş,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Uçamam ötelere.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Ev serçesiyim ya ben,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Bağlıyım sevgi ipiyle.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Bağlıyım yüreğimden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Bu sokağa, bu bahçeye, bu eve.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sz w:val="22"/>
          <w:szCs w:val="22"/>
        </w:rPr>
      </w:pPr>
    </w:p>
    <w:p w:rsidR="00052EF9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Aziz Karadeniz (Çocuk Edebiyatı Yıllığı)</w:t>
      </w:r>
    </w:p>
    <w:p w:rsidR="00052EF9" w:rsidRPr="00E50FAC" w:rsidRDefault="00052EF9" w:rsidP="00A15BD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" w:color="auto"/>
        </w:pBdr>
        <w:rPr>
          <w:rFonts w:ascii="Verdana" w:hAnsi="Verdana" w:cs="Arial"/>
          <w:b/>
          <w:sz w:val="22"/>
          <w:szCs w:val="22"/>
        </w:rPr>
      </w:pP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A. Aşağıdaki soruları okuduğunuz şiire göre cevaplayınız. ( 40 puan )</w:t>
      </w: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1. </w:t>
      </w:r>
      <w:r w:rsidRPr="00E50FAC">
        <w:rPr>
          <w:rFonts w:ascii="Verdana" w:hAnsi="Verdana" w:cs="Arial"/>
          <w:sz w:val="22"/>
          <w:szCs w:val="22"/>
        </w:rPr>
        <w:t>Çocuğun yüreğindeki serçe, ne yapmak istiyor?</w:t>
      </w:r>
    </w:p>
    <w:p w:rsidR="00052EF9" w:rsidRPr="00E50FAC" w:rsidRDefault="00052EF9" w:rsidP="00A15BD0">
      <w:pPr>
        <w:pBdr>
          <w:right w:val="single" w:sz="4" w:space="1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………………………………………………………………………………………………………………</w:t>
      </w: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2. </w:t>
      </w:r>
      <w:r w:rsidRPr="00E50FAC">
        <w:rPr>
          <w:rFonts w:ascii="Verdana" w:hAnsi="Verdana" w:cs="Arial"/>
          <w:sz w:val="22"/>
          <w:szCs w:val="22"/>
        </w:rPr>
        <w:t>Çocuk; neleri, niçin görmek istiyor?</w:t>
      </w:r>
    </w:p>
    <w:p w:rsidR="00052EF9" w:rsidRPr="00E50FAC" w:rsidRDefault="00052EF9" w:rsidP="00A15BD0">
      <w:pPr>
        <w:pBdr>
          <w:right w:val="single" w:sz="4" w:space="1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………………………………………………………………………………………………………………</w:t>
      </w: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3. </w:t>
      </w:r>
      <w:r w:rsidRPr="00E50FAC">
        <w:rPr>
          <w:rFonts w:ascii="Verdana" w:hAnsi="Verdana" w:cs="Arial"/>
          <w:sz w:val="22"/>
          <w:szCs w:val="22"/>
        </w:rPr>
        <w:t>Annesi çocuğunu neden bırakmıyor?</w:t>
      </w:r>
    </w:p>
    <w:p w:rsidR="00052EF9" w:rsidRPr="00E50FAC" w:rsidRDefault="00052EF9" w:rsidP="00A15BD0">
      <w:pPr>
        <w:pBdr>
          <w:right w:val="single" w:sz="4" w:space="1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………………………………………………………………………………………………………………</w:t>
      </w: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4. </w:t>
      </w:r>
      <w:r w:rsidRPr="00E50FAC">
        <w:rPr>
          <w:rFonts w:ascii="Verdana" w:hAnsi="Verdana" w:cs="Arial"/>
          <w:sz w:val="22"/>
          <w:szCs w:val="22"/>
        </w:rPr>
        <w:t>Çocuk sevgi ipiyle nelere bağlıymış?</w:t>
      </w:r>
    </w:p>
    <w:p w:rsidR="00052EF9" w:rsidRPr="00E50FAC" w:rsidRDefault="00052EF9" w:rsidP="00A15BD0">
      <w:pPr>
        <w:pBdr>
          <w:right w:val="single" w:sz="4" w:space="1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………………………………………………………………………………………………………………</w:t>
      </w: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B. Aşağıdaki </w:t>
      </w:r>
      <w:r w:rsidRPr="00E50FAC">
        <w:rPr>
          <w:rFonts w:ascii="Verdana" w:hAnsi="Verdana" w:cs="Arial"/>
          <w:i/>
          <w:sz w:val="22"/>
          <w:szCs w:val="22"/>
          <w:u w:val="single"/>
        </w:rPr>
        <w:t>eş sesli</w:t>
      </w:r>
      <w:r w:rsidRPr="00E50FAC">
        <w:rPr>
          <w:rFonts w:ascii="Verdana" w:hAnsi="Verdana" w:cs="Arial"/>
          <w:b/>
          <w:sz w:val="22"/>
          <w:szCs w:val="22"/>
        </w:rPr>
        <w:t xml:space="preserve"> kelimeleri, iki farklı anlamıyla birer cümle içinde kullanınız. </w:t>
      </w: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( 10 puan )</w:t>
      </w: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right w:val="single" w:sz="4" w:space="1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al</w:t>
      </w:r>
      <w:r w:rsidRPr="00E50FAC">
        <w:rPr>
          <w:rFonts w:ascii="Verdana" w:hAnsi="Verdana" w:cs="Arial"/>
          <w:b/>
          <w:sz w:val="22"/>
          <w:szCs w:val="22"/>
        </w:rPr>
        <w:sym w:font="Wingdings" w:char="F0E0"/>
      </w:r>
      <w:r w:rsidRPr="00E50FAC">
        <w:rPr>
          <w:rFonts w:ascii="Verdana" w:hAnsi="Verdana" w:cs="Arial"/>
          <w:sz w:val="22"/>
          <w:szCs w:val="22"/>
        </w:rPr>
        <w:t>…………………………………………………</w:t>
      </w: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al</w:t>
      </w:r>
      <w:r w:rsidRPr="00E50FAC">
        <w:rPr>
          <w:rFonts w:ascii="Verdana" w:hAnsi="Verdana" w:cs="Arial"/>
          <w:b/>
          <w:sz w:val="22"/>
          <w:szCs w:val="22"/>
        </w:rPr>
        <w:sym w:font="Wingdings" w:char="F0E0"/>
      </w:r>
      <w:r w:rsidRPr="00E50FAC">
        <w:rPr>
          <w:rFonts w:ascii="Verdana" w:hAnsi="Verdana" w:cs="Arial"/>
          <w:sz w:val="22"/>
          <w:szCs w:val="22"/>
        </w:rPr>
        <w:t>…………………………………………………</w:t>
      </w: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right w:val="single" w:sz="4" w:space="1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bağ</w:t>
      </w:r>
      <w:r w:rsidRPr="00E50FAC">
        <w:rPr>
          <w:rFonts w:ascii="Verdana" w:hAnsi="Verdana" w:cs="Arial"/>
          <w:b/>
          <w:sz w:val="22"/>
          <w:szCs w:val="22"/>
        </w:rPr>
        <w:sym w:font="Wingdings" w:char="F0E0"/>
      </w:r>
      <w:r w:rsidRPr="00E50FAC">
        <w:rPr>
          <w:rFonts w:ascii="Verdana" w:hAnsi="Verdana" w:cs="Arial"/>
          <w:sz w:val="22"/>
          <w:szCs w:val="22"/>
        </w:rPr>
        <w:t>……………………………………………....</w:t>
      </w:r>
    </w:p>
    <w:p w:rsidR="00052EF9" w:rsidRPr="00E50FAC" w:rsidRDefault="00052EF9" w:rsidP="00A15BD0">
      <w:pPr>
        <w:pBdr>
          <w:right w:val="single" w:sz="4" w:space="1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bağ</w:t>
      </w:r>
      <w:r w:rsidRPr="00E50FAC">
        <w:rPr>
          <w:rFonts w:ascii="Verdana" w:hAnsi="Verdana" w:cs="Arial"/>
          <w:b/>
          <w:sz w:val="22"/>
          <w:szCs w:val="22"/>
        </w:rPr>
        <w:sym w:font="Wingdings" w:char="F0E0"/>
      </w:r>
      <w:r w:rsidRPr="00E50FAC">
        <w:rPr>
          <w:rFonts w:ascii="Verdana" w:hAnsi="Verdana" w:cs="Arial"/>
          <w:sz w:val="22"/>
          <w:szCs w:val="22"/>
        </w:rPr>
        <w:t>……………………………………………….</w:t>
      </w:r>
    </w:p>
    <w:p w:rsidR="00052EF9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Default="00052EF9" w:rsidP="00A15BD0">
      <w:pP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C. Aşağıdaki cümlelerden doğru olan</w:t>
      </w:r>
      <w:r>
        <w:rPr>
          <w:rFonts w:ascii="Verdana" w:hAnsi="Verdana" w:cs="Arial"/>
          <w:b/>
          <w:sz w:val="22"/>
          <w:szCs w:val="22"/>
        </w:rPr>
        <w:t>-</w:t>
      </w:r>
      <w:r w:rsidRPr="00E50FAC">
        <w:rPr>
          <w:rFonts w:ascii="Verdana" w:hAnsi="Verdana" w:cs="Arial"/>
          <w:b/>
          <w:sz w:val="22"/>
          <w:szCs w:val="22"/>
        </w:rPr>
        <w:t xml:space="preserve">lara “D”, yanlış olanlara “Y” yazınız. </w:t>
      </w:r>
    </w:p>
    <w:p w:rsidR="00052EF9" w:rsidRPr="00E50FAC" w:rsidRDefault="00052EF9" w:rsidP="00A15BD0">
      <w:pP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( 10 puan)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(    ) Yazılış ve okunuşları aynı, anlamları farklı olan kelimelere anlamdaş kelimeler denir.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(    ) Bitişik yazılan –de ismin yönelme halindeki ekidir.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(    ) Bir düşünceyi kısa, doğru, özlü olarak veren; söyleyeni bilinen özlü ve güzel sözlere atasözü denir.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 xml:space="preserve">(    ) İsmin -ı, -i, -u, -ü eklerinden birini almış şekline bulunma hali denir. 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(    ) Başka bir kimseden veya yazıdan olduğu gibi aktarılan sözler tırnak içine alınır.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D. Aşağıdaki soruların doğru şıkkını işaretleyiniz. ( Her doğru cevap 4 puan )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1. </w:t>
      </w:r>
      <w:r w:rsidRPr="00E50FAC">
        <w:rPr>
          <w:rFonts w:ascii="Verdana" w:hAnsi="Verdana" w:cs="Arial"/>
          <w:sz w:val="22"/>
          <w:szCs w:val="22"/>
        </w:rPr>
        <w:t xml:space="preserve">Aşağıdaki cümlelerin hangisinde </w:t>
      </w:r>
      <w:r w:rsidRPr="00E50FAC">
        <w:rPr>
          <w:rFonts w:ascii="Verdana" w:hAnsi="Verdana" w:cs="Arial"/>
          <w:b/>
          <w:sz w:val="22"/>
          <w:szCs w:val="22"/>
        </w:rPr>
        <w:t xml:space="preserve">“nesnel” bir anlatım </w:t>
      </w:r>
      <w:r w:rsidRPr="00E50FAC">
        <w:rPr>
          <w:rFonts w:ascii="Verdana" w:hAnsi="Verdana" w:cs="Arial"/>
          <w:sz w:val="22"/>
          <w:szCs w:val="22"/>
        </w:rPr>
        <w:t>vardır?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A)</w:t>
      </w:r>
      <w:r w:rsidRPr="00E50FAC">
        <w:rPr>
          <w:rFonts w:ascii="Verdana" w:hAnsi="Verdana" w:cs="Arial"/>
          <w:sz w:val="22"/>
          <w:szCs w:val="22"/>
        </w:rPr>
        <w:t xml:space="preserve"> Yangınlar ormanlarımıza zarar veriyor.</w:t>
      </w: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B)</w:t>
      </w:r>
      <w:r w:rsidRPr="00E50FAC">
        <w:rPr>
          <w:rFonts w:ascii="Verdana" w:hAnsi="Verdana" w:cs="Arial"/>
          <w:sz w:val="22"/>
          <w:szCs w:val="22"/>
        </w:rPr>
        <w:t xml:space="preserve"> İlkbahar gelince insanlar neşe ile dolar.</w:t>
      </w: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C)</w:t>
      </w:r>
      <w:r w:rsidRPr="00E50FAC">
        <w:rPr>
          <w:rFonts w:ascii="Verdana" w:hAnsi="Verdana" w:cs="Arial"/>
          <w:sz w:val="22"/>
          <w:szCs w:val="22"/>
        </w:rPr>
        <w:t xml:space="preserve"> İnsanları mutlu edecek tek şey, yeşil bir ülkedir.</w:t>
      </w: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D)</w:t>
      </w:r>
      <w:r w:rsidRPr="00E50FAC">
        <w:rPr>
          <w:rFonts w:ascii="Verdana" w:hAnsi="Verdana" w:cs="Arial"/>
          <w:sz w:val="22"/>
          <w:szCs w:val="22"/>
        </w:rPr>
        <w:t xml:space="preserve"> Ancak ağaç dikerek ülkemizi sevdiğimizi gösterebiliriz.</w:t>
      </w:r>
    </w:p>
    <w:p w:rsidR="00052EF9" w:rsidRPr="00E50FAC" w:rsidRDefault="00052EF9" w:rsidP="00A15BD0">
      <w:pPr>
        <w:rPr>
          <w:rFonts w:ascii="Verdana" w:hAnsi="Verdana" w:cs="Arial"/>
          <w:b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2. </w:t>
      </w:r>
      <w:r w:rsidRPr="00E50FAC">
        <w:rPr>
          <w:rFonts w:ascii="Verdana" w:hAnsi="Verdana" w:cs="Arial"/>
          <w:sz w:val="22"/>
          <w:szCs w:val="22"/>
        </w:rPr>
        <w:t xml:space="preserve">Hangi cümle, söyleyenin kişisel düşüncelerini </w:t>
      </w:r>
      <w:r w:rsidRPr="00E50FAC">
        <w:rPr>
          <w:rFonts w:ascii="Verdana" w:hAnsi="Verdana" w:cs="Arial"/>
          <w:b/>
          <w:sz w:val="22"/>
          <w:szCs w:val="22"/>
          <w:u w:val="single"/>
        </w:rPr>
        <w:t>yansıtmaz?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A)</w:t>
      </w:r>
      <w:r w:rsidRPr="00E50FAC">
        <w:rPr>
          <w:rFonts w:ascii="Verdana" w:hAnsi="Verdana" w:cs="Arial"/>
          <w:sz w:val="22"/>
          <w:szCs w:val="22"/>
        </w:rPr>
        <w:t xml:space="preserve"> Bugün takım harika oynadı.</w:t>
      </w: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B)</w:t>
      </w:r>
      <w:r w:rsidRPr="00E50FAC">
        <w:rPr>
          <w:rFonts w:ascii="Verdana" w:hAnsi="Verdana" w:cs="Arial"/>
          <w:sz w:val="22"/>
          <w:szCs w:val="22"/>
        </w:rPr>
        <w:t xml:space="preserve"> Yazılı soruları çok kolaydı.</w:t>
      </w: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C)</w:t>
      </w:r>
      <w:r w:rsidRPr="00E50FAC">
        <w:rPr>
          <w:rFonts w:ascii="Verdana" w:hAnsi="Verdana" w:cs="Arial"/>
          <w:sz w:val="22"/>
          <w:szCs w:val="22"/>
        </w:rPr>
        <w:t xml:space="preserve"> Bu yemeğe bayılırım doğrusu.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D)</w:t>
      </w:r>
      <w:r w:rsidRPr="00E50FAC">
        <w:rPr>
          <w:rFonts w:ascii="Verdana" w:hAnsi="Verdana" w:cs="Arial"/>
          <w:sz w:val="22"/>
          <w:szCs w:val="22"/>
        </w:rPr>
        <w:t xml:space="preserve"> Sınıfın en ön sırasında oturuyor.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3.</w:t>
      </w:r>
      <w:r w:rsidRPr="00E50FAC">
        <w:rPr>
          <w:rFonts w:ascii="Verdana" w:hAnsi="Verdana" w:cs="Arial"/>
          <w:sz w:val="22"/>
          <w:szCs w:val="22"/>
        </w:rPr>
        <w:t xml:space="preserve"> Aşağıdaki cümlelerin hangisinde “de” nin yazımı </w:t>
      </w:r>
      <w:r w:rsidRPr="00E50FAC">
        <w:rPr>
          <w:rFonts w:ascii="Verdana" w:hAnsi="Verdana" w:cs="Arial"/>
          <w:b/>
          <w:sz w:val="22"/>
          <w:szCs w:val="22"/>
          <w:u w:val="single"/>
        </w:rPr>
        <w:t>yanlıştır?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A)</w:t>
      </w:r>
      <w:r w:rsidRPr="00E50FAC">
        <w:rPr>
          <w:rFonts w:ascii="Verdana" w:hAnsi="Verdana" w:cs="Arial"/>
          <w:sz w:val="22"/>
          <w:szCs w:val="22"/>
        </w:rPr>
        <w:t xml:space="preserve"> Yanında her zaman kitap bulundurur.</w:t>
      </w: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B)</w:t>
      </w:r>
      <w:r w:rsidRPr="00E50FAC">
        <w:rPr>
          <w:rFonts w:ascii="Verdana" w:hAnsi="Verdana" w:cs="Arial"/>
          <w:sz w:val="22"/>
          <w:szCs w:val="22"/>
        </w:rPr>
        <w:t xml:space="preserve"> Bu geziye Ahmet te katılacakmış.</w:t>
      </w: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C)</w:t>
      </w:r>
      <w:r w:rsidRPr="00E50FAC">
        <w:rPr>
          <w:rFonts w:ascii="Verdana" w:hAnsi="Verdana" w:cs="Arial"/>
          <w:sz w:val="22"/>
          <w:szCs w:val="22"/>
        </w:rPr>
        <w:t xml:space="preserve"> Çiçeklerin üzerinde kelebekler var.</w:t>
      </w:r>
    </w:p>
    <w:p w:rsidR="00052EF9" w:rsidRPr="00E50FAC" w:rsidRDefault="00052EF9" w:rsidP="00A15BD0">
      <w:pPr>
        <w:pBdr>
          <w:right w:val="single" w:sz="2" w:space="4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D)</w:t>
      </w:r>
      <w:r w:rsidRPr="00E50FAC">
        <w:rPr>
          <w:rFonts w:ascii="Verdana" w:hAnsi="Verdana" w:cs="Arial"/>
          <w:sz w:val="22"/>
          <w:szCs w:val="22"/>
        </w:rPr>
        <w:t xml:space="preserve"> Tiyatroya kardeşini de getirecek.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4. </w:t>
      </w:r>
      <w:r w:rsidRPr="00E50FAC">
        <w:rPr>
          <w:rFonts w:ascii="Verdana" w:hAnsi="Verdana" w:cs="Arial"/>
          <w:sz w:val="22"/>
          <w:szCs w:val="22"/>
        </w:rPr>
        <w:tab/>
        <w:t xml:space="preserve">Bir </w:t>
      </w:r>
      <w:r w:rsidRPr="00E50FAC">
        <w:rPr>
          <w:rFonts w:ascii="Verdana" w:hAnsi="Verdana" w:cs="Arial"/>
          <w:sz w:val="22"/>
          <w:szCs w:val="22"/>
          <w:u w:val="single"/>
        </w:rPr>
        <w:t>serin</w:t>
      </w:r>
      <w:r w:rsidRPr="00E50FAC">
        <w:rPr>
          <w:rFonts w:ascii="Verdana" w:hAnsi="Verdana" w:cs="Arial"/>
          <w:sz w:val="22"/>
          <w:szCs w:val="22"/>
        </w:rPr>
        <w:t xml:space="preserve"> vadide,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  <w:u w:val="single"/>
        </w:rPr>
        <w:t>Değirmen</w:t>
      </w:r>
      <w:r w:rsidRPr="00E50FAC">
        <w:rPr>
          <w:rFonts w:ascii="Verdana" w:hAnsi="Verdana" w:cs="Arial"/>
          <w:sz w:val="22"/>
          <w:szCs w:val="22"/>
        </w:rPr>
        <w:t xml:space="preserve"> çarkı dönüyordu.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  <w:u w:val="single"/>
        </w:rPr>
        <w:t>Babacığım</w:t>
      </w:r>
      <w:r w:rsidRPr="00E50FAC">
        <w:rPr>
          <w:rFonts w:ascii="Verdana" w:hAnsi="Verdana" w:cs="Arial"/>
          <w:sz w:val="22"/>
          <w:szCs w:val="22"/>
        </w:rPr>
        <w:t xml:space="preserve"> şimdi gitti,</w:t>
      </w:r>
    </w:p>
    <w:p w:rsidR="00052EF9" w:rsidRPr="00E50FAC" w:rsidRDefault="00052EF9" w:rsidP="00A15BD0">
      <w:pPr>
        <w:pBdr>
          <w:right w:val="single" w:sz="2" w:space="4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  <w:u w:val="single"/>
        </w:rPr>
        <w:t>Oracığa</w:t>
      </w:r>
      <w:r w:rsidRPr="00E50FAC">
        <w:rPr>
          <w:rFonts w:ascii="Verdana" w:hAnsi="Verdana" w:cs="Arial"/>
          <w:sz w:val="22"/>
          <w:szCs w:val="22"/>
        </w:rPr>
        <w:t xml:space="preserve"> oturdu.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Dörtlükteki altı çizili sözcüklerden hangisi </w:t>
      </w:r>
      <w:r w:rsidRPr="00E50FAC">
        <w:rPr>
          <w:rFonts w:ascii="Verdana" w:hAnsi="Verdana" w:cs="Arial"/>
          <w:b/>
          <w:sz w:val="22"/>
          <w:szCs w:val="22"/>
          <w:u w:val="single"/>
        </w:rPr>
        <w:t>ismi nitelemektedir</w:t>
      </w:r>
      <w:r w:rsidRPr="00E50FAC">
        <w:rPr>
          <w:rFonts w:ascii="Verdana" w:hAnsi="Verdana" w:cs="Arial"/>
          <w:b/>
          <w:sz w:val="22"/>
          <w:szCs w:val="22"/>
        </w:rPr>
        <w:t>?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right w:val="single" w:sz="2" w:space="4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A)</w:t>
      </w:r>
      <w:r w:rsidRPr="00E50FAC">
        <w:rPr>
          <w:rFonts w:ascii="Verdana" w:hAnsi="Verdana" w:cs="Arial"/>
          <w:sz w:val="22"/>
          <w:szCs w:val="22"/>
        </w:rPr>
        <w:t xml:space="preserve"> serin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>B)</w:t>
      </w:r>
      <w:r w:rsidRPr="00E50FAC">
        <w:rPr>
          <w:rFonts w:ascii="Verdana" w:hAnsi="Verdana" w:cs="Arial"/>
          <w:sz w:val="22"/>
          <w:szCs w:val="22"/>
        </w:rPr>
        <w:t xml:space="preserve"> değirmen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C)</w:t>
      </w:r>
      <w:r w:rsidRPr="00E50FAC">
        <w:rPr>
          <w:rFonts w:ascii="Verdana" w:hAnsi="Verdana" w:cs="Arial"/>
          <w:sz w:val="22"/>
          <w:szCs w:val="22"/>
        </w:rPr>
        <w:t xml:space="preserve"> babacığım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>D)</w:t>
      </w:r>
      <w:r w:rsidRPr="00E50FAC">
        <w:rPr>
          <w:rFonts w:ascii="Verdana" w:hAnsi="Verdana" w:cs="Arial"/>
          <w:sz w:val="22"/>
          <w:szCs w:val="22"/>
        </w:rPr>
        <w:t xml:space="preserve"> oracığa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b/>
          <w:sz w:val="22"/>
          <w:szCs w:val="22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6" type="#_x0000_t62" style="position:absolute;margin-left:14.25pt;margin-top:2.7pt;width:218.45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" adj="2447,43080" fillcolor="#daeef3" strokecolor="#00b0f0" strokeweight="1.5pt">
            <v:textbox>
              <w:txbxContent>
                <w:p w:rsidR="00052EF9" w:rsidRDefault="00052EF9" w:rsidP="00A15BD0"/>
                <w:p w:rsidR="00052EF9" w:rsidRPr="00E50FAC" w:rsidRDefault="00052EF9" w:rsidP="00A15BD0">
                  <w:pPr>
                    <w:rPr>
                      <w:rFonts w:ascii="Verdana" w:hAnsi="Verdana" w:cs="Arial"/>
                      <w:b/>
                      <w:sz w:val="22"/>
                      <w:szCs w:val="22"/>
                    </w:rPr>
                  </w:pPr>
                  <w:r w:rsidRPr="00E50FAC">
                    <w:rPr>
                      <w:rFonts w:ascii="Verdana" w:hAnsi="Verdana" w:cs="Arial"/>
                      <w:b/>
                      <w:sz w:val="22"/>
                      <w:szCs w:val="22"/>
                    </w:rPr>
                    <w:t>Kemanı bu şekilde tutuyoruz.</w:t>
                  </w:r>
                </w:p>
              </w:txbxContent>
            </v:textbox>
          </v:shape>
        </w:pict>
      </w:r>
      <w:r w:rsidRPr="00E50FAC">
        <w:rPr>
          <w:rFonts w:ascii="Verdana" w:hAnsi="Verdana" w:cs="Arial"/>
          <w:b/>
          <w:sz w:val="22"/>
          <w:szCs w:val="22"/>
        </w:rPr>
        <w:t xml:space="preserve">5. 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b/>
          <w:sz w:val="22"/>
          <w:szCs w:val="22"/>
        </w:rPr>
      </w:pP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b/>
          <w:sz w:val="22"/>
          <w:szCs w:val="22"/>
        </w:rPr>
      </w:pP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b/>
          <w:sz w:val="22"/>
          <w:szCs w:val="22"/>
        </w:rPr>
      </w:pP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b/>
          <w:sz w:val="22"/>
          <w:szCs w:val="22"/>
        </w:rPr>
      </w:pP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  <w:r w:rsidRPr="002F652C">
        <w:rPr>
          <w:rFonts w:ascii="Verdana" w:hAnsi="Verdana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KEMAN" style="width:220.5pt;height:147pt;visibility:visible" o:bordertopcolor="black" o:borderleftcolor="black" o:borderbottomcolor="black" o:borderrightcolor="black">
            <v:imagedata r:id="rId4" o:title="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Müzik öğretmeninin konuşmasında, hangi kelimelerde </w:t>
      </w:r>
      <w:r w:rsidRPr="00E50FAC">
        <w:rPr>
          <w:rFonts w:ascii="Verdana" w:hAnsi="Verdana" w:cs="Arial"/>
          <w:b/>
          <w:sz w:val="22"/>
          <w:szCs w:val="22"/>
          <w:u w:val="single"/>
        </w:rPr>
        <w:t>ismin hal ekleri</w:t>
      </w:r>
      <w:r w:rsidRPr="00E50FAC">
        <w:rPr>
          <w:rFonts w:ascii="Verdana" w:hAnsi="Verdana" w:cs="Arial"/>
          <w:b/>
          <w:sz w:val="22"/>
          <w:szCs w:val="22"/>
        </w:rPr>
        <w:t xml:space="preserve"> vardır?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right w:val="single" w:sz="2" w:space="4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A) </w:t>
      </w:r>
      <w:r w:rsidRPr="00E50FAC">
        <w:rPr>
          <w:rFonts w:ascii="Verdana" w:hAnsi="Verdana" w:cs="Arial"/>
          <w:sz w:val="22"/>
          <w:szCs w:val="22"/>
        </w:rPr>
        <w:t>kemanı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</w:p>
    <w:p w:rsidR="00052EF9" w:rsidRPr="00E50FAC" w:rsidRDefault="00052EF9" w:rsidP="00A15BD0">
      <w:pPr>
        <w:pBdr>
          <w:right w:val="single" w:sz="2" w:space="4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B)</w:t>
      </w:r>
      <w:r w:rsidRPr="00E50FAC">
        <w:rPr>
          <w:rFonts w:ascii="Verdana" w:hAnsi="Verdana" w:cs="Arial"/>
          <w:sz w:val="22"/>
          <w:szCs w:val="22"/>
        </w:rPr>
        <w:t xml:space="preserve"> bu – şekilde </w:t>
      </w:r>
    </w:p>
    <w:p w:rsidR="00052EF9" w:rsidRPr="00E50FAC" w:rsidRDefault="00052EF9" w:rsidP="00A15BD0">
      <w:pPr>
        <w:pBdr>
          <w:right w:val="single" w:sz="2" w:space="4" w:color="auto"/>
        </w:pBd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C) </w:t>
      </w:r>
      <w:r w:rsidRPr="00E50FAC">
        <w:rPr>
          <w:rFonts w:ascii="Verdana" w:hAnsi="Verdana" w:cs="Arial"/>
          <w:sz w:val="22"/>
          <w:szCs w:val="22"/>
        </w:rPr>
        <w:t>kemanı – şekilde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D) </w:t>
      </w:r>
      <w:r w:rsidRPr="00E50FAC">
        <w:rPr>
          <w:rFonts w:ascii="Verdana" w:hAnsi="Verdana" w:cs="Arial"/>
          <w:sz w:val="22"/>
          <w:szCs w:val="22"/>
        </w:rPr>
        <w:t>şekilde - tutuyoruz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7" type="#_x0000_t63" style="position:absolute;margin-left:63pt;margin-top:9.5pt;width:225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" adj="1152,25380" fillcolor="#daeef3" strokecolor="#00b0f0" strokeweight="1.5pt">
            <v:textbox>
              <w:txbxContent>
                <w:p w:rsidR="00052EF9" w:rsidRPr="00616B81" w:rsidRDefault="00052EF9" w:rsidP="00A15BD0">
                  <w:pPr>
                    <w:rPr>
                      <w:rFonts w:ascii="Arial" w:hAnsi="Arial" w:cs="Arial"/>
                    </w:rPr>
                  </w:pPr>
                  <w:r w:rsidRPr="00616B81">
                    <w:rPr>
                      <w:rFonts w:ascii="Arial" w:hAnsi="Arial" w:cs="Arial"/>
                    </w:rPr>
                    <w:t>Nurullah Ataç, ölüm yatağında: “Hastalıkta ağrıları dindirici en iyi ilaç, şiirmiş. Devamlı okuyorum.” demiş</w:t>
                  </w:r>
                </w:p>
              </w:txbxContent>
            </v:textbox>
          </v:shape>
        </w:pic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6. 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b/>
          <w:sz w:val="22"/>
          <w:szCs w:val="22"/>
        </w:rPr>
      </w:pP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  <w:r w:rsidRPr="002F652C">
        <w:rPr>
          <w:rFonts w:ascii="Verdana" w:hAnsi="Verdana"/>
          <w:noProof/>
          <w:sz w:val="22"/>
          <w:szCs w:val="22"/>
        </w:rPr>
        <w:pict>
          <v:shape id="Resim 1" o:spid="_x0000_i1026" type="#_x0000_t75" alt="kitap-okuyan-cocuk" style="width:99pt;height:142.5pt;visibility:visible" o:bordertopcolor="black" o:borderleftcolor="black" o:borderbottomcolor="black" o:borderrightcolor="black">
            <v:imagedata r:id="rId5" o:title="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Tırnak içindeki kelimelerden kaç tanesi isim hal eki almıştır?</w:t>
      </w: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pBdr>
          <w:right w:val="single" w:sz="2" w:space="4" w:color="auto"/>
        </w:pBd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A) </w:t>
      </w:r>
      <w:r w:rsidRPr="00E50FAC">
        <w:rPr>
          <w:rFonts w:ascii="Verdana" w:hAnsi="Verdana" w:cs="Arial"/>
          <w:sz w:val="22"/>
          <w:szCs w:val="22"/>
        </w:rPr>
        <w:t>1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>B)</w:t>
      </w:r>
      <w:r w:rsidRPr="00E50FAC">
        <w:rPr>
          <w:rFonts w:ascii="Verdana" w:hAnsi="Verdana" w:cs="Arial"/>
          <w:sz w:val="22"/>
          <w:szCs w:val="22"/>
        </w:rPr>
        <w:t xml:space="preserve"> 2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 xml:space="preserve">C) </w:t>
      </w:r>
      <w:r w:rsidRPr="00E50FAC">
        <w:rPr>
          <w:rFonts w:ascii="Verdana" w:hAnsi="Verdana" w:cs="Arial"/>
          <w:sz w:val="22"/>
          <w:szCs w:val="22"/>
        </w:rPr>
        <w:t>3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 xml:space="preserve">D) </w:t>
      </w:r>
      <w:r w:rsidRPr="00E50FAC">
        <w:rPr>
          <w:rFonts w:ascii="Verdana" w:hAnsi="Verdana" w:cs="Arial"/>
          <w:sz w:val="22"/>
          <w:szCs w:val="22"/>
        </w:rPr>
        <w:t>4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7.</w:t>
      </w:r>
      <w:r w:rsidRPr="00E50FAC">
        <w:rPr>
          <w:rFonts w:ascii="Verdana" w:hAnsi="Verdana" w:cs="Arial"/>
          <w:sz w:val="22"/>
          <w:szCs w:val="22"/>
        </w:rPr>
        <w:t xml:space="preserve">  </w:t>
      </w:r>
      <w:r w:rsidRPr="00E50FAC">
        <w:rPr>
          <w:rFonts w:ascii="Verdana" w:hAnsi="Verdana" w:cs="Arial"/>
          <w:i/>
          <w:sz w:val="22"/>
          <w:szCs w:val="22"/>
        </w:rPr>
        <w:t>“Fatih Sultan Mehmet, beyaz ata binmişti.                                  Ordusunun önünde İstanbul’a girmişti.”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Yukarıdaki dizelerde ismi renk yönüyle niteleyen sözcük aşağıdakilerden hangisidir?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A) </w:t>
      </w:r>
      <w:r w:rsidRPr="00E50FAC">
        <w:rPr>
          <w:rFonts w:ascii="Verdana" w:hAnsi="Verdana" w:cs="Arial"/>
          <w:sz w:val="22"/>
          <w:szCs w:val="22"/>
        </w:rPr>
        <w:t>Fatih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 xml:space="preserve">B) </w:t>
      </w:r>
      <w:r w:rsidRPr="00E50FAC">
        <w:rPr>
          <w:rFonts w:ascii="Verdana" w:hAnsi="Verdana" w:cs="Arial"/>
          <w:sz w:val="22"/>
          <w:szCs w:val="22"/>
        </w:rPr>
        <w:t>Sultan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C) </w:t>
      </w:r>
      <w:r w:rsidRPr="00E50FAC">
        <w:rPr>
          <w:rFonts w:ascii="Verdana" w:hAnsi="Verdana" w:cs="Arial"/>
          <w:sz w:val="22"/>
          <w:szCs w:val="22"/>
        </w:rPr>
        <w:t>beyaz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>D)</w:t>
      </w:r>
      <w:r w:rsidRPr="00E50FAC">
        <w:rPr>
          <w:rFonts w:ascii="Verdana" w:hAnsi="Verdana" w:cs="Arial"/>
          <w:sz w:val="22"/>
          <w:szCs w:val="22"/>
        </w:rPr>
        <w:t xml:space="preserve"> ordusunun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8.</w:t>
      </w:r>
      <w:r w:rsidRPr="00E50FAC">
        <w:rPr>
          <w:rFonts w:ascii="Verdana" w:hAnsi="Verdana" w:cs="Arial"/>
          <w:sz w:val="22"/>
          <w:szCs w:val="22"/>
        </w:rPr>
        <w:t xml:space="preserve"> Aşağıdaki kelimelerin hangisi </w:t>
      </w:r>
      <w:r w:rsidRPr="00E50FAC">
        <w:rPr>
          <w:rFonts w:ascii="Verdana" w:hAnsi="Verdana" w:cs="Arial"/>
          <w:b/>
          <w:sz w:val="22"/>
          <w:szCs w:val="22"/>
        </w:rPr>
        <w:t>terim anlamlı</w:t>
      </w:r>
      <w:r w:rsidRPr="00E50FAC">
        <w:rPr>
          <w:rFonts w:ascii="Verdana" w:hAnsi="Verdana" w:cs="Arial"/>
          <w:sz w:val="22"/>
          <w:szCs w:val="22"/>
        </w:rPr>
        <w:t xml:space="preserve"> </w:t>
      </w:r>
      <w:r w:rsidRPr="00E50FAC">
        <w:rPr>
          <w:rFonts w:ascii="Verdana" w:hAnsi="Verdana" w:cs="Arial"/>
          <w:sz w:val="22"/>
          <w:szCs w:val="22"/>
          <w:u w:val="single"/>
        </w:rPr>
        <w:t>değildir?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A) </w:t>
      </w:r>
      <w:r w:rsidRPr="00E50FAC">
        <w:rPr>
          <w:rFonts w:ascii="Verdana" w:hAnsi="Verdana" w:cs="Arial"/>
          <w:sz w:val="22"/>
          <w:szCs w:val="22"/>
        </w:rPr>
        <w:t>kitap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>B)</w:t>
      </w:r>
      <w:r w:rsidRPr="00E50FAC">
        <w:rPr>
          <w:rFonts w:ascii="Verdana" w:hAnsi="Verdana" w:cs="Arial"/>
          <w:sz w:val="22"/>
          <w:szCs w:val="22"/>
        </w:rPr>
        <w:t xml:space="preserve"> CD – ROM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C) </w:t>
      </w:r>
      <w:r w:rsidRPr="00E50FAC">
        <w:rPr>
          <w:rFonts w:ascii="Verdana" w:hAnsi="Verdana" w:cs="Arial"/>
          <w:sz w:val="22"/>
          <w:szCs w:val="22"/>
        </w:rPr>
        <w:t>prizma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>D)</w:t>
      </w:r>
      <w:r w:rsidRPr="00E50FAC">
        <w:rPr>
          <w:rFonts w:ascii="Verdana" w:hAnsi="Verdana" w:cs="Arial"/>
          <w:sz w:val="22"/>
          <w:szCs w:val="22"/>
        </w:rPr>
        <w:t xml:space="preserve"> pense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9. </w:t>
      </w:r>
      <w:r w:rsidRPr="00E50FAC">
        <w:rPr>
          <w:rFonts w:ascii="Verdana" w:hAnsi="Verdana" w:cs="Arial"/>
          <w:i/>
          <w:sz w:val="22"/>
          <w:szCs w:val="22"/>
        </w:rPr>
        <w:t>“Sinemaya gitmeyi çok istiyordu ……… bir türlü gidemedi.”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Bu cümlede boş bırakılan yere aşağıdakilerden hangisi</w:t>
      </w:r>
      <w:r w:rsidRPr="00E50FAC">
        <w:rPr>
          <w:rFonts w:ascii="Verdana" w:hAnsi="Verdana" w:cs="Arial"/>
          <w:sz w:val="22"/>
          <w:szCs w:val="22"/>
        </w:rPr>
        <w:t xml:space="preserve"> </w:t>
      </w:r>
      <w:r w:rsidRPr="00E50FAC">
        <w:rPr>
          <w:rFonts w:ascii="Verdana" w:hAnsi="Verdana" w:cs="Arial"/>
          <w:b/>
          <w:sz w:val="22"/>
          <w:szCs w:val="22"/>
          <w:u w:val="single"/>
        </w:rPr>
        <w:t>getirilemez?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A) </w:t>
      </w:r>
      <w:r w:rsidRPr="00E50FAC">
        <w:rPr>
          <w:rFonts w:ascii="Verdana" w:hAnsi="Verdana" w:cs="Arial"/>
          <w:sz w:val="22"/>
          <w:szCs w:val="22"/>
        </w:rPr>
        <w:t>belki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 xml:space="preserve">B) </w:t>
      </w:r>
      <w:r w:rsidRPr="00E50FAC">
        <w:rPr>
          <w:rFonts w:ascii="Verdana" w:hAnsi="Verdana" w:cs="Arial"/>
          <w:sz w:val="22"/>
          <w:szCs w:val="22"/>
        </w:rPr>
        <w:t>ama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C) </w:t>
      </w:r>
      <w:r w:rsidRPr="00E50FAC">
        <w:rPr>
          <w:rFonts w:ascii="Verdana" w:hAnsi="Verdana" w:cs="Arial"/>
          <w:sz w:val="22"/>
          <w:szCs w:val="22"/>
        </w:rPr>
        <w:t>fakat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 xml:space="preserve">D) </w:t>
      </w:r>
      <w:r w:rsidRPr="00E50FAC">
        <w:rPr>
          <w:rFonts w:ascii="Verdana" w:hAnsi="Verdana" w:cs="Arial"/>
          <w:sz w:val="22"/>
          <w:szCs w:val="22"/>
        </w:rPr>
        <w:t>ne yazık ki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i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10.</w:t>
      </w:r>
      <w:r w:rsidRPr="00E50FAC">
        <w:rPr>
          <w:rFonts w:ascii="Verdana" w:hAnsi="Verdana" w:cs="Arial"/>
          <w:b/>
          <w:sz w:val="22"/>
          <w:szCs w:val="22"/>
        </w:rPr>
        <w:tab/>
      </w:r>
      <w:r w:rsidRPr="00E50FAC">
        <w:rPr>
          <w:rFonts w:ascii="Verdana" w:hAnsi="Verdana" w:cs="Arial"/>
          <w:i/>
          <w:sz w:val="22"/>
          <w:szCs w:val="22"/>
        </w:rPr>
        <w:t>“ay – el – dal – tül”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sz w:val="22"/>
          <w:szCs w:val="22"/>
        </w:rPr>
        <w:t>Yukarıdaki kelimelerden hangisinin sesteşi yoktur?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spacing w:line="360" w:lineRule="auto"/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A) </w:t>
      </w:r>
      <w:r w:rsidRPr="00E50FAC">
        <w:rPr>
          <w:rFonts w:ascii="Verdana" w:hAnsi="Verdana" w:cs="Arial"/>
          <w:sz w:val="22"/>
          <w:szCs w:val="22"/>
        </w:rPr>
        <w:t>ay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 xml:space="preserve">B) </w:t>
      </w:r>
      <w:r w:rsidRPr="00E50FAC">
        <w:rPr>
          <w:rFonts w:ascii="Verdana" w:hAnsi="Verdana" w:cs="Arial"/>
          <w:sz w:val="22"/>
          <w:szCs w:val="22"/>
        </w:rPr>
        <w:t>el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C) </w:t>
      </w:r>
      <w:r w:rsidRPr="00E50FAC">
        <w:rPr>
          <w:rFonts w:ascii="Verdana" w:hAnsi="Verdana" w:cs="Arial"/>
          <w:sz w:val="22"/>
          <w:szCs w:val="22"/>
        </w:rPr>
        <w:t>dal</w:t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sz w:val="22"/>
          <w:szCs w:val="22"/>
        </w:rPr>
        <w:tab/>
      </w:r>
      <w:r w:rsidRPr="00E50FAC">
        <w:rPr>
          <w:rFonts w:ascii="Verdana" w:hAnsi="Verdana" w:cs="Arial"/>
          <w:b/>
          <w:sz w:val="22"/>
          <w:szCs w:val="22"/>
        </w:rPr>
        <w:t>D)</w:t>
      </w:r>
      <w:r w:rsidRPr="00E50FAC">
        <w:rPr>
          <w:rFonts w:ascii="Verdana" w:hAnsi="Verdana" w:cs="Arial"/>
          <w:sz w:val="22"/>
          <w:szCs w:val="22"/>
        </w:rPr>
        <w:t xml:space="preserve"> tül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Default="00052EF9" w:rsidP="00A15BD0">
      <w:pPr>
        <w:rPr>
          <w:rFonts w:ascii="Verdana" w:hAnsi="Verdana" w:cs="Arial"/>
          <w:i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i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i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i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i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i/>
          <w:sz w:val="22"/>
          <w:szCs w:val="22"/>
        </w:rPr>
      </w:pPr>
    </w:p>
    <w:p w:rsidR="00052EF9" w:rsidRDefault="00052EF9" w:rsidP="00A15BD0">
      <w:pP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 xml:space="preserve">Lütfen cevaplarınızı kontrol ediniz. </w:t>
      </w:r>
    </w:p>
    <w:p w:rsidR="00052EF9" w:rsidRDefault="00052EF9" w:rsidP="00A15BD0">
      <w:pPr>
        <w:rPr>
          <w:rFonts w:ascii="Verdana" w:hAnsi="Verdana" w:cs="Arial"/>
          <w:b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b/>
          <w:sz w:val="22"/>
          <w:szCs w:val="22"/>
        </w:rPr>
      </w:pPr>
      <w:r w:rsidRPr="00E50FAC">
        <w:rPr>
          <w:rFonts w:ascii="Verdana" w:hAnsi="Verdana" w:cs="Arial"/>
          <w:b/>
          <w:sz w:val="22"/>
          <w:szCs w:val="22"/>
        </w:rPr>
        <w:t>B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Pr="00E50FAC">
        <w:rPr>
          <w:rFonts w:ascii="Verdana" w:hAnsi="Verdana" w:cs="Arial"/>
          <w:b/>
          <w:sz w:val="22"/>
          <w:szCs w:val="22"/>
        </w:rPr>
        <w:t>a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Pr="00E50FAC">
        <w:rPr>
          <w:rFonts w:ascii="Verdana" w:hAnsi="Verdana" w:cs="Arial"/>
          <w:b/>
          <w:sz w:val="22"/>
          <w:szCs w:val="22"/>
        </w:rPr>
        <w:t>ş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Pr="00E50FAC">
        <w:rPr>
          <w:rFonts w:ascii="Verdana" w:hAnsi="Verdana" w:cs="Arial"/>
          <w:b/>
          <w:sz w:val="22"/>
          <w:szCs w:val="22"/>
        </w:rPr>
        <w:t>a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Pr="00E50FAC">
        <w:rPr>
          <w:rFonts w:ascii="Verdana" w:hAnsi="Verdana" w:cs="Arial"/>
          <w:b/>
          <w:sz w:val="22"/>
          <w:szCs w:val="22"/>
        </w:rPr>
        <w:t>r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Pr="00E50FAC">
        <w:rPr>
          <w:rFonts w:ascii="Verdana" w:hAnsi="Verdana" w:cs="Arial"/>
          <w:b/>
          <w:sz w:val="22"/>
          <w:szCs w:val="22"/>
        </w:rPr>
        <w:t>ı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Pr="00E50FAC">
        <w:rPr>
          <w:rFonts w:ascii="Verdana" w:hAnsi="Verdana" w:cs="Arial"/>
          <w:b/>
          <w:sz w:val="22"/>
          <w:szCs w:val="22"/>
        </w:rPr>
        <w:t>l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Pr="00E50FAC">
        <w:rPr>
          <w:rFonts w:ascii="Verdana" w:hAnsi="Verdana" w:cs="Arial"/>
          <w:b/>
          <w:sz w:val="22"/>
          <w:szCs w:val="22"/>
        </w:rPr>
        <w:t>a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Pr="00E50FAC">
        <w:rPr>
          <w:rFonts w:ascii="Verdana" w:hAnsi="Verdana" w:cs="Arial"/>
          <w:b/>
          <w:sz w:val="22"/>
          <w:szCs w:val="22"/>
        </w:rPr>
        <w:t>r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Pr="00E50FAC">
        <w:rPr>
          <w:rFonts w:ascii="Verdana" w:hAnsi="Verdana" w:cs="Arial"/>
          <w:b/>
          <w:sz w:val="22"/>
          <w:szCs w:val="22"/>
        </w:rPr>
        <w:t>!</w:t>
      </w: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p w:rsidR="00052EF9" w:rsidRPr="00E50FAC" w:rsidRDefault="00052EF9" w:rsidP="00A15BD0">
      <w:pPr>
        <w:rPr>
          <w:rFonts w:ascii="Verdana" w:hAnsi="Verdana" w:cs="Arial"/>
          <w:sz w:val="22"/>
          <w:szCs w:val="22"/>
        </w:rPr>
      </w:pPr>
    </w:p>
    <w:bookmarkStart w:id="0" w:name="_GoBack"/>
    <w:bookmarkEnd w:id="0"/>
    <w:p w:rsidR="00052EF9" w:rsidRPr="00E50FAC" w:rsidRDefault="00052EF9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fldChar w:fldCharType="begin"/>
      </w:r>
      <w:r>
        <w:rPr>
          <w:rFonts w:ascii="Verdana" w:hAnsi="Verdana"/>
          <w:sz w:val="22"/>
          <w:szCs w:val="22"/>
        </w:rPr>
        <w:instrText xml:space="preserve"> HYPERLINK "http://www.sorubak.com" </w:instrText>
      </w:r>
      <w:r w:rsidRPr="00892B48">
        <w:rPr>
          <w:rFonts w:ascii="Verdana" w:hAnsi="Verdana"/>
          <w:sz w:val="22"/>
          <w:szCs w:val="22"/>
        </w:rPr>
      </w:r>
      <w:r>
        <w:rPr>
          <w:rFonts w:ascii="Verdana" w:hAnsi="Verdana"/>
          <w:sz w:val="22"/>
          <w:szCs w:val="22"/>
        </w:rPr>
        <w:fldChar w:fldCharType="separate"/>
      </w:r>
      <w:r w:rsidRPr="00892B48">
        <w:rPr>
          <w:rStyle w:val="Hyperlink"/>
          <w:rFonts w:ascii="Verdana" w:hAnsi="Verdana"/>
          <w:sz w:val="22"/>
          <w:szCs w:val="22"/>
        </w:rPr>
        <w:t>www.sorubak.com</w:t>
      </w:r>
      <w:r>
        <w:rPr>
          <w:rFonts w:ascii="Verdana" w:hAnsi="Verdana"/>
          <w:sz w:val="22"/>
          <w:szCs w:val="22"/>
        </w:rPr>
        <w:fldChar w:fldCharType="end"/>
      </w:r>
      <w:r>
        <w:rPr>
          <w:rFonts w:ascii="Verdana" w:hAnsi="Verdana"/>
          <w:sz w:val="22"/>
          <w:szCs w:val="22"/>
        </w:rPr>
        <w:t xml:space="preserve"> </w:t>
      </w:r>
    </w:p>
    <w:sectPr w:rsidR="00052EF9" w:rsidRPr="00E50FAC" w:rsidSect="00F61D6A">
      <w:type w:val="continuous"/>
      <w:pgSz w:w="11906" w:h="16838"/>
      <w:pgMar w:top="567" w:right="227" w:bottom="284" w:left="851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F0F"/>
    <w:rsid w:val="00052EF9"/>
    <w:rsid w:val="002E71B0"/>
    <w:rsid w:val="002F652C"/>
    <w:rsid w:val="00552ED7"/>
    <w:rsid w:val="00616B81"/>
    <w:rsid w:val="007A3F0F"/>
    <w:rsid w:val="00841B85"/>
    <w:rsid w:val="00892B48"/>
    <w:rsid w:val="009B018A"/>
    <w:rsid w:val="00A15BD0"/>
    <w:rsid w:val="00AD6C36"/>
    <w:rsid w:val="00B47D07"/>
    <w:rsid w:val="00C325C5"/>
    <w:rsid w:val="00E0118E"/>
    <w:rsid w:val="00E50FAC"/>
    <w:rsid w:val="00E639F0"/>
    <w:rsid w:val="00F61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BD0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15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5BD0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639F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545</Words>
  <Characters>3109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2012-01-01T08:45:00Z</dcterms:created>
  <dcterms:modified xsi:type="dcterms:W3CDTF">2012-12-19T20:35:00Z</dcterms:modified>
  <cp:category>www.sorubak.com</cp:category>
</cp:coreProperties>
</file>