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157" w:rsidRDefault="00DB4157">
      <w:r>
        <w:rPr>
          <w:noProof/>
          <w:lang w:val="tr-TR"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7.15pt;margin-top:-5.75pt;width:535.9pt;height:119pt;z-index:251643392" adj="3633" strokeweight=".26mm">
            <v:fill color2="black"/>
            <v:stroke joinstyle="miter"/>
            <v:textbox style="mso-next-textbox:#_x0000_s1026;mso-rotate-with-shape:t">
              <w:txbxContent>
                <w:p w:rsidR="00DB4157" w:rsidRPr="008756DF" w:rsidRDefault="00DB4157" w:rsidP="008756D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2012-2013 </w:t>
                  </w:r>
                  <w:r w:rsidRPr="008756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EDUCATION YEAR PİRÖMERLİ PRIMARY SCHOOL</w:t>
                  </w:r>
                </w:p>
                <w:p w:rsidR="00DB4157" w:rsidRDefault="00DB4157" w:rsidP="008756D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756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Pr="008756DF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 w:rsidRPr="008756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TERM 2</w:t>
                  </w:r>
                  <w:r w:rsidRPr="008756DF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nd</w:t>
                  </w:r>
                  <w:r w:rsidRPr="008756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WRITTEN ENGLISH EXAM FOR 5 </w:t>
                  </w:r>
                </w:p>
                <w:p w:rsidR="00DB4157" w:rsidRDefault="00DB4157" w:rsidP="008756D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                  Number:       </w:t>
                  </w:r>
                </w:p>
                <w:p w:rsidR="00DB4157" w:rsidRPr="008756DF" w:rsidRDefault="00DB4157" w:rsidP="008756D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DB4157" w:rsidRDefault="00DB4157" w:rsidP="008756DF"/>
                <w:p w:rsidR="00DB4157" w:rsidRDefault="00DB4157" w:rsidP="008756D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 and Surname:                       Class:        Number:       Mark:</w:t>
                  </w:r>
                </w:p>
              </w:txbxContent>
            </v:textbox>
          </v:shape>
        </w:pict>
      </w:r>
    </w:p>
    <w:p w:rsidR="00DB4157" w:rsidRPr="008756DF" w:rsidRDefault="00DB4157" w:rsidP="008756DF"/>
    <w:p w:rsidR="00DB4157" w:rsidRPr="008756DF" w:rsidRDefault="00DB4157" w:rsidP="008756DF"/>
    <w:p w:rsidR="00DB4157" w:rsidRPr="008756DF" w:rsidRDefault="00DB4157" w:rsidP="008756DF"/>
    <w:p w:rsidR="00DB4157" w:rsidRPr="008756DF" w:rsidRDefault="00DB4157" w:rsidP="008756DF">
      <w:pPr>
        <w:rPr>
          <w:rFonts w:ascii="Comic Sans MS" w:hAnsi="Comic Sans MS"/>
          <w:b/>
          <w:bCs/>
          <w:sz w:val="20"/>
          <w:szCs w:val="20"/>
          <w:u w:val="double"/>
        </w:rPr>
      </w:pPr>
      <w:r>
        <w:t xml:space="preserve">                 </w:t>
      </w:r>
      <w:r w:rsidRPr="008756DF">
        <w:rPr>
          <w:rFonts w:ascii="Comic Sans MS" w:hAnsi="Comic Sans MS"/>
          <w:b/>
          <w:bCs/>
          <w:sz w:val="20"/>
          <w:szCs w:val="20"/>
          <w:u w:val="double"/>
        </w:rPr>
        <w:t>A.Resimlere gör</w:t>
      </w:r>
      <w:r>
        <w:rPr>
          <w:rFonts w:ascii="Comic Sans MS" w:hAnsi="Comic Sans MS"/>
          <w:b/>
          <w:bCs/>
          <w:sz w:val="20"/>
          <w:szCs w:val="20"/>
          <w:u w:val="double"/>
        </w:rPr>
        <w:t>e cümleleri tamamlayınız (</w:t>
      </w:r>
      <w:smartTag w:uri="urn:schemas-microsoft-com:office:smarttags" w:element="metricconverter">
        <w:smartTagPr>
          <w:attr w:name="ProductID" w:val="18 pts"/>
        </w:smartTagPr>
        <w:r>
          <w:rPr>
            <w:rFonts w:ascii="Comic Sans MS" w:hAnsi="Comic Sans MS"/>
            <w:b/>
            <w:bCs/>
            <w:sz w:val="20"/>
            <w:szCs w:val="20"/>
            <w:u w:val="double"/>
          </w:rPr>
          <w:t>18</w:t>
        </w:r>
        <w:r w:rsidRPr="008756DF">
          <w:rPr>
            <w:rFonts w:ascii="Comic Sans MS" w:hAnsi="Comic Sans MS"/>
            <w:b/>
            <w:bCs/>
            <w:sz w:val="20"/>
            <w:szCs w:val="20"/>
            <w:u w:val="double"/>
          </w:rPr>
          <w:t xml:space="preserve"> pts</w:t>
        </w:r>
      </w:smartTag>
      <w:r w:rsidRPr="008756DF">
        <w:rPr>
          <w:rFonts w:ascii="Comic Sans MS" w:hAnsi="Comic Sans MS"/>
          <w:b/>
          <w:bCs/>
          <w:sz w:val="20"/>
          <w:szCs w:val="20"/>
          <w:u w:val="double"/>
        </w:rPr>
        <w:t>)</w:t>
      </w:r>
    </w:p>
    <w:tbl>
      <w:tblPr>
        <w:tblpPr w:leftFromText="141" w:rightFromText="141" w:vertAnchor="text" w:horzAnchor="page" w:tblpX="6890" w:tblpY="10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</w:tblGrid>
      <w:tr w:rsidR="00DB4157" w:rsidRPr="00C96DAC" w:rsidTr="00951E7C">
        <w:trPr>
          <w:trHeight w:val="1829"/>
        </w:trPr>
        <w:tc>
          <w:tcPr>
            <w:tcW w:w="4788" w:type="dxa"/>
          </w:tcPr>
          <w:p w:rsidR="00DB4157" w:rsidRPr="00C96DAC" w:rsidRDefault="00DB4157" w:rsidP="00951E7C">
            <w:pPr>
              <w:tabs>
                <w:tab w:val="left" w:pos="3540"/>
              </w:tabs>
            </w:pPr>
            <w:r w:rsidRPr="00C96DAC">
              <w:t>1………………………… can hocscotch.</w:t>
            </w:r>
          </w:p>
          <w:p w:rsidR="00DB4157" w:rsidRPr="00C96DAC" w:rsidRDefault="00DB4157" w:rsidP="00951E7C">
            <w:pPr>
              <w:tabs>
                <w:tab w:val="left" w:pos="3540"/>
              </w:tabs>
            </w:pPr>
            <w:r w:rsidRPr="00C96DAC">
              <w:t>2. ………………………… can fly.</w:t>
            </w:r>
          </w:p>
          <w:p w:rsidR="00DB4157" w:rsidRPr="00C96DAC" w:rsidRDefault="00DB4157" w:rsidP="00951E7C">
            <w:pPr>
              <w:tabs>
                <w:tab w:val="left" w:pos="3540"/>
              </w:tabs>
            </w:pPr>
            <w:r w:rsidRPr="00C96DAC">
              <w:t>3. ………………………… can leapfrog.</w:t>
            </w:r>
          </w:p>
          <w:p w:rsidR="00DB4157" w:rsidRPr="00C96DAC" w:rsidRDefault="00DB4157" w:rsidP="00951E7C">
            <w:pPr>
              <w:tabs>
                <w:tab w:val="left" w:pos="3540"/>
              </w:tabs>
            </w:pPr>
            <w:r w:rsidRPr="00C96DAC">
              <w:t>4. ………………………… can run.</w:t>
            </w:r>
          </w:p>
          <w:p w:rsidR="00DB4157" w:rsidRPr="00C96DAC" w:rsidRDefault="00DB4157" w:rsidP="00951E7C">
            <w:pPr>
              <w:tabs>
                <w:tab w:val="left" w:pos="3540"/>
              </w:tabs>
            </w:pPr>
            <w:r w:rsidRPr="00C96DAC">
              <w:t>5. ………………………… can play football.</w:t>
            </w:r>
          </w:p>
          <w:p w:rsidR="00DB4157" w:rsidRPr="00C96DAC" w:rsidRDefault="00DB4157" w:rsidP="00951E7C">
            <w:pPr>
              <w:tabs>
                <w:tab w:val="left" w:pos="3540"/>
              </w:tabs>
            </w:pPr>
            <w:r w:rsidRPr="00C96DAC">
              <w:t xml:space="preserve">6. ………………………… can do handspring. </w:t>
            </w:r>
          </w:p>
        </w:tc>
      </w:tr>
    </w:tbl>
    <w:p w:rsidR="00DB4157" w:rsidRPr="008756DF" w:rsidRDefault="00DB4157" w:rsidP="008756DF">
      <w:pPr>
        <w:rPr>
          <w:b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alt="21559513" style="position:absolute;margin-left:113.25pt;margin-top:8.75pt;width:67.5pt;height:75pt;z-index:-251671040;visibility:visible;mso-position-horizontal-relative:text;mso-position-vertical-relative:text" wrapcoords="-240 0 -240 21384 21600 21384 21600 0 -240 0">
            <v:imagedata r:id="rId5" o:title=""/>
            <w10:wrap type="tight"/>
          </v:shape>
        </w:pict>
      </w:r>
      <w:r>
        <w:rPr>
          <w:noProof/>
          <w:lang w:val="tr-TR" w:eastAsia="tr-TR"/>
        </w:rPr>
        <w:pict>
          <v:shape id="Resim 3" o:spid="_x0000_s1028" type="#_x0000_t75" alt="22031494" style="position:absolute;margin-left:207pt;margin-top:5.1pt;width:50.25pt;height:84.75pt;z-index:-251672064;visibility:visible;mso-position-horizontal-relative:text;mso-position-vertical-relative:text" wrapcoords="-322 0 -322 21409 21600 21409 21600 0 -322 0">
            <v:imagedata r:id="rId6" o:title=""/>
            <w10:wrap type="tight"/>
          </v:shape>
        </w:pict>
      </w:r>
      <w:r w:rsidRPr="00C96DAC">
        <w:rPr>
          <w:noProof/>
          <w:lang w:val="tr-TR" w:eastAsia="tr-TR"/>
        </w:rPr>
        <w:pict>
          <v:shape id="Resim 5" o:spid="_x0000_i1025" type="#_x0000_t75" style="width:69.75pt;height:61.5pt;visibility:visible">
            <v:imagedata r:id="rId7" o:title="" cropright="420f"/>
          </v:shape>
        </w:pict>
      </w:r>
    </w:p>
    <w:p w:rsidR="00DB4157" w:rsidRPr="002A3D87" w:rsidRDefault="00DB4157" w:rsidP="008756DF">
      <w:r>
        <w:rPr>
          <w:noProof/>
          <w:lang w:val="tr-TR" w:eastAsia="tr-TR"/>
        </w:rPr>
        <w:pict>
          <v:shape id="Resim 6" o:spid="_x0000_s1029" type="#_x0000_t75" alt="20754538" style="position:absolute;margin-left:105.75pt;margin-top:33.25pt;width:45.75pt;height:77.25pt;z-index:-251668992;visibility:visible" wrapcoords="-354 0 -354 21390 21600 21390 21600 0 -354 0">
            <v:imagedata r:id="rId8" o:title=""/>
            <w10:wrap type="tight"/>
          </v:shape>
        </w:pict>
      </w:r>
      <w:r>
        <w:t>Ali and Sinan            Gül and Nazlı              Kaan</w:t>
      </w:r>
    </w:p>
    <w:p w:rsidR="00DB4157" w:rsidRDefault="00DB4157" w:rsidP="008756DF">
      <w:r>
        <w:rPr>
          <w:noProof/>
          <w:lang w:val="tr-TR" w:eastAsia="tr-TR"/>
        </w:rPr>
        <w:pict>
          <v:shape id="Resim 5" o:spid="_x0000_s1030" type="#_x0000_t75" alt="22025798" style="position:absolute;margin-left:184.45pt;margin-top:.2pt;width:102.75pt;height:65.05pt;z-index:-251670016;visibility:visible" wrapcoords="-158 0 -158 21352 21600 21352 21600 0 -158 0">
            <v:imagedata r:id="rId9" o:title=""/>
            <w10:wrap type="tight"/>
          </v:shape>
        </w:pict>
      </w:r>
      <w:r w:rsidRPr="00C96DAC">
        <w:rPr>
          <w:b/>
          <w:noProof/>
          <w:lang w:val="tr-TR" w:eastAsia="tr-TR"/>
        </w:rPr>
        <w:pict>
          <v:shape id="Resim 2" o:spid="_x0000_i1026" type="#_x0000_t75" alt="RUN" style="width:69pt;height:69.75pt;visibility:visible">
            <v:imagedata r:id="rId10" o:title=""/>
          </v:shape>
        </w:pict>
      </w:r>
      <w:r>
        <w:rPr>
          <w:b/>
        </w:rPr>
        <w:t xml:space="preserve">      </w:t>
      </w:r>
    </w:p>
    <w:p w:rsidR="00DB4157" w:rsidRDefault="00DB4157" w:rsidP="008756DF">
      <w:pPr>
        <w:tabs>
          <w:tab w:val="left" w:pos="5295"/>
        </w:tabs>
      </w:pPr>
      <w:r>
        <w:t xml:space="preserve">        Sezin                   Mert and Cem                         Ahmet</w:t>
      </w:r>
    </w:p>
    <w:p w:rsidR="00DB4157" w:rsidRPr="008756DF" w:rsidRDefault="00DB4157" w:rsidP="008756DF">
      <w:pPr>
        <w:tabs>
          <w:tab w:val="left" w:pos="3540"/>
        </w:tabs>
        <w:rPr>
          <w:rFonts w:ascii="Comic Sans MS" w:hAnsi="Comic Sans MS"/>
          <w:b/>
          <w:sz w:val="20"/>
          <w:szCs w:val="20"/>
          <w:u w:val="double"/>
        </w:rPr>
      </w:pPr>
      <w:r w:rsidRPr="008756DF">
        <w:rPr>
          <w:rFonts w:ascii="Comic Sans MS" w:hAnsi="Comic Sans MS"/>
          <w:b/>
          <w:sz w:val="20"/>
          <w:szCs w:val="20"/>
          <w:u w:val="double"/>
        </w:rPr>
        <w:t>B. Eşleştiriniz ve uygun harfi noktalı yerlere yazınız.  (</w:t>
      </w:r>
      <w:smartTag w:uri="urn:schemas-microsoft-com:office:smarttags" w:element="metricconverter">
        <w:smartTagPr>
          <w:attr w:name="ProductID" w:val="18 pts"/>
        </w:smartTagPr>
        <w:r>
          <w:rPr>
            <w:rFonts w:ascii="Comic Sans MS" w:hAnsi="Comic Sans MS"/>
            <w:b/>
            <w:sz w:val="20"/>
            <w:szCs w:val="20"/>
            <w:u w:val="double"/>
          </w:rPr>
          <w:t>18</w:t>
        </w:r>
        <w:r w:rsidRPr="008756DF">
          <w:rPr>
            <w:rFonts w:ascii="Comic Sans MS" w:hAnsi="Comic Sans MS"/>
            <w:b/>
            <w:sz w:val="20"/>
            <w:szCs w:val="20"/>
            <w:u w:val="double"/>
          </w:rPr>
          <w:t xml:space="preserve"> pts</w:t>
        </w:r>
      </w:smartTag>
      <w:r w:rsidRPr="008756DF">
        <w:rPr>
          <w:rFonts w:ascii="Comic Sans MS" w:hAnsi="Comic Sans MS"/>
          <w:b/>
          <w:sz w:val="20"/>
          <w:szCs w:val="20"/>
          <w:u w:val="double"/>
        </w:rPr>
        <w:t>)</w:t>
      </w:r>
    </w:p>
    <w:p w:rsidR="00DB4157" w:rsidRDefault="00DB4157" w:rsidP="008756DF">
      <w:pPr>
        <w:numPr>
          <w:ilvl w:val="0"/>
          <w:numId w:val="1"/>
        </w:numPr>
        <w:tabs>
          <w:tab w:val="left" w:pos="3540"/>
        </w:tabs>
        <w:spacing w:after="0" w:line="240" w:lineRule="auto"/>
      </w:pPr>
      <w:r>
        <w:t>Open          …………..                            a. your books and notebooks</w:t>
      </w:r>
    </w:p>
    <w:p w:rsidR="00DB4157" w:rsidRDefault="00DB4157" w:rsidP="008756DF">
      <w:pPr>
        <w:numPr>
          <w:ilvl w:val="0"/>
          <w:numId w:val="1"/>
        </w:numPr>
        <w:tabs>
          <w:tab w:val="left" w:pos="3540"/>
        </w:tabs>
        <w:spacing w:after="0" w:line="240" w:lineRule="auto"/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79.7pt;margin-top:10.7pt;width:273.1pt;height:58.45pt;z-index:251658752" strokeweight="2.25pt">
            <v:textbox style="mso-next-textbox:#_x0000_s1031">
              <w:txbxContent>
                <w:p w:rsidR="00DB4157" w:rsidRPr="00553C14" w:rsidRDefault="00DB4157" w:rsidP="00553C1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553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boşlukları doldurun</w:t>
                  </w:r>
                  <w:r w:rsidRPr="00553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                    </w:t>
                  </w:r>
                  <w:r w:rsidRPr="00553C14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“ </w:t>
                  </w:r>
                  <w:r w:rsidRPr="00553C14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can</w:t>
                  </w:r>
                  <w:r w:rsidRPr="00553C14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”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veya </w:t>
                  </w:r>
                  <w:r w:rsidRPr="00553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553C14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“ </w:t>
                  </w:r>
                  <w:r w:rsidRPr="00553C14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can’t</w:t>
                  </w:r>
                  <w:r w:rsidRPr="00553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”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kullanarak</w:t>
                  </w:r>
                  <w:r w:rsidRPr="00553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(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  <w:r w:rsidRPr="00553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)</w:t>
                  </w:r>
                </w:p>
                <w:p w:rsidR="00DB4157" w:rsidRDefault="00DB4157" w:rsidP="00553C14">
                  <w:pPr>
                    <w:spacing w:after="0"/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t>Don’t make            ………….                b.in the classroom</w:t>
      </w:r>
    </w:p>
    <w:p w:rsidR="00DB4157" w:rsidRDefault="00DB4157" w:rsidP="008756DF">
      <w:pPr>
        <w:numPr>
          <w:ilvl w:val="0"/>
          <w:numId w:val="1"/>
        </w:numPr>
        <w:tabs>
          <w:tab w:val="left" w:pos="3540"/>
        </w:tabs>
        <w:spacing w:after="0" w:line="240" w:lineRule="auto"/>
      </w:pPr>
      <w:r>
        <w:t>Keep the board      …………..               c.in the exam</w:t>
      </w:r>
    </w:p>
    <w:p w:rsidR="00DB4157" w:rsidRDefault="00DB4157" w:rsidP="008756DF">
      <w:pPr>
        <w:numPr>
          <w:ilvl w:val="0"/>
          <w:numId w:val="1"/>
        </w:numPr>
        <w:tabs>
          <w:tab w:val="left" w:pos="3540"/>
        </w:tabs>
        <w:spacing w:after="0" w:line="240" w:lineRule="auto"/>
      </w:pPr>
      <w:r>
        <w:t>Don’t run               …………..                 d.your homework</w:t>
      </w:r>
    </w:p>
    <w:p w:rsidR="00DB4157" w:rsidRDefault="00DB4157" w:rsidP="008756DF">
      <w:pPr>
        <w:numPr>
          <w:ilvl w:val="0"/>
          <w:numId w:val="1"/>
        </w:numPr>
        <w:tabs>
          <w:tab w:val="left" w:pos="3540"/>
        </w:tabs>
        <w:spacing w:after="0" w:line="240" w:lineRule="auto"/>
      </w:pPr>
      <w:r>
        <w:t>Don’t cheat        …………..                    e.clean</w:t>
      </w:r>
    </w:p>
    <w:p w:rsidR="00DB4157" w:rsidRDefault="00DB4157" w:rsidP="008756DF">
      <w:pPr>
        <w:numPr>
          <w:ilvl w:val="0"/>
          <w:numId w:val="1"/>
        </w:numPr>
        <w:tabs>
          <w:tab w:val="left" w:pos="3540"/>
        </w:tabs>
        <w:spacing w:after="0" w:line="240" w:lineRule="auto"/>
      </w:pPr>
      <w:r>
        <w:t>Do                         …………..                    f.noise</w:t>
      </w:r>
    </w:p>
    <w:p w:rsidR="00DB4157" w:rsidRPr="00553C14" w:rsidRDefault="00DB4157" w:rsidP="00553C14">
      <w:pPr>
        <w:rPr>
          <w:rFonts w:ascii="Comic Sans MS" w:hAnsi="Comic Sans MS"/>
          <w:b/>
          <w:sz w:val="20"/>
          <w:szCs w:val="20"/>
          <w:u w:val="double"/>
        </w:rPr>
      </w:pPr>
      <w:r>
        <w:rPr>
          <w:noProof/>
          <w:lang w:val="tr-TR" w:eastAsia="tr-TR"/>
        </w:rPr>
        <w:pict>
          <v:shape id="_x0000_s1032" type="#_x0000_t202" style="position:absolute;margin-left:270pt;margin-top:2.05pt;width:252pt;height:110.7pt;z-index:-251666944" filled="f" strokecolor="#fc0" strokeweight="2.25pt">
            <v:textbox style="mso-next-textbox:#_x0000_s1032">
              <w:txbxContent>
                <w:p w:rsidR="00DB4157" w:rsidRDefault="00DB4157" w:rsidP="00553C14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1. A"/>
                    </w:smartTagPr>
                    <w:r>
                      <w:rPr>
                        <w:rFonts w:ascii="Comic Sans MS" w:hAnsi="Comic Sans MS"/>
                        <w:b/>
                      </w:rPr>
                      <w:t>1.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turtle _______ run fast.</w:t>
                  </w:r>
                  <w:r w:rsidRPr="00553C14">
                    <w:rPr>
                      <w:rFonts w:ascii="Comic Sans MS" w:hAnsi="Comic Sans MS"/>
                      <w:b/>
                      <w:noProof/>
                    </w:rPr>
                    <w:t xml:space="preserve"> </w:t>
                  </w:r>
                  <w:r w:rsidRPr="00C96DAC">
                    <w:rPr>
                      <w:rFonts w:ascii="Comic Sans MS" w:hAnsi="Comic Sans MS"/>
                      <w:b/>
                      <w:noProof/>
                      <w:lang w:val="tr-TR" w:eastAsia="tr-TR"/>
                    </w:rPr>
                    <w:pict>
                      <v:shape id="Resim 23" o:spid="_x0000_i1028" type="#_x0000_t75" style="width:38.25pt;height:27.75pt;visibility:visible">
                        <v:imagedata r:id="rId11" o:title=""/>
                      </v:shape>
                    </w:pic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</w:p>
                <w:p w:rsidR="00DB4157" w:rsidRDefault="00DB4157" w:rsidP="00553C14"/>
              </w:txbxContent>
            </v:textbox>
          </v:shape>
        </w:pict>
      </w:r>
      <w:r>
        <w:rPr>
          <w:noProof/>
          <w:lang w:val="tr-TR" w:eastAsia="tr-TR"/>
        </w:rPr>
        <w:pict>
          <v:shape id="Resim 16" o:spid="_x0000_s1033" type="#_x0000_t75" alt="Nueva imagen (51)" style="position:absolute;margin-left:446.25pt;margin-top:80.95pt;width:54pt;height:27pt;z-index:251655680;visibility:visible" wrapcoords="-300 0 -300 21000 21600 21000 21600 0 -300 0">
            <v:imagedata r:id="rId12" o:title=""/>
            <w10:wrap type="through"/>
          </v:shape>
        </w:pict>
      </w:r>
      <w:r w:rsidRPr="00553C14">
        <w:rPr>
          <w:rFonts w:ascii="Comic Sans MS" w:hAnsi="Comic Sans MS"/>
          <w:b/>
          <w:sz w:val="20"/>
          <w:szCs w:val="20"/>
          <w:u w:val="double"/>
        </w:rPr>
        <w:t>C*notebook   *here</w:t>
      </w:r>
      <w:r w:rsidRPr="00553C14">
        <w:rPr>
          <w:rFonts w:ascii="Comic Sans MS" w:hAnsi="Comic Sans MS"/>
          <w:b/>
          <w:sz w:val="20"/>
          <w:szCs w:val="20"/>
          <w:u w:val="double"/>
        </w:rPr>
        <w:tab/>
        <w:t>*welcome     *you      *</w:t>
      </w:r>
      <w:r>
        <w:rPr>
          <w:rFonts w:ascii="Comic Sans MS" w:hAnsi="Comic Sans MS"/>
          <w:b/>
          <w:sz w:val="20"/>
          <w:szCs w:val="20"/>
          <w:u w:val="double"/>
        </w:rPr>
        <w:t>help(10)</w:t>
      </w:r>
      <w:r w:rsidRPr="00553C14">
        <w:rPr>
          <w:rFonts w:ascii="Comic Sans MS" w:hAnsi="Comic Sans MS"/>
          <w:b/>
          <w:noProof/>
        </w:rPr>
        <w:t xml:space="preserve"> </w:t>
      </w:r>
    </w:p>
    <w:p w:rsidR="00DB4157" w:rsidRPr="00553C14" w:rsidRDefault="00DB4157" w:rsidP="00553C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val="tr-TR" w:eastAsia="tr-TR"/>
        </w:rPr>
        <w:pict>
          <v:shape id="_x0000_s1034" type="#_x0000_t75" alt="Açıklama: http://www.timtim.com/public/images/drawings/medium/002194_BusinessTalk.gif" style="position:absolute;margin-left:189pt;margin-top:1.7pt;width:64.4pt;height:1in;z-index:251657728;visibility:visible">
            <v:imagedata r:id="rId13" r:href="rId14"/>
          </v:shape>
        </w:pict>
      </w:r>
      <w:r w:rsidRPr="00553C14">
        <w:rPr>
          <w:rFonts w:ascii="Comic Sans MS" w:hAnsi="Comic Sans MS"/>
          <w:sz w:val="20"/>
          <w:szCs w:val="20"/>
        </w:rPr>
        <w:t>John: Can I ________you?</w:t>
      </w:r>
    </w:p>
    <w:p w:rsidR="00DB4157" w:rsidRPr="00553C14" w:rsidRDefault="00DB4157" w:rsidP="00553C14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val="tr-TR" w:eastAsia="tr-TR"/>
        </w:rPr>
        <w:pict>
          <v:shape id="_x0000_s1035" type="#_x0000_t202" style="position:absolute;margin-left:270pt;margin-top:7.1pt;width:252pt;height:36pt;z-index:-251665920" filled="f" strokecolor="#3c3" strokeweight="3pt">
            <v:textbox style="mso-next-textbox:#_x0000_s1035">
              <w:txbxContent>
                <w:p w:rsidR="00DB4157" w:rsidRDefault="00DB4157" w:rsidP="00553C14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2. A"/>
                    </w:smartTagPr>
                    <w:r>
                      <w:rPr>
                        <w:rFonts w:ascii="Comic Sans MS" w:hAnsi="Comic Sans MS"/>
                        <w:b/>
                      </w:rPr>
                      <w:t>2.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butterfly ______ sing.      </w:t>
                  </w:r>
                </w:p>
                <w:p w:rsidR="00DB4157" w:rsidRDefault="00DB4157" w:rsidP="00553C14"/>
              </w:txbxContent>
            </v:textbox>
          </v:shape>
        </w:pict>
      </w:r>
      <w:r>
        <w:rPr>
          <w:noProof/>
          <w:lang w:val="tr-TR" w:eastAsia="tr-TR"/>
        </w:rPr>
        <w:pict>
          <v:shape id="Resim 17" o:spid="_x0000_s1036" type="#_x0000_t75" style="position:absolute;margin-left:441.75pt;margin-top:10.25pt;width:54pt;height:27pt;z-index:251656704;visibility:visible">
            <v:imagedata r:id="rId15" o:title=""/>
          </v:shape>
        </w:pict>
      </w:r>
      <w:r w:rsidRPr="00553C14">
        <w:rPr>
          <w:rFonts w:ascii="Comic Sans MS" w:hAnsi="Comic Sans MS"/>
          <w:sz w:val="20"/>
          <w:szCs w:val="20"/>
        </w:rPr>
        <w:t>Jack : Yes, give me a _________, please.</w:t>
      </w:r>
    </w:p>
    <w:p w:rsidR="00DB4157" w:rsidRDefault="00DB4157" w:rsidP="00553C14">
      <w:pPr>
        <w:spacing w:after="0" w:line="240" w:lineRule="auto"/>
        <w:rPr>
          <w:sz w:val="28"/>
          <w:szCs w:val="28"/>
        </w:rPr>
      </w:pPr>
      <w:r w:rsidRPr="00553C14">
        <w:rPr>
          <w:rFonts w:ascii="Comic Sans MS" w:hAnsi="Comic Sans MS"/>
          <w:sz w:val="20"/>
          <w:szCs w:val="20"/>
        </w:rPr>
        <w:t>John: __________ you are</w:t>
      </w:r>
      <w:r w:rsidRPr="00553C14">
        <w:rPr>
          <w:sz w:val="28"/>
          <w:szCs w:val="28"/>
        </w:rPr>
        <w:t>.</w:t>
      </w:r>
    </w:p>
    <w:p w:rsidR="00DB4157" w:rsidRPr="00553C14" w:rsidRDefault="00DB4157" w:rsidP="00553C14">
      <w:pPr>
        <w:spacing w:after="0" w:line="240" w:lineRule="auto"/>
        <w:rPr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>Jack</w:t>
      </w:r>
      <w:r w:rsidRPr="00553C14">
        <w:rPr>
          <w:rFonts w:ascii="Comic Sans MS" w:hAnsi="Comic Sans MS"/>
          <w:sz w:val="20"/>
          <w:szCs w:val="20"/>
        </w:rPr>
        <w:t>: Thank _________.</w:t>
      </w:r>
      <w:r>
        <w:rPr>
          <w:noProof/>
          <w:lang w:val="tr-TR" w:eastAsia="tr-TR"/>
        </w:rPr>
        <w:pict>
          <v:shape id="_x0000_s1037" type="#_x0000_t202" style="position:absolute;margin-left:270pt;margin-top:5.75pt;width:252pt;height:36pt;z-index:-251662848;mso-position-horizontal-relative:text;mso-position-vertical-relative:text" filled="f" strokecolor="fuchsia" strokeweight="2.25pt">
            <v:textbox style="mso-next-textbox:#_x0000_s1037">
              <w:txbxContent>
                <w:p w:rsidR="00DB4157" w:rsidRDefault="00DB4157" w:rsidP="00553C14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3. A"/>
                    </w:smartTagPr>
                    <w:r>
                      <w:rPr>
                        <w:rFonts w:ascii="Comic Sans MS" w:hAnsi="Comic Sans MS"/>
                        <w:b/>
                      </w:rPr>
                      <w:t>3.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monkey _______ climb.</w:t>
                  </w:r>
                </w:p>
                <w:p w:rsidR="00DB4157" w:rsidRDefault="00DB4157" w:rsidP="00553C14">
                  <w:pPr>
                    <w:rPr>
                      <w:rFonts w:ascii="Comic Sans MS" w:hAnsi="Comic Sans MS"/>
                      <w:b/>
                    </w:rPr>
                  </w:pPr>
                </w:p>
                <w:p w:rsidR="00DB4157" w:rsidRDefault="00DB4157" w:rsidP="00553C14"/>
              </w:txbxContent>
            </v:textbox>
          </v:shape>
        </w:pict>
      </w:r>
    </w:p>
    <w:p w:rsidR="00DB4157" w:rsidRPr="00553C14" w:rsidRDefault="00DB4157" w:rsidP="00553C14">
      <w:pPr>
        <w:spacing w:after="0" w:line="240" w:lineRule="auto"/>
        <w:rPr>
          <w:sz w:val="28"/>
          <w:szCs w:val="28"/>
        </w:rPr>
      </w:pPr>
      <w:r w:rsidRPr="00553C14">
        <w:rPr>
          <w:rFonts w:ascii="Comic Sans MS" w:hAnsi="Comic Sans MS"/>
          <w:sz w:val="20"/>
          <w:szCs w:val="20"/>
        </w:rPr>
        <w:t>John: You’re _______________.</w:t>
      </w:r>
    </w:p>
    <w:p w:rsidR="00DB4157" w:rsidRDefault="00DB4157" w:rsidP="00A366D0">
      <w:pPr>
        <w:tabs>
          <w:tab w:val="left" w:pos="3540"/>
        </w:tabs>
        <w:spacing w:line="240" w:lineRule="auto"/>
      </w:pPr>
      <w:r>
        <w:rPr>
          <w:noProof/>
          <w:lang w:val="tr-TR" w:eastAsia="tr-TR"/>
        </w:rPr>
        <w:pict>
          <v:shape id="_x0000_s1038" type="#_x0000_t202" style="position:absolute;margin-left:-3.5pt;margin-top:3.85pt;width:565.25pt;height:200.85pt;z-index:-251674112" strokecolor="white">
            <v:textbox>
              <w:txbxContent>
                <w:p w:rsidR="00DB4157" w:rsidRPr="00C07B67" w:rsidRDefault="00DB4157">
                  <w:pPr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double"/>
                      <w:lang w:val="tr-TR"/>
                    </w:rPr>
                  </w:pPr>
                  <w:r w:rsidRPr="00C07B67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double"/>
                      <w:lang w:val="tr-TR"/>
                    </w:rPr>
                    <w:t>E)Sorulara yandaki resimlere göre cevap verin.</w:t>
                  </w: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double"/>
                      <w:lang w:val="tr-TR"/>
                    </w:rPr>
                    <w:t>(10</w:t>
                  </w:r>
                  <w:r w:rsidRPr="00C07B67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double"/>
                      <w:lang w:val="tr-TR"/>
                    </w:rPr>
                    <w:t>)</w:t>
                  </w:r>
                </w:p>
                <w:p w:rsidR="00DB4157" w:rsidRDefault="00DB4157" w:rsidP="00A366D0">
                  <w:pPr>
                    <w:spacing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1-)How many paperclips are there?</w:t>
                  </w:r>
                  <w:r w:rsidRPr="00A366D0">
                    <w:rPr>
                      <w:lang w:val="tr-TR"/>
                    </w:rPr>
                    <w:t xml:space="preserve"> </w:t>
                  </w:r>
                  <w:hyperlink r:id="rId16" w:history="1">
                    <w:r w:rsidRPr="00C96DAC">
                      <w:rPr>
                        <w:noProof/>
                        <w:lang w:val="tr-TR" w:eastAsia="tr-TR"/>
                      </w:rPr>
                      <w:pict>
                        <v:shape id="rg_hi" o:spid="_x0000_i1037" type="#_x0000_t75" alt="http://t3.gstatic.com/images?q=tbn:ANd9GcS3zTyhkn8ZAM36k5eyvh3GaGhd9NuxLgbTmTQYH_g8sYBLRGPQ6I5DmEMa" href="http://www.google.com.tr/imgres?q=paper+clips&amp;hl=tr&amp;sa=X&amp;biw=1280&amp;bih=652&amp;tbm=isch&amp;tbnid=q32n_R78LAE_fM:&amp;imgrefurl=http://www.dreamstime.com/stock-photo-paper-clips-image2880140&amp;docid=xGS_n7eRd7i60M&amp;imgurl=http://www.dreamstime.com/paper-clips-thumb2880140.jpg&amp;w=375&amp;h=450&amp;ei=p24AT-_hFceA8wO25vzTAg&amp;zoom" style="width:54pt;height:35.25pt;visibility:visible" o:button="t">
                          <v:fill o:detectmouseclick="t"/>
                          <v:imagedata r:id="rId17" o:title=""/>
                        </v:shape>
                      </w:pict>
                    </w:r>
                  </w:hyperlink>
                </w:p>
                <w:p w:rsidR="00DB4157" w:rsidRDefault="00DB4157" w:rsidP="00A366D0">
                  <w:pPr>
                    <w:spacing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-</w:t>
                  </w:r>
                </w:p>
                <w:p w:rsidR="00DB4157" w:rsidRDefault="00DB4157" w:rsidP="00A366D0">
                  <w:pPr>
                    <w:spacing w:line="240" w:lineRule="auto"/>
                    <w:rPr>
                      <w:noProof/>
                    </w:rPr>
                  </w:pPr>
                  <w:r>
                    <w:rPr>
                      <w:lang w:val="tr-TR"/>
                    </w:rPr>
                    <w:t>2)how many pencilsharpener are there?</w:t>
                  </w:r>
                  <w:r w:rsidRPr="00A366D0">
                    <w:rPr>
                      <w:noProof/>
                    </w:rPr>
                    <w:t xml:space="preserve"> </w:t>
                  </w:r>
                  <w:r w:rsidRPr="00C96DAC">
                    <w:rPr>
                      <w:noProof/>
                      <w:lang w:val="tr-TR" w:eastAsia="tr-TR"/>
                    </w:rPr>
                    <w:pict>
                      <v:shape id="Resim 24" o:spid="_x0000_i1038" type="#_x0000_t75" style="width:27pt;height:22.5pt;visibility:visible">
                        <v:imagedata r:id="rId18" o:title=""/>
                      </v:shape>
                    </w:pict>
                  </w:r>
                  <w:r w:rsidRPr="00C96DAC">
                    <w:rPr>
                      <w:noProof/>
                      <w:lang w:val="tr-TR" w:eastAsia="tr-TR"/>
                    </w:rPr>
                    <w:pict>
                      <v:shape id="_x0000_i1039" type="#_x0000_t75" style="width:27pt;height:22.5pt;visibility:visible">
                        <v:imagedata r:id="rId18" o:title=""/>
                      </v:shape>
                    </w:pict>
                  </w:r>
                  <w:r>
                    <w:rPr>
                      <w:noProof/>
                    </w:rPr>
                    <w:t xml:space="preserve">           4)how many palettes are there? </w:t>
                  </w:r>
                  <w:hyperlink r:id="rId19" w:history="1">
                    <w:r w:rsidRPr="00C96DAC">
                      <w:rPr>
                        <w:noProof/>
                        <w:lang w:val="tr-TR" w:eastAsia="tr-TR"/>
                      </w:rPr>
                      <w:pict>
                        <v:shape id="_x0000_i1040" type="#_x0000_t75" alt="http://t2.gstatic.com/images?q=tbn:ANd9GcQwaWyO0zicca9KhLveRbFCN47r5s871NyF09iqIg_eml8W0Rs6" href="http://www.google.com.tr/imgres?q=palette+clip+art&amp;hl=tr&amp;biw=1280&amp;bih=652&amp;tbm=isch&amp;tbnid=oKY-_HWQjwhlwM:&amp;imgrefurl=http://site.canterburylearningacademy.com/Activities.html&amp;docid=gvitSGkpn5_YBM&amp;imgurl=http://site.canterburylearningacademy.com/images/paint_palette2.jpg&amp;w=733&amp;h=550&amp;ei=428AT9WvC8jT8gPzroGJAQ&amp;zoom" style="width:29.25pt;height:21.75pt;visibility:visible" o:button="t">
                          <v:fill o:detectmouseclick="t"/>
                          <v:imagedata r:id="rId20" o:title=""/>
                        </v:shape>
                      </w:pict>
                    </w:r>
                  </w:hyperlink>
                  <w:hyperlink r:id="rId21" w:history="1">
                    <w:r w:rsidRPr="00C96DAC">
                      <w:rPr>
                        <w:noProof/>
                        <w:lang w:val="tr-TR" w:eastAsia="tr-TR"/>
                      </w:rPr>
                      <w:pict>
                        <v:shape id="_x0000_i1041" type="#_x0000_t75" alt="http://t2.gstatic.com/images?q=tbn:ANd9GcQwaWyO0zicca9KhLveRbFCN47r5s871NyF09iqIg_eml8W0Rs6" href="http://www.google.com.tr/imgres?q=palette+clip+art&amp;hl=tr&amp;biw=1280&amp;bih=652&amp;tbm=isch&amp;tbnid=oKY-_HWQjwhlwM:&amp;imgrefurl=http://site.canterburylearningacademy.com/Activities.html&amp;docid=gvitSGkpn5_YBM&amp;imgurl=http://site.canterburylearningacademy.com/images/paint_palette2.jpg&amp;w=733&amp;h=550&amp;ei=428AT9WvC8jT8gPzroGJAQ&amp;zoom" style="width:29.25pt;height:21.75pt;visibility:visible" o:button="t">
                          <v:fill o:detectmouseclick="t"/>
                          <v:imagedata r:id="rId20" o:title=""/>
                        </v:shape>
                      </w:pict>
                    </w:r>
                  </w:hyperlink>
                  <w:hyperlink r:id="rId22" w:history="1">
                    <w:r w:rsidRPr="00C96DAC">
                      <w:rPr>
                        <w:noProof/>
                        <w:lang w:val="tr-TR" w:eastAsia="tr-TR"/>
                      </w:rPr>
                      <w:pict>
                        <v:shape id="_x0000_i1042" type="#_x0000_t75" alt="http://t2.gstatic.com/images?q=tbn:ANd9GcQwaWyO0zicca9KhLveRbFCN47r5s871NyF09iqIg_eml8W0Rs6" href="http://www.google.com.tr/imgres?q=palette+clip+art&amp;hl=tr&amp;biw=1280&amp;bih=652&amp;tbm=isch&amp;tbnid=oKY-_HWQjwhlwM:&amp;imgrefurl=http://site.canterburylearningacademy.com/Activities.html&amp;docid=gvitSGkpn5_YBM&amp;imgurl=http://site.canterburylearningacademy.com/images/paint_palette2.jpg&amp;w=733&amp;h=550&amp;ei=428AT9WvC8jT8gPzroGJAQ&amp;zoom" style="width:29.25pt;height:21.75pt;visibility:visible" o:button="t">
                          <v:fill o:detectmouseclick="t"/>
                          <v:imagedata r:id="rId20" o:title=""/>
                        </v:shape>
                      </w:pict>
                    </w:r>
                  </w:hyperlink>
                  <w:r>
                    <w:rPr>
                      <w:noProof/>
                    </w:rPr>
                    <w:t xml:space="preserve">    </w:t>
                  </w:r>
                </w:p>
                <w:p w:rsidR="00DB4157" w:rsidRDefault="00DB4157" w:rsidP="00A366D0">
                  <w:pPr>
                    <w:spacing w:line="240" w:lineRule="auto"/>
                    <w:rPr>
                      <w:noProof/>
                    </w:rPr>
                  </w:pPr>
                  <w:r>
                    <w:rPr>
                      <w:noProof/>
                    </w:rPr>
                    <w:t>-                                                                                                           -</w:t>
                  </w:r>
                </w:p>
                <w:p w:rsidR="00DB4157" w:rsidRPr="00A366D0" w:rsidRDefault="00DB4157" w:rsidP="00A366D0">
                  <w:pPr>
                    <w:spacing w:line="240" w:lineRule="auto"/>
                    <w:rPr>
                      <w:noProof/>
                    </w:rPr>
                  </w:pPr>
                  <w:r>
                    <w:rPr>
                      <w:noProof/>
                    </w:rPr>
                    <w:t>3)how many birds are there?</w:t>
                  </w:r>
                  <w:r w:rsidRPr="00A366D0">
                    <w:rPr>
                      <w:noProof/>
                    </w:rPr>
                    <w:t xml:space="preserve"> </w:t>
                  </w:r>
                  <w:r w:rsidRPr="00C96DAC">
                    <w:rPr>
                      <w:noProof/>
                      <w:lang w:val="tr-TR" w:eastAsia="tr-TR"/>
                    </w:rPr>
                    <w:pict>
                      <v:shape id="Resim 21" o:spid="_x0000_i1043" type="#_x0000_t75" style="width:45pt;height:18pt;visibility:visible">
                        <v:imagedata r:id="rId23" o:title=""/>
                      </v:shape>
                    </w:pict>
                  </w:r>
                  <w:r>
                    <w:rPr>
                      <w:noProof/>
                    </w:rPr>
                    <w:t xml:space="preserve">                                     5)how many books are there?</w:t>
                  </w:r>
                  <w:r w:rsidRPr="00A366D0">
                    <w:rPr>
                      <w:noProof/>
                    </w:rPr>
                    <w:t xml:space="preserve"> </w:t>
                  </w:r>
                  <w:r w:rsidRPr="00C96DAC">
                    <w:rPr>
                      <w:noProof/>
                      <w:lang w:val="tr-TR" w:eastAsia="tr-TR"/>
                    </w:rPr>
                    <w:pict>
                      <v:shape id="Resim 26" o:spid="_x0000_i1044" type="#_x0000_t75" style="width:45pt;height:28.5pt;flip:x;visibility:visible">
                        <v:imagedata r:id="rId24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Resim 15" o:spid="_x0000_s1039" type="#_x0000_t75" alt="Nueva imagen (45)" style="position:absolute;margin-left:446.25pt;margin-top:20.35pt;width:45pt;height:27pt;z-index:251654656;visibility:visible">
            <v:imagedata r:id="rId25" o:title=""/>
          </v:shape>
        </w:pict>
      </w:r>
      <w:r>
        <w:rPr>
          <w:noProof/>
          <w:lang w:val="tr-TR" w:eastAsia="tr-TR"/>
        </w:rPr>
        <w:pict>
          <v:shape id="_x0000_s1040" type="#_x0000_t202" style="position:absolute;margin-left:270pt;margin-top:13.9pt;width:252pt;height:36pt;z-index:-251663872" filled="f" strokecolor="#60c" strokeweight="2.25pt">
            <v:textbox style="mso-next-textbox:#_x0000_s1040">
              <w:txbxContent>
                <w:p w:rsidR="00DB4157" w:rsidRDefault="00DB4157" w:rsidP="00553C14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4. A"/>
                    </w:smartTagPr>
                    <w:r>
                      <w:rPr>
                        <w:rFonts w:ascii="Comic Sans MS" w:hAnsi="Comic Sans MS"/>
                        <w:b/>
                      </w:rPr>
                      <w:t>4.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kangaroo _______ jump.</w:t>
                  </w:r>
                </w:p>
                <w:p w:rsidR="00DB4157" w:rsidRDefault="00DB4157" w:rsidP="00553C14"/>
              </w:txbxContent>
            </v:textbox>
          </v:shape>
        </w:pict>
      </w:r>
      <w:r>
        <w:t xml:space="preserve"> </w:t>
      </w:r>
    </w:p>
    <w:p w:rsidR="00DB4157" w:rsidRDefault="00DB4157" w:rsidP="00A366D0">
      <w:pPr>
        <w:spacing w:line="240" w:lineRule="auto"/>
      </w:pPr>
      <w:r>
        <w:rPr>
          <w:noProof/>
          <w:lang w:val="tr-TR" w:eastAsia="tr-TR"/>
        </w:rPr>
        <w:pict>
          <v:shape id="Resim 9" o:spid="_x0000_s1041" type="#_x0000_t75" alt="Nueva imagen (37)" style="position:absolute;margin-left:414.75pt;margin-top:39.65pt;width:45pt;height:18pt;z-index:251648512;visibility:visible">
            <v:imagedata r:id="rId26" o:title=""/>
          </v:shape>
        </w:pict>
      </w:r>
      <w:r>
        <w:rPr>
          <w:noProof/>
          <w:lang w:val="tr-TR" w:eastAsia="tr-TR"/>
        </w:rPr>
        <w:pict>
          <v:shape id="_x0000_s1042" type="#_x0000_t202" style="position:absolute;margin-left:270pt;margin-top:26.45pt;width:252pt;height:36pt;z-index:-251664896" filled="f" strokecolor="#36f" strokeweight="2.25pt">
            <v:textbox style="mso-next-textbox:#_x0000_s1042">
              <w:txbxContent>
                <w:p w:rsidR="00DB4157" w:rsidRDefault="00DB4157" w:rsidP="00553C14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5. A"/>
                    </w:smartTagPr>
                    <w:r>
                      <w:rPr>
                        <w:rFonts w:ascii="Comic Sans MS" w:hAnsi="Comic Sans MS"/>
                        <w:b/>
                      </w:rPr>
                      <w:t>5.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bird _______ fly.</w:t>
                  </w:r>
                </w:p>
                <w:p w:rsidR="00DB4157" w:rsidRDefault="00DB4157" w:rsidP="00553C14"/>
              </w:txbxContent>
            </v:textbox>
          </v:shape>
        </w:pict>
      </w:r>
    </w:p>
    <w:p w:rsidR="00DB4157" w:rsidRPr="00A366D0" w:rsidRDefault="00DB4157" w:rsidP="00A366D0"/>
    <w:p w:rsidR="00DB4157" w:rsidRPr="00A366D0" w:rsidRDefault="00DB4157" w:rsidP="00A366D0"/>
    <w:p w:rsidR="00DB4157" w:rsidRPr="00A366D0" w:rsidRDefault="00DB4157" w:rsidP="00A366D0"/>
    <w:p w:rsidR="00DB4157" w:rsidRPr="00A366D0" w:rsidRDefault="00DB4157" w:rsidP="00A366D0"/>
    <w:p w:rsidR="00DB4157" w:rsidRPr="00A366D0" w:rsidRDefault="00DB4157" w:rsidP="00A366D0"/>
    <w:p w:rsidR="00DB4157" w:rsidRDefault="00DB4157" w:rsidP="00A366D0"/>
    <w:p w:rsidR="00DB4157" w:rsidRDefault="00DB4157" w:rsidP="00A366D0">
      <w:pPr>
        <w:jc w:val="right"/>
        <w:sectPr w:rsidR="00DB4157" w:rsidSect="00553C14">
          <w:pgSz w:w="12240" w:h="15840"/>
          <w:pgMar w:top="0" w:right="810" w:bottom="0" w:left="540" w:header="708" w:footer="708" w:gutter="0"/>
          <w:cols w:space="708"/>
          <w:docGrid w:linePitch="360"/>
        </w:sectPr>
      </w:pPr>
    </w:p>
    <w:p w:rsidR="00DB4157" w:rsidRDefault="00DB4157" w:rsidP="00A366D0">
      <w:pPr>
        <w:jc w:val="right"/>
      </w:pPr>
    </w:p>
    <w:p w:rsidR="00DB4157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  <w:sectPr w:rsidR="00DB4157" w:rsidSect="00990D37">
          <w:type w:val="continuous"/>
          <w:pgSz w:w="12240" w:h="15840"/>
          <w:pgMar w:top="0" w:right="810" w:bottom="0" w:left="540" w:header="708" w:footer="708" w:gutter="0"/>
          <w:cols w:num="2" w:space="708"/>
          <w:docGrid w:linePitch="360"/>
        </w:sectPr>
      </w:pPr>
    </w:p>
    <w:p w:rsidR="00DB4157" w:rsidRPr="005059D6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5059D6">
        <w:rPr>
          <w:rFonts w:ascii="Comic Sans MS" w:hAnsi="Comic Sans MS"/>
          <w:sz w:val="18"/>
          <w:szCs w:val="18"/>
        </w:rPr>
        <w:t>1) İzmir is in the ________  Region.</w:t>
      </w:r>
    </w:p>
    <w:p w:rsidR="00DB4157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5059D6">
        <w:rPr>
          <w:rFonts w:ascii="Comic Sans MS" w:hAnsi="Comic Sans MS"/>
          <w:sz w:val="18"/>
          <w:szCs w:val="18"/>
        </w:rPr>
        <w:t>a) Black Sea              c) Marmara</w:t>
      </w:r>
      <w:r w:rsidRPr="005059D6">
        <w:rPr>
          <w:rFonts w:ascii="Comic Sans MS" w:hAnsi="Comic Sans MS"/>
          <w:sz w:val="18"/>
          <w:szCs w:val="18"/>
        </w:rPr>
        <w:br/>
        <w:t xml:space="preserve">  b) Aegean                d) Central </w:t>
      </w:r>
      <w:smartTag w:uri="urn:schemas-microsoft-com:office:smarttags" w:element="State">
        <w:r w:rsidRPr="005059D6">
          <w:rPr>
            <w:rFonts w:ascii="Comic Sans MS" w:hAnsi="Comic Sans MS"/>
            <w:sz w:val="18"/>
            <w:szCs w:val="18"/>
          </w:rPr>
          <w:t>Anatolia</w:t>
        </w:r>
      </w:smartTag>
    </w:p>
    <w:p w:rsidR="00DB4157" w:rsidRPr="005059D6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B4157" w:rsidRPr="005059D6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5059D6">
        <w:rPr>
          <w:rFonts w:ascii="Comic Sans MS" w:hAnsi="Comic Sans MS"/>
          <w:sz w:val="18"/>
          <w:szCs w:val="18"/>
        </w:rPr>
        <w:t>2) İstanbul is in  ________ Region.</w:t>
      </w:r>
    </w:p>
    <w:p w:rsidR="00DB4157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5059D6">
        <w:rPr>
          <w:rFonts w:ascii="Comic Sans MS" w:hAnsi="Comic Sans MS"/>
          <w:sz w:val="18"/>
          <w:szCs w:val="18"/>
        </w:rPr>
        <w:t xml:space="preserve">a) the </w:t>
      </w:r>
      <w:smartTag w:uri="urn:schemas-microsoft-com:office:smarttags" w:element="State">
        <w:r w:rsidRPr="005059D6">
          <w:rPr>
            <w:rFonts w:ascii="Comic Sans MS" w:hAnsi="Comic Sans MS"/>
            <w:sz w:val="18"/>
            <w:szCs w:val="18"/>
          </w:rPr>
          <w:t>Central Anatolia</w:t>
        </w:r>
      </w:smartTag>
      <w:r w:rsidRPr="005059D6">
        <w:rPr>
          <w:rFonts w:ascii="Comic Sans MS" w:hAnsi="Comic Sans MS"/>
          <w:sz w:val="18"/>
          <w:szCs w:val="18"/>
        </w:rPr>
        <w:t xml:space="preserve"> Region.</w:t>
      </w:r>
      <w:r w:rsidRPr="005059D6">
        <w:rPr>
          <w:rFonts w:ascii="Comic Sans MS" w:hAnsi="Comic Sans MS"/>
          <w:sz w:val="18"/>
          <w:szCs w:val="18"/>
        </w:rPr>
        <w:br/>
        <w:t xml:space="preserve"> b) the Mediterranean Region.</w:t>
      </w:r>
      <w:r w:rsidRPr="005059D6">
        <w:rPr>
          <w:rFonts w:ascii="Comic Sans MS" w:hAnsi="Comic Sans MS"/>
          <w:sz w:val="18"/>
          <w:szCs w:val="18"/>
        </w:rPr>
        <w:br/>
        <w:t xml:space="preserve"> c) the Marmara Region.</w:t>
      </w:r>
      <w:r w:rsidRPr="005059D6">
        <w:rPr>
          <w:rFonts w:ascii="Comic Sans MS" w:hAnsi="Comic Sans MS"/>
          <w:sz w:val="18"/>
          <w:szCs w:val="18"/>
        </w:rPr>
        <w:br/>
        <w:t xml:space="preserve">d) the </w:t>
      </w:r>
      <w:smartTag w:uri="urn:schemas-microsoft-com:office:smarttags" w:element="State">
        <w:r w:rsidRPr="005059D6">
          <w:rPr>
            <w:rFonts w:ascii="Comic Sans MS" w:hAnsi="Comic Sans MS"/>
            <w:sz w:val="18"/>
            <w:szCs w:val="18"/>
          </w:rPr>
          <w:t>Eastern Anatolia</w:t>
        </w:r>
      </w:smartTag>
      <w:r w:rsidRPr="005059D6">
        <w:rPr>
          <w:rFonts w:ascii="Comic Sans MS" w:hAnsi="Comic Sans MS"/>
          <w:sz w:val="18"/>
          <w:szCs w:val="18"/>
        </w:rPr>
        <w:t xml:space="preserve"> Region.</w:t>
      </w:r>
    </w:p>
    <w:p w:rsidR="00DB4157" w:rsidRPr="005059D6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5059D6">
        <w:rPr>
          <w:rFonts w:ascii="Comic Sans MS" w:hAnsi="Comic Sans MS"/>
          <w:sz w:val="18"/>
          <w:szCs w:val="18"/>
        </w:rPr>
        <w:t xml:space="preserve"> </w:t>
      </w:r>
    </w:p>
    <w:p w:rsidR="00DB4157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5059D6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Pr="005059D6">
        <w:rPr>
          <w:rFonts w:ascii="Comic Sans MS" w:hAnsi="Comic Sans MS"/>
          <w:sz w:val="18"/>
          <w:szCs w:val="18"/>
        </w:rPr>
        <w:t xml:space="preserve">3) What is the capital city of </w:t>
      </w:r>
      <w:smartTag w:uri="urn:schemas-microsoft-com:office:smarttags" w:element="State">
        <w:r w:rsidRPr="005059D6">
          <w:rPr>
            <w:rFonts w:ascii="Comic Sans MS" w:hAnsi="Comic Sans MS"/>
            <w:sz w:val="18"/>
            <w:szCs w:val="18"/>
          </w:rPr>
          <w:t>Germany</w:t>
        </w:r>
      </w:smartTag>
      <w:r w:rsidRPr="005059D6">
        <w:rPr>
          <w:rFonts w:ascii="Comic Sans MS" w:hAnsi="Comic Sans MS"/>
          <w:sz w:val="18"/>
          <w:szCs w:val="18"/>
        </w:rPr>
        <w:t>?</w:t>
      </w:r>
      <w:r w:rsidRPr="005059D6">
        <w:rPr>
          <w:rFonts w:ascii="Comic Sans MS" w:hAnsi="Comic Sans MS"/>
          <w:sz w:val="18"/>
          <w:szCs w:val="18"/>
        </w:rPr>
        <w:br/>
        <w:t>It’s _______________. a)</w:t>
      </w:r>
      <w:smartTag w:uri="urn:schemas-microsoft-com:office:smarttags" w:element="State">
        <w:r w:rsidRPr="005059D6">
          <w:rPr>
            <w:rFonts w:ascii="Comic Sans MS" w:hAnsi="Comic Sans MS"/>
            <w:sz w:val="18"/>
            <w:szCs w:val="18"/>
          </w:rPr>
          <w:t>Madrid</w:t>
        </w:r>
      </w:smartTag>
      <w:r w:rsidRPr="005059D6">
        <w:rPr>
          <w:rFonts w:ascii="Comic Sans MS" w:hAnsi="Comic Sans MS"/>
          <w:sz w:val="18"/>
          <w:szCs w:val="18"/>
        </w:rPr>
        <w:t xml:space="preserve">   b)</w:t>
      </w:r>
      <w:smartTag w:uri="urn:schemas-microsoft-com:office:smarttags" w:element="State">
        <w:r w:rsidRPr="005059D6">
          <w:rPr>
            <w:rFonts w:ascii="Comic Sans MS" w:hAnsi="Comic Sans MS"/>
            <w:sz w:val="18"/>
            <w:szCs w:val="18"/>
          </w:rPr>
          <w:t>Moscow</w:t>
        </w:r>
      </w:smartTag>
      <w:r w:rsidRPr="005059D6">
        <w:rPr>
          <w:rFonts w:ascii="Comic Sans MS" w:hAnsi="Comic Sans MS"/>
          <w:sz w:val="18"/>
          <w:szCs w:val="18"/>
        </w:rPr>
        <w:br/>
        <w:t xml:space="preserve">c) Rome  d) </w:t>
      </w:r>
      <w:smartTag w:uri="urn:schemas-microsoft-com:office:smarttags" w:element="State">
        <w:r w:rsidRPr="005059D6">
          <w:rPr>
            <w:rFonts w:ascii="Comic Sans MS" w:hAnsi="Comic Sans MS"/>
            <w:sz w:val="18"/>
            <w:szCs w:val="18"/>
          </w:rPr>
          <w:t>Berlin</w:t>
        </w:r>
      </w:smartTag>
      <w:r w:rsidRPr="005059D6">
        <w:rPr>
          <w:rFonts w:ascii="Comic Sans MS" w:hAnsi="Comic Sans MS"/>
          <w:sz w:val="18"/>
          <w:szCs w:val="18"/>
        </w:rPr>
        <w:t>.</w:t>
      </w:r>
    </w:p>
    <w:p w:rsidR="00DB4157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B4157" w:rsidRPr="005059D6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  <w:r w:rsidRPr="005059D6">
        <w:rPr>
          <w:rFonts w:ascii="Comic Sans MS" w:hAnsi="Comic Sans MS"/>
          <w:sz w:val="18"/>
          <w:szCs w:val="18"/>
        </w:rPr>
        <w:t>) Kızılırmak is a ________.</w:t>
      </w:r>
    </w:p>
    <w:p w:rsidR="00DB4157" w:rsidRPr="005059D6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5059D6">
        <w:rPr>
          <w:rFonts w:ascii="Comic Sans MS" w:hAnsi="Comic Sans MS"/>
          <w:sz w:val="18"/>
          <w:szCs w:val="18"/>
        </w:rPr>
        <w:t xml:space="preserve">a) </w:t>
      </w:r>
      <w:smartTag w:uri="urn:schemas-microsoft-com:office:smarttags" w:element="State">
        <w:r w:rsidRPr="005059D6">
          <w:rPr>
            <w:rFonts w:ascii="Comic Sans MS" w:hAnsi="Comic Sans MS"/>
            <w:sz w:val="18"/>
            <w:szCs w:val="18"/>
          </w:rPr>
          <w:t>Lake</w:t>
        </w:r>
      </w:smartTag>
      <w:r w:rsidRPr="005059D6">
        <w:rPr>
          <w:rFonts w:ascii="Comic Sans MS" w:hAnsi="Comic Sans MS"/>
          <w:sz w:val="18"/>
          <w:szCs w:val="18"/>
        </w:rPr>
        <w:t xml:space="preserve">      b) Plateau</w:t>
      </w:r>
      <w:r w:rsidRPr="005059D6">
        <w:rPr>
          <w:rFonts w:ascii="Comic Sans MS" w:hAnsi="Comic Sans MS"/>
          <w:sz w:val="18"/>
          <w:szCs w:val="18"/>
        </w:rPr>
        <w:br/>
        <w:t xml:space="preserve">c) River      d) Mountain  </w:t>
      </w:r>
    </w:p>
    <w:p w:rsidR="00DB4157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B4157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shape id="rg_hi" o:spid="_x0000_s1043" type="#_x0000_t75" alt="http://t3.gstatic.com/images?q=tbn:ANd9GcQnq9gcqOtGrs_3HMrGg_VI7TZy4q5btW6OpjK_1A-WuzzPyTKFWw" href="http://www.google.com.tr/imgres?q=turn+left+clip+art&amp;hl=tr&amp;sa=X&amp;biw=1280&amp;bih=652&amp;tbm=isch&amp;tbnid=-N-blskaDxWkRM:&amp;imgrefurl=http://www.clker.com/clipart-10136.html&amp;docid=D2_DT1tfyYFf_M&amp;imgurl=http://www.clker.com/cliparts/2/0/c/d/1195424958995697155ryanlerch_Dangerous_bend_bend_to_left.svg.hi.png&amp;w=600&amp;h=533&amp;ei=R2UAT6naLoWw8gPflcXEAQ&amp;zoom" style="position:absolute;margin-left:10.65pt;margin-top:10.5pt;width:69.05pt;height:61.5pt;z-index:-251656704;visibility:visible" wrapcoords="-235 0 -235 21337 21600 21337 21600 0 -235 0" o:button="t">
            <v:fill o:detectmouseclick="t"/>
            <v:imagedata r:id="rId27" o:title=""/>
            <w10:wrap type="tight"/>
          </v:shape>
        </w:pict>
      </w: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172.55pt;margin-top:756.75pt;width:261.75pt;height:0;z-index:251664896" o:connectortype="straight" strokeweight="2pt"/>
        </w:pict>
      </w:r>
      <w:r>
        <w:rPr>
          <w:noProof/>
          <w:lang w:val="tr-TR" w:eastAsia="tr-TR"/>
        </w:rPr>
        <w:pict>
          <v:shape id="_x0000_s1045" type="#_x0000_t32" style="position:absolute;margin-left:172.55pt;margin-top:687pt;width:261.75pt;height:0;z-index:251663872" o:connectortype="straight" strokeweight="2pt"/>
        </w:pict>
      </w:r>
      <w:r>
        <w:rPr>
          <w:noProof/>
          <w:lang w:val="tr-TR" w:eastAsia="tr-TR"/>
        </w:rPr>
        <w:pict>
          <v:shape id="_x0000_s1046" type="#_x0000_t32" style="position:absolute;margin-left:172.55pt;margin-top:615pt;width:261.75pt;height:0;z-index:251662848" o:connectortype="straight" strokeweight="2pt"/>
        </w:pict>
      </w:r>
      <w:r>
        <w:rPr>
          <w:noProof/>
          <w:lang w:val="tr-TR" w:eastAsia="tr-TR"/>
        </w:rPr>
        <w:pict>
          <v:shape id="_x0000_s1047" type="#_x0000_t32" style="position:absolute;margin-left:-89.2pt;margin-top:756.75pt;width:261.75pt;height:0;z-index:251661824" o:connectortype="straight" strokeweight="2pt"/>
        </w:pict>
      </w:r>
      <w:r>
        <w:rPr>
          <w:noProof/>
          <w:lang w:val="tr-TR" w:eastAsia="tr-TR"/>
        </w:rPr>
        <w:pict>
          <v:shape id="_x0000_s1048" type="#_x0000_t32" style="position:absolute;margin-left:-89.2pt;margin-top:615pt;width:261.75pt;height:0;z-index:251660800" o:connectortype="straight" strokeweight="2pt"/>
        </w:pict>
      </w:r>
      <w:r>
        <w:rPr>
          <w:rFonts w:ascii="Comic Sans MS" w:hAnsi="Comic Sans MS"/>
          <w:sz w:val="18"/>
          <w:szCs w:val="18"/>
        </w:rPr>
        <w:t>5</w:t>
      </w:r>
      <w:r w:rsidRPr="005059D6">
        <w:rPr>
          <w:rFonts w:ascii="Comic Sans MS" w:hAnsi="Comic Sans MS"/>
          <w:sz w:val="18"/>
          <w:szCs w:val="18"/>
        </w:rPr>
        <w:t>) Yanda verilen trafik işaretinin karşılığı nedir?</w:t>
      </w:r>
      <w:r w:rsidRPr="005059D6">
        <w:rPr>
          <w:rFonts w:ascii="Comic Sans MS" w:hAnsi="Comic Sans MS"/>
          <w:sz w:val="18"/>
          <w:szCs w:val="18"/>
        </w:rPr>
        <w:br/>
        <w:t>a) Turn left     b) Turn right</w:t>
      </w:r>
      <w:r w:rsidRPr="005059D6">
        <w:rPr>
          <w:rFonts w:ascii="Comic Sans MS" w:hAnsi="Comic Sans MS"/>
          <w:sz w:val="18"/>
          <w:szCs w:val="18"/>
        </w:rPr>
        <w:br/>
        <w:t>c) Walk past    d) Go down.</w:t>
      </w:r>
    </w:p>
    <w:p w:rsidR="00DB4157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B4157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B4157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B4157" w:rsidRPr="00881B65" w:rsidRDefault="00DB4157" w:rsidP="00A366D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</w:t>
      </w:r>
      <w:r w:rsidRPr="00881B65">
        <w:rPr>
          <w:rFonts w:ascii="Comic Sans MS" w:hAnsi="Comic Sans MS"/>
          <w:sz w:val="18"/>
          <w:szCs w:val="18"/>
        </w:rPr>
        <w:t xml:space="preserve">) </w:t>
      </w:r>
      <w:r w:rsidRPr="00881B65">
        <w:rPr>
          <w:rFonts w:ascii="Comic Sans MS" w:hAnsi="Comic Sans MS"/>
          <w:b/>
          <w:sz w:val="18"/>
          <w:szCs w:val="18"/>
        </w:rPr>
        <w:t xml:space="preserve">Ayşe </w:t>
      </w:r>
      <w:r w:rsidRPr="00881B65">
        <w:rPr>
          <w:rFonts w:ascii="Comic Sans MS" w:hAnsi="Comic Sans MS"/>
          <w:sz w:val="18"/>
          <w:szCs w:val="18"/>
        </w:rPr>
        <w:t xml:space="preserve">          : _______ is a book?</w:t>
      </w:r>
    </w:p>
    <w:p w:rsidR="00DB4157" w:rsidRPr="00881B65" w:rsidRDefault="00DB4157" w:rsidP="00A366D0">
      <w:pPr>
        <w:spacing w:line="240" w:lineRule="auto"/>
        <w:rPr>
          <w:rFonts w:ascii="Comic Sans MS" w:hAnsi="Comic Sans MS"/>
          <w:sz w:val="18"/>
          <w:szCs w:val="18"/>
        </w:rPr>
      </w:pPr>
      <w:r w:rsidRPr="00881B65">
        <w:rPr>
          <w:rFonts w:ascii="Comic Sans MS" w:hAnsi="Comic Sans MS"/>
          <w:sz w:val="18"/>
          <w:szCs w:val="18"/>
        </w:rPr>
        <w:t xml:space="preserve">   </w:t>
      </w:r>
      <w:r w:rsidRPr="00881B65">
        <w:rPr>
          <w:rFonts w:ascii="Comic Sans MS" w:hAnsi="Comic Sans MS"/>
          <w:b/>
          <w:sz w:val="18"/>
          <w:szCs w:val="18"/>
        </w:rPr>
        <w:t xml:space="preserve"> S</w:t>
      </w:r>
      <w:r>
        <w:rPr>
          <w:rFonts w:ascii="Comic Sans MS" w:hAnsi="Comic Sans MS"/>
          <w:b/>
          <w:sz w:val="18"/>
          <w:szCs w:val="18"/>
        </w:rPr>
        <w:t>tationery</w:t>
      </w:r>
      <w:r w:rsidRPr="00881B65">
        <w:rPr>
          <w:rFonts w:ascii="Comic Sans MS" w:hAnsi="Comic Sans MS"/>
          <w:sz w:val="18"/>
          <w:szCs w:val="18"/>
        </w:rPr>
        <w:t xml:space="preserve"> : It’s 5 TL.</w:t>
      </w:r>
    </w:p>
    <w:p w:rsidR="00DB4157" w:rsidRPr="00881B65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881B65">
        <w:rPr>
          <w:rFonts w:ascii="Comic Sans MS" w:hAnsi="Comic Sans MS"/>
          <w:sz w:val="18"/>
          <w:szCs w:val="18"/>
        </w:rPr>
        <w:t>a.) How many</w:t>
      </w:r>
      <w:r>
        <w:rPr>
          <w:rFonts w:ascii="Comic Sans MS" w:hAnsi="Comic Sans MS"/>
          <w:sz w:val="18"/>
          <w:szCs w:val="18"/>
        </w:rPr>
        <w:t xml:space="preserve">  </w:t>
      </w:r>
      <w:r w:rsidRPr="00881B65">
        <w:rPr>
          <w:rFonts w:ascii="Comic Sans MS" w:hAnsi="Comic Sans MS"/>
          <w:sz w:val="18"/>
          <w:szCs w:val="18"/>
        </w:rPr>
        <w:t>b.) How much</w:t>
      </w:r>
      <w:r>
        <w:rPr>
          <w:rFonts w:ascii="Comic Sans MS" w:hAnsi="Comic Sans MS"/>
          <w:sz w:val="18"/>
          <w:szCs w:val="18"/>
        </w:rPr>
        <w:t xml:space="preserve">    </w:t>
      </w:r>
      <w:r w:rsidRPr="00881B65">
        <w:rPr>
          <w:rFonts w:ascii="Comic Sans MS" w:hAnsi="Comic Sans MS"/>
          <w:sz w:val="18"/>
          <w:szCs w:val="18"/>
        </w:rPr>
        <w:t>c.) What</w:t>
      </w:r>
    </w:p>
    <w:p w:rsidR="00DB4157" w:rsidRPr="00881B65" w:rsidRDefault="00DB4157" w:rsidP="00A366D0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shape id="Resim 40" o:spid="_x0000_s1049" type="#_x0000_t75" alt="sit down" style="position:absolute;margin-left:6pt;margin-top:4.05pt;width:1in;height:1in;z-index:-251650560;visibility:visible">
            <v:imagedata r:id="rId28" o:title=""/>
          </v:shape>
        </w:pict>
      </w:r>
    </w:p>
    <w:p w:rsidR="00DB4157" w:rsidRPr="00A366D0" w:rsidRDefault="00DB4157" w:rsidP="00A366D0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</w:t>
      </w:r>
      <w:r w:rsidRPr="00881B65">
        <w:rPr>
          <w:rFonts w:ascii="Comic Sans MS" w:hAnsi="Comic Sans MS"/>
          <w:sz w:val="18"/>
          <w:szCs w:val="18"/>
        </w:rPr>
        <w:t xml:space="preserve">) </w:t>
      </w:r>
      <w:r w:rsidRPr="00881B65">
        <w:rPr>
          <w:rFonts w:ascii="Comic Sans MS" w:hAnsi="Comic Sans MS"/>
          <w:sz w:val="18"/>
          <w:szCs w:val="18"/>
          <w:lang w:val="tr-TR"/>
        </w:rPr>
        <w:tab/>
      </w:r>
      <w:r w:rsidRPr="00881B65">
        <w:rPr>
          <w:rFonts w:ascii="Comic Sans MS" w:hAnsi="Comic Sans MS"/>
          <w:sz w:val="18"/>
          <w:szCs w:val="18"/>
          <w:lang w:val="tr-TR"/>
        </w:rPr>
        <w:tab/>
        <w:t xml:space="preserve">     a.) open your books</w:t>
      </w:r>
    </w:p>
    <w:p w:rsidR="00DB4157" w:rsidRPr="00881B65" w:rsidRDefault="00DB4157" w:rsidP="00A366D0">
      <w:pPr>
        <w:spacing w:line="240" w:lineRule="auto"/>
        <w:rPr>
          <w:rFonts w:ascii="Comic Sans MS" w:hAnsi="Comic Sans MS"/>
          <w:sz w:val="18"/>
          <w:szCs w:val="18"/>
          <w:lang w:val="tr-TR"/>
        </w:rPr>
      </w:pPr>
      <w:r w:rsidRPr="00881B65">
        <w:rPr>
          <w:rFonts w:ascii="Comic Sans MS" w:hAnsi="Comic Sans MS"/>
          <w:sz w:val="18"/>
          <w:szCs w:val="18"/>
          <w:lang w:val="tr-TR"/>
        </w:rPr>
        <w:t xml:space="preserve">                             b.) sit down</w:t>
      </w:r>
    </w:p>
    <w:p w:rsidR="00DB4157" w:rsidRDefault="00DB4157" w:rsidP="00A366D0">
      <w:pPr>
        <w:spacing w:line="240" w:lineRule="auto"/>
        <w:rPr>
          <w:rFonts w:ascii="Comic Sans MS" w:hAnsi="Comic Sans MS"/>
          <w:sz w:val="18"/>
          <w:szCs w:val="18"/>
          <w:lang w:val="tr-TR"/>
        </w:rPr>
      </w:pPr>
      <w:r w:rsidRPr="00881B65">
        <w:rPr>
          <w:rFonts w:ascii="Comic Sans MS" w:hAnsi="Comic Sans MS"/>
          <w:sz w:val="18"/>
          <w:szCs w:val="18"/>
          <w:lang w:val="tr-TR"/>
        </w:rPr>
        <w:t xml:space="preserve">                             c.) stand up</w:t>
      </w:r>
    </w:p>
    <w:p w:rsidR="00DB4157" w:rsidRDefault="00DB4157" w:rsidP="00990D37">
      <w:pPr>
        <w:rPr>
          <w:rFonts w:ascii="Comic Sans MS" w:hAnsi="Comic Sans MS"/>
          <w:sz w:val="18"/>
          <w:szCs w:val="18"/>
          <w:lang w:val="tr-TR"/>
        </w:rPr>
      </w:pPr>
    </w:p>
    <w:p w:rsidR="00DB4157" w:rsidRDefault="00DB4157" w:rsidP="00990D37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val="tr-TR"/>
        </w:rPr>
        <w:t>8</w:t>
      </w:r>
      <w:r w:rsidRPr="00881B65">
        <w:rPr>
          <w:rFonts w:ascii="Comic Sans MS" w:hAnsi="Comic Sans MS"/>
          <w:sz w:val="18"/>
          <w:szCs w:val="18"/>
          <w:lang w:val="tr-TR"/>
        </w:rPr>
        <w:t xml:space="preserve">.) </w:t>
      </w:r>
      <w:r w:rsidRPr="00881B65">
        <w:rPr>
          <w:rFonts w:ascii="Comic Sans MS" w:hAnsi="Comic Sans MS"/>
          <w:sz w:val="18"/>
          <w:szCs w:val="18"/>
        </w:rPr>
        <w:sym w:font="Wingdings" w:char="F022"/>
      </w:r>
      <w:r w:rsidRPr="00881B65">
        <w:rPr>
          <w:rFonts w:ascii="Comic Sans MS" w:hAnsi="Comic Sans MS"/>
          <w:sz w:val="18"/>
          <w:szCs w:val="18"/>
        </w:rPr>
        <w:t xml:space="preserve">  </w:t>
      </w:r>
      <w:r w:rsidRPr="00881B65">
        <w:rPr>
          <w:rFonts w:ascii="Comic Sans MS" w:hAnsi="Comic Sans MS"/>
          <w:sz w:val="18"/>
          <w:szCs w:val="18"/>
        </w:rPr>
        <w:sym w:font="Wingdings" w:char="F022"/>
      </w:r>
      <w:r w:rsidRPr="00881B65">
        <w:rPr>
          <w:rFonts w:ascii="Comic Sans MS" w:hAnsi="Comic Sans MS"/>
          <w:sz w:val="18"/>
          <w:szCs w:val="18"/>
        </w:rPr>
        <w:t xml:space="preserve">  </w:t>
      </w:r>
      <w:r w:rsidRPr="00881B65">
        <w:rPr>
          <w:rFonts w:ascii="Comic Sans MS" w:hAnsi="Comic Sans MS"/>
          <w:sz w:val="18"/>
          <w:szCs w:val="18"/>
        </w:rPr>
        <w:sym w:font="Wingdings" w:char="F022"/>
      </w:r>
      <w:r w:rsidRPr="00881B65">
        <w:rPr>
          <w:rFonts w:ascii="Comic Sans MS" w:hAnsi="Comic Sans MS"/>
          <w:sz w:val="18"/>
          <w:szCs w:val="18"/>
        </w:rPr>
        <w:t xml:space="preserve">  </w:t>
      </w:r>
      <w:r w:rsidRPr="00881B65">
        <w:rPr>
          <w:rFonts w:ascii="Comic Sans MS" w:hAnsi="Comic Sans MS"/>
          <w:sz w:val="18"/>
          <w:szCs w:val="18"/>
        </w:rPr>
        <w:sym w:font="Wingdings" w:char="F022"/>
      </w:r>
      <w:r w:rsidRPr="00881B65">
        <w:rPr>
          <w:rFonts w:ascii="Comic Sans MS" w:hAnsi="Comic Sans MS"/>
          <w:sz w:val="18"/>
          <w:szCs w:val="18"/>
        </w:rPr>
        <w:t xml:space="preserve">  </w:t>
      </w:r>
      <w:r w:rsidRPr="00881B65">
        <w:rPr>
          <w:rFonts w:ascii="Comic Sans MS" w:hAnsi="Comic Sans MS"/>
          <w:sz w:val="18"/>
          <w:szCs w:val="18"/>
        </w:rPr>
        <w:sym w:font="Wingdings" w:char="F022"/>
      </w:r>
    </w:p>
    <w:p w:rsidR="00DB4157" w:rsidRPr="00881B65" w:rsidRDefault="00DB4157" w:rsidP="00990D37">
      <w:pPr>
        <w:spacing w:after="0"/>
        <w:rPr>
          <w:rFonts w:ascii="Comic Sans MS" w:hAnsi="Comic Sans MS"/>
          <w:sz w:val="18"/>
          <w:szCs w:val="18"/>
        </w:rPr>
      </w:pPr>
      <w:r w:rsidRPr="00881B65">
        <w:rPr>
          <w:rFonts w:ascii="Comic Sans MS" w:hAnsi="Comic Sans MS"/>
          <w:sz w:val="18"/>
          <w:szCs w:val="18"/>
        </w:rPr>
        <w:t>Ali   : …………. scissors are there?</w:t>
      </w:r>
    </w:p>
    <w:p w:rsidR="00DB4157" w:rsidRPr="00881B65" w:rsidRDefault="00DB4157" w:rsidP="00990D37">
      <w:pPr>
        <w:spacing w:after="0"/>
        <w:rPr>
          <w:rFonts w:ascii="Comic Sans MS" w:hAnsi="Comic Sans MS"/>
          <w:sz w:val="18"/>
          <w:szCs w:val="18"/>
        </w:rPr>
      </w:pPr>
      <w:r w:rsidRPr="00881B65">
        <w:rPr>
          <w:rFonts w:ascii="Comic Sans MS" w:hAnsi="Comic Sans MS"/>
          <w:sz w:val="18"/>
          <w:szCs w:val="18"/>
        </w:rPr>
        <w:t>Ayşe : ………….seven scissors.</w:t>
      </w:r>
    </w:p>
    <w:p w:rsidR="00DB4157" w:rsidRPr="00881B65" w:rsidRDefault="00DB4157" w:rsidP="00990D37">
      <w:pPr>
        <w:spacing w:after="0"/>
        <w:rPr>
          <w:rFonts w:ascii="Comic Sans MS" w:hAnsi="Comic Sans MS"/>
          <w:sz w:val="18"/>
          <w:szCs w:val="18"/>
        </w:rPr>
      </w:pPr>
    </w:p>
    <w:p w:rsidR="00DB4157" w:rsidRPr="00881B65" w:rsidRDefault="00DB4157" w:rsidP="00990D3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881B65">
        <w:rPr>
          <w:rFonts w:ascii="Comic Sans MS" w:hAnsi="Comic Sans MS"/>
          <w:sz w:val="18"/>
          <w:szCs w:val="18"/>
        </w:rPr>
        <w:t xml:space="preserve">a) How many  -   There are  </w:t>
      </w:r>
    </w:p>
    <w:p w:rsidR="00DB4157" w:rsidRPr="00881B65" w:rsidRDefault="00DB4157" w:rsidP="00990D3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881B65">
        <w:rPr>
          <w:rFonts w:ascii="Comic Sans MS" w:hAnsi="Comic Sans MS"/>
          <w:sz w:val="18"/>
          <w:szCs w:val="18"/>
        </w:rPr>
        <w:t>b) How many  -   Are there</w:t>
      </w:r>
    </w:p>
    <w:p w:rsidR="00DB4157" w:rsidRDefault="00DB4157" w:rsidP="00990D3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881B65">
        <w:rPr>
          <w:rFonts w:ascii="Comic Sans MS" w:hAnsi="Comic Sans MS"/>
          <w:sz w:val="18"/>
          <w:szCs w:val="18"/>
        </w:rPr>
        <w:t>c) What are      -   How many</w:t>
      </w:r>
    </w:p>
    <w:p w:rsidR="00DB4157" w:rsidRPr="00881B65" w:rsidRDefault="00DB4157" w:rsidP="00990D37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881B65">
        <w:rPr>
          <w:rFonts w:ascii="Comic Sans MS" w:hAnsi="Comic Sans MS"/>
          <w:sz w:val="18"/>
          <w:szCs w:val="18"/>
        </w:rPr>
        <w:t xml:space="preserve">  </w:t>
      </w:r>
    </w:p>
    <w:p w:rsidR="00DB4157" w:rsidRPr="00881B65" w:rsidRDefault="00DB4157" w:rsidP="00990D37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noProof/>
          <w:lang w:val="tr-TR" w:eastAsia="tr-TR"/>
        </w:rPr>
        <w:pict>
          <v:shape id="Resim 43" o:spid="_x0000_s1050" type="#_x0000_t75" style="position:absolute;margin-left:162pt;margin-top:15.1pt;width:81pt;height:36pt;z-index:-251649536;visibility:visible">
            <v:imagedata r:id="rId29" o:title=""/>
          </v:shape>
        </w:pict>
      </w:r>
      <w:r>
        <w:rPr>
          <w:rFonts w:ascii="Comic Sans MS" w:hAnsi="Comic Sans MS"/>
          <w:sz w:val="18"/>
          <w:szCs w:val="18"/>
          <w:lang w:val="tr-TR"/>
        </w:rPr>
        <w:t>9</w:t>
      </w:r>
      <w:r w:rsidRPr="00881B65">
        <w:rPr>
          <w:rFonts w:ascii="Comic Sans MS" w:hAnsi="Comic Sans MS"/>
          <w:sz w:val="18"/>
          <w:szCs w:val="18"/>
          <w:lang w:val="tr-TR"/>
        </w:rPr>
        <w:t xml:space="preserve">) </w:t>
      </w:r>
      <w:r w:rsidRPr="00881B65">
        <w:rPr>
          <w:rFonts w:ascii="Comic Sans MS" w:hAnsi="Comic Sans MS"/>
          <w:sz w:val="18"/>
          <w:szCs w:val="18"/>
        </w:rPr>
        <w:t xml:space="preserve"> What is the capital city of Turkey?</w:t>
      </w:r>
    </w:p>
    <w:p w:rsidR="00DB4157" w:rsidRPr="00881B65" w:rsidRDefault="00DB4157" w:rsidP="00990D37">
      <w:pPr>
        <w:spacing w:line="240" w:lineRule="auto"/>
        <w:rPr>
          <w:rFonts w:ascii="Comic Sans MS" w:hAnsi="Comic Sans MS"/>
          <w:sz w:val="18"/>
          <w:szCs w:val="18"/>
        </w:rPr>
      </w:pPr>
      <w:r w:rsidRPr="00881B65">
        <w:rPr>
          <w:rFonts w:ascii="Comic Sans MS" w:hAnsi="Comic Sans MS"/>
          <w:sz w:val="18"/>
          <w:szCs w:val="18"/>
        </w:rPr>
        <w:t xml:space="preserve">a.) It’s </w:t>
      </w:r>
      <w:smartTag w:uri="urn:schemas-microsoft-com:office:smarttags" w:element="State">
        <w:r w:rsidRPr="00881B65">
          <w:rPr>
            <w:rFonts w:ascii="Comic Sans MS" w:hAnsi="Comic Sans MS"/>
            <w:sz w:val="18"/>
            <w:szCs w:val="18"/>
          </w:rPr>
          <w:t>Ankara</w:t>
        </w:r>
      </w:smartTag>
      <w:r w:rsidRPr="00881B65">
        <w:rPr>
          <w:rFonts w:ascii="Comic Sans MS" w:hAnsi="Comic Sans MS"/>
          <w:sz w:val="18"/>
          <w:szCs w:val="18"/>
        </w:rPr>
        <w:t xml:space="preserve">     b.) It’s </w:t>
      </w:r>
      <w:smartTag w:uri="urn:schemas-microsoft-com:office:smarttags" w:element="State">
        <w:r w:rsidRPr="00881B65">
          <w:rPr>
            <w:rFonts w:ascii="Comic Sans MS" w:hAnsi="Comic Sans MS"/>
            <w:sz w:val="18"/>
            <w:szCs w:val="18"/>
          </w:rPr>
          <w:t>London</w:t>
        </w:r>
      </w:smartTag>
      <w:r w:rsidRPr="00881B65">
        <w:rPr>
          <w:rFonts w:ascii="Comic Sans MS" w:hAnsi="Comic Sans MS"/>
          <w:sz w:val="18"/>
          <w:szCs w:val="18"/>
        </w:rPr>
        <w:t>.</w:t>
      </w:r>
    </w:p>
    <w:p w:rsidR="00DB4157" w:rsidRPr="00881B65" w:rsidRDefault="00DB4157" w:rsidP="00990D37">
      <w:pPr>
        <w:spacing w:line="240" w:lineRule="auto"/>
        <w:rPr>
          <w:rFonts w:ascii="Comic Sans MS" w:hAnsi="Comic Sans MS"/>
          <w:sz w:val="18"/>
          <w:szCs w:val="18"/>
        </w:rPr>
      </w:pPr>
      <w:r w:rsidRPr="00881B65">
        <w:rPr>
          <w:rFonts w:ascii="Comic Sans MS" w:hAnsi="Comic Sans MS"/>
          <w:sz w:val="18"/>
          <w:szCs w:val="18"/>
        </w:rPr>
        <w:t xml:space="preserve">c.) It’s </w:t>
      </w:r>
      <w:smartTag w:uri="urn:schemas-microsoft-com:office:smarttags" w:element="State">
        <w:r w:rsidRPr="00881B65">
          <w:rPr>
            <w:rFonts w:ascii="Comic Sans MS" w:hAnsi="Comic Sans MS"/>
            <w:sz w:val="18"/>
            <w:szCs w:val="18"/>
          </w:rPr>
          <w:t>Berlin</w:t>
        </w:r>
      </w:smartTag>
      <w:r w:rsidRPr="00881B65">
        <w:rPr>
          <w:rFonts w:ascii="Comic Sans MS" w:hAnsi="Comic Sans MS"/>
          <w:sz w:val="18"/>
          <w:szCs w:val="18"/>
        </w:rPr>
        <w:t>.</w:t>
      </w:r>
    </w:p>
    <w:p w:rsidR="00DB4157" w:rsidRPr="00881B65" w:rsidRDefault="00DB4157" w:rsidP="00990D37">
      <w:pPr>
        <w:spacing w:line="240" w:lineRule="auto"/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10</w:t>
      </w:r>
      <w:r w:rsidRPr="00881B65">
        <w:rPr>
          <w:rFonts w:ascii="Comic Sans MS" w:hAnsi="Comic Sans MS"/>
          <w:sz w:val="18"/>
          <w:szCs w:val="18"/>
          <w:lang w:val="tr-TR"/>
        </w:rPr>
        <w:t>.) A: Please give me your dictionary.</w:t>
      </w:r>
    </w:p>
    <w:p w:rsidR="00DB4157" w:rsidRPr="00881B65" w:rsidRDefault="00DB4157" w:rsidP="00990D37">
      <w:pPr>
        <w:spacing w:line="240" w:lineRule="auto"/>
        <w:rPr>
          <w:rFonts w:ascii="Comic Sans MS" w:hAnsi="Comic Sans MS"/>
          <w:sz w:val="18"/>
          <w:szCs w:val="18"/>
          <w:lang w:val="tr-TR"/>
        </w:rPr>
      </w:pPr>
      <w:r w:rsidRPr="00881B65">
        <w:rPr>
          <w:rFonts w:ascii="Comic Sans MS" w:hAnsi="Comic Sans MS"/>
          <w:sz w:val="18"/>
          <w:szCs w:val="18"/>
          <w:lang w:val="tr-TR"/>
        </w:rPr>
        <w:t xml:space="preserve">       B: ___________________.</w:t>
      </w:r>
    </w:p>
    <w:p w:rsidR="00DB4157" w:rsidRPr="00881B65" w:rsidRDefault="00DB4157" w:rsidP="00990D37">
      <w:pPr>
        <w:spacing w:after="0" w:line="240" w:lineRule="auto"/>
        <w:rPr>
          <w:rFonts w:ascii="Comic Sans MS" w:hAnsi="Comic Sans MS"/>
          <w:sz w:val="18"/>
          <w:szCs w:val="18"/>
          <w:lang w:val="tr-TR"/>
        </w:rPr>
      </w:pPr>
      <w:r w:rsidRPr="00881B65">
        <w:rPr>
          <w:rFonts w:ascii="Comic Sans MS" w:hAnsi="Comic Sans MS"/>
          <w:sz w:val="18"/>
          <w:szCs w:val="18"/>
          <w:lang w:val="tr-TR"/>
        </w:rPr>
        <w:t>a.) Yes, I have</w:t>
      </w:r>
    </w:p>
    <w:p w:rsidR="00DB4157" w:rsidRPr="00881B65" w:rsidRDefault="00DB4157" w:rsidP="00990D37">
      <w:pPr>
        <w:spacing w:after="0" w:line="240" w:lineRule="auto"/>
        <w:rPr>
          <w:rFonts w:ascii="Comic Sans MS" w:hAnsi="Comic Sans MS"/>
          <w:sz w:val="18"/>
          <w:szCs w:val="18"/>
          <w:lang w:val="tr-TR"/>
        </w:rPr>
      </w:pPr>
      <w:r>
        <w:rPr>
          <w:noProof/>
          <w:lang w:val="tr-TR" w:eastAsia="tr-TR"/>
        </w:rPr>
        <w:pict>
          <v:shape id="Resim 44" o:spid="_x0000_s1051" type="#_x0000_t75" style="position:absolute;margin-left:44.55pt;margin-top:12pt;width:214.3pt;height:63.75pt;z-index:-251648512;visibility:visible">
            <v:imagedata r:id="rId30" o:title=""/>
          </v:shape>
        </w:pict>
      </w:r>
      <w:r w:rsidRPr="00881B65">
        <w:rPr>
          <w:rFonts w:ascii="Comic Sans MS" w:hAnsi="Comic Sans MS"/>
          <w:sz w:val="18"/>
          <w:szCs w:val="18"/>
          <w:lang w:val="tr-TR"/>
        </w:rPr>
        <w:t>b.) Here you are</w:t>
      </w:r>
    </w:p>
    <w:p w:rsidR="00DB4157" w:rsidRPr="00881B65" w:rsidRDefault="00DB4157" w:rsidP="00990D37">
      <w:pPr>
        <w:spacing w:after="0" w:line="240" w:lineRule="auto"/>
        <w:rPr>
          <w:rFonts w:ascii="Comic Sans MS" w:hAnsi="Comic Sans MS"/>
          <w:sz w:val="18"/>
          <w:szCs w:val="18"/>
          <w:lang w:val="tr-TR"/>
        </w:rPr>
      </w:pPr>
      <w:r w:rsidRPr="00881B65">
        <w:rPr>
          <w:rFonts w:ascii="Comic Sans MS" w:hAnsi="Comic Sans MS"/>
          <w:sz w:val="18"/>
          <w:szCs w:val="18"/>
          <w:lang w:val="tr-TR"/>
        </w:rPr>
        <w:t>c.) That’s right</w:t>
      </w:r>
    </w:p>
    <w:p w:rsidR="00DB4157" w:rsidRPr="00881B65" w:rsidRDefault="00DB4157" w:rsidP="00990D37">
      <w:pPr>
        <w:spacing w:after="0" w:line="240" w:lineRule="auto"/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11</w:t>
      </w:r>
      <w:r w:rsidRPr="00881B65">
        <w:rPr>
          <w:rFonts w:ascii="Comic Sans MS" w:hAnsi="Comic Sans MS"/>
          <w:sz w:val="18"/>
          <w:szCs w:val="18"/>
          <w:lang w:val="tr-TR"/>
        </w:rPr>
        <w:t xml:space="preserve">.) </w:t>
      </w:r>
    </w:p>
    <w:p w:rsidR="00DB4157" w:rsidRDefault="00DB4157" w:rsidP="00990D37">
      <w:pPr>
        <w:spacing w:line="240" w:lineRule="auto"/>
        <w:rPr>
          <w:rFonts w:ascii="Comic Sans MS" w:hAnsi="Comic Sans MS"/>
          <w:sz w:val="18"/>
          <w:szCs w:val="18"/>
          <w:lang w:val="tr-TR"/>
        </w:rPr>
        <w:sectPr w:rsidR="00DB4157" w:rsidSect="00990D37">
          <w:type w:val="continuous"/>
          <w:pgSz w:w="12240" w:h="15840"/>
          <w:pgMar w:top="0" w:right="810" w:bottom="0" w:left="540" w:header="708" w:footer="708" w:gutter="0"/>
          <w:cols w:num="2" w:space="708"/>
          <w:docGrid w:linePitch="360"/>
        </w:sectPr>
      </w:pPr>
    </w:p>
    <w:p w:rsidR="00DB4157" w:rsidRDefault="00DB4157" w:rsidP="00990D37">
      <w:pPr>
        <w:spacing w:line="240" w:lineRule="auto"/>
        <w:rPr>
          <w:rFonts w:ascii="Comic Sans MS" w:hAnsi="Comic Sans MS"/>
          <w:sz w:val="18"/>
          <w:szCs w:val="18"/>
          <w:lang w:val="tr-TR"/>
        </w:rPr>
      </w:pPr>
    </w:p>
    <w:p w:rsidR="00DB4157" w:rsidRPr="00881B65" w:rsidRDefault="00DB4157" w:rsidP="00990D37">
      <w:pPr>
        <w:spacing w:line="240" w:lineRule="auto"/>
        <w:rPr>
          <w:rFonts w:ascii="Comic Sans MS" w:hAnsi="Comic Sans MS"/>
          <w:sz w:val="18"/>
          <w:szCs w:val="18"/>
          <w:lang w:val="tr-TR"/>
        </w:rPr>
      </w:pPr>
    </w:p>
    <w:p w:rsidR="00DB4157" w:rsidRPr="00881B65" w:rsidRDefault="00DB4157" w:rsidP="00990D37">
      <w:pPr>
        <w:spacing w:line="240" w:lineRule="auto"/>
        <w:rPr>
          <w:rFonts w:ascii="Comic Sans MS" w:hAnsi="Comic Sans MS"/>
          <w:sz w:val="18"/>
          <w:szCs w:val="18"/>
          <w:lang w:val="tr-TR"/>
        </w:rPr>
      </w:pPr>
    </w:p>
    <w:p w:rsidR="00DB4157" w:rsidRPr="00881B65" w:rsidRDefault="00DB4157" w:rsidP="00990D37">
      <w:pPr>
        <w:spacing w:line="240" w:lineRule="auto"/>
        <w:rPr>
          <w:rFonts w:ascii="Comic Sans MS" w:hAnsi="Comic Sans MS"/>
          <w:sz w:val="18"/>
          <w:szCs w:val="18"/>
          <w:lang w:val="tr-TR"/>
        </w:rPr>
      </w:pPr>
    </w:p>
    <w:p w:rsidR="00DB4157" w:rsidRPr="00881B65" w:rsidRDefault="00DB4157" w:rsidP="00990D37">
      <w:pPr>
        <w:spacing w:line="240" w:lineRule="auto"/>
        <w:rPr>
          <w:rFonts w:ascii="Comic Sans MS" w:hAnsi="Comic Sans MS"/>
          <w:sz w:val="18"/>
          <w:szCs w:val="18"/>
          <w:lang w:val="tr-TR"/>
        </w:rPr>
      </w:pPr>
      <w:r w:rsidRPr="00881B65">
        <w:rPr>
          <w:rFonts w:ascii="Comic Sans MS" w:hAnsi="Comic Sans MS"/>
          <w:sz w:val="18"/>
          <w:szCs w:val="18"/>
          <w:lang w:val="tr-TR"/>
        </w:rPr>
        <w:t>a.) It’s in the Black Sea Region.</w:t>
      </w:r>
    </w:p>
    <w:p w:rsidR="00DB4157" w:rsidRPr="00881B65" w:rsidRDefault="00DB4157" w:rsidP="00990D37">
      <w:pPr>
        <w:spacing w:line="240" w:lineRule="auto"/>
        <w:rPr>
          <w:rFonts w:ascii="Comic Sans MS" w:hAnsi="Comic Sans MS"/>
          <w:sz w:val="18"/>
          <w:szCs w:val="18"/>
          <w:lang w:val="tr-TR"/>
        </w:rPr>
      </w:pPr>
      <w:r w:rsidRPr="00881B65">
        <w:rPr>
          <w:rFonts w:ascii="Comic Sans MS" w:hAnsi="Comic Sans MS"/>
          <w:sz w:val="18"/>
          <w:szCs w:val="18"/>
          <w:lang w:val="tr-TR"/>
        </w:rPr>
        <w:t>b.) It’s in the Central Anatolia Region.</w:t>
      </w:r>
    </w:p>
    <w:p w:rsidR="00DB4157" w:rsidRPr="00990D37" w:rsidRDefault="00DB4157" w:rsidP="00990D37">
      <w:pPr>
        <w:spacing w:line="240" w:lineRule="auto"/>
        <w:rPr>
          <w:rFonts w:ascii="Comic Sans MS" w:hAnsi="Comic Sans MS"/>
          <w:sz w:val="18"/>
          <w:szCs w:val="18"/>
          <w:lang w:val="tr-TR"/>
        </w:rPr>
        <w:sectPr w:rsidR="00DB4157" w:rsidRPr="00990D37" w:rsidSect="00990D37">
          <w:type w:val="continuous"/>
          <w:pgSz w:w="12240" w:h="15840"/>
          <w:pgMar w:top="0" w:right="810" w:bottom="0" w:left="540" w:header="708" w:footer="708" w:gutter="0"/>
          <w:cols w:num="2" w:space="708"/>
          <w:docGrid w:linePitch="360"/>
        </w:sectPr>
      </w:pPr>
      <w:r w:rsidRPr="00881B65">
        <w:rPr>
          <w:rFonts w:ascii="Comic Sans MS" w:hAnsi="Comic Sans MS"/>
          <w:sz w:val="18"/>
          <w:szCs w:val="18"/>
          <w:lang w:val="tr-TR"/>
        </w:rPr>
        <w:t>c.) It’s in the</w:t>
      </w:r>
      <w:r>
        <w:rPr>
          <w:rFonts w:ascii="Comic Sans MS" w:hAnsi="Comic Sans MS"/>
          <w:sz w:val="18"/>
          <w:szCs w:val="18"/>
          <w:lang w:val="tr-TR"/>
        </w:rPr>
        <w:t xml:space="preserve"> Mediterranean Region</w:t>
      </w:r>
    </w:p>
    <w:p w:rsidR="00DB4157" w:rsidRPr="0024614A" w:rsidRDefault="00DB4157" w:rsidP="00990D37">
      <w:pPr>
        <w:autoSpaceDE w:val="0"/>
        <w:spacing w:line="240" w:lineRule="auto"/>
        <w:rPr>
          <w:rFonts w:ascii="Comic Sans MS" w:hAnsi="Comic Sans MS" w:cs="Arial"/>
          <w:b/>
          <w:color w:val="000000"/>
          <w:sz w:val="18"/>
          <w:szCs w:val="18"/>
        </w:rPr>
      </w:pPr>
      <w:r w:rsidRPr="0024614A">
        <w:rPr>
          <w:rFonts w:ascii="Comic Sans MS" w:hAnsi="Comic Sans MS" w:cs="Arial"/>
          <w:b/>
          <w:color w:val="000000"/>
          <w:sz w:val="18"/>
          <w:szCs w:val="18"/>
        </w:rPr>
        <w:t>1-5 arasındaki soruları tabloya göre cevaplayın</w:t>
      </w:r>
    </w:p>
    <w:tbl>
      <w:tblPr>
        <w:tblW w:w="0" w:type="auto"/>
        <w:tblInd w:w="81" w:type="dxa"/>
        <w:tblLayout w:type="fixed"/>
        <w:tblLook w:val="0000"/>
      </w:tblPr>
      <w:tblGrid>
        <w:gridCol w:w="1605"/>
        <w:gridCol w:w="1800"/>
        <w:gridCol w:w="1725"/>
        <w:gridCol w:w="2130"/>
      </w:tblGrid>
      <w:tr w:rsidR="00DB4157" w:rsidRPr="00C96DAC" w:rsidTr="00C07B67">
        <w:trPr>
          <w:trHeight w:val="845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C96DAC">
              <w:rPr>
                <w:rFonts w:ascii="Comic Sans MS" w:hAnsi="Comic Sans MS" w:cs="Arial"/>
                <w:noProof/>
                <w:color w:val="000000"/>
                <w:sz w:val="18"/>
                <w:szCs w:val="18"/>
                <w:lang w:val="tr-TR" w:eastAsia="tr-TR"/>
              </w:rPr>
              <w:pict>
                <v:shape id="Resim 27" o:spid="_x0000_i1045" type="#_x0000_t75" style="width:45pt;height:38.25pt;visibility:visible" filled="t">
                  <v:imagedata r:id="rId31" o:title=""/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C96DAC">
              <w:rPr>
                <w:rFonts w:ascii="Comic Sans MS" w:hAnsi="Comic Sans MS" w:cs="Arial"/>
                <w:noProof/>
                <w:color w:val="000000"/>
                <w:sz w:val="18"/>
                <w:szCs w:val="18"/>
                <w:lang w:val="tr-TR" w:eastAsia="tr-TR"/>
              </w:rPr>
              <w:pict>
                <v:shape id="Resim 117" o:spid="_x0000_i1046" type="#_x0000_t75" style="width:36.75pt;height:30pt;visibility:visible">
                  <v:imagedata r:id="rId32" o:title=""/>
                </v:shape>
              </w:pic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>
              <w:rPr>
                <w:noProof/>
                <w:lang w:val="tr-TR" w:eastAsia="tr-TR"/>
              </w:rPr>
              <w:pict>
                <v:shape id="_x0000_s1052" type="#_x0000_t202" style="position:absolute;left:0;text-align:left;margin-left:104.25pt;margin-top:-33.15pt;width:216.5pt;height:291.35pt;z-index:251673088;mso-position-horizontal-relative:text;mso-position-vertical-relative:text">
                  <v:textbox>
                    <w:txbxContent>
                      <w:p w:rsidR="00DB4157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1.  Can Kevin sing a song?   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  </w:t>
                        </w: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>A) No, he can’t.</w:t>
                        </w: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ab/>
                          <w:t xml:space="preserve">  B) Yes, he can.                            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     C) Yes, he can't.       D) No, he can.                             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>2. Who can swim?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     A) Lisa</w:t>
                        </w: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ab/>
                          <w:t xml:space="preserve">             B) Kevin and Mike           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     C) Kevin and Lisa      D) Mike                                  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ind w:left="270" w:hanging="360"/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 3. What can't Lisa do?   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ind w:left="240" w:hanging="360"/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       A) She can't sing a song.</w:t>
                        </w:r>
                        <w:r w:rsidRPr="0024614A"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     B) She can’t play football</w:t>
                        </w: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>.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     C) </w:t>
                        </w:r>
                        <w:r w:rsidRPr="0024614A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She can't swim.   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     D) She can swim.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>4.  Can Mike play football</w:t>
                        </w:r>
                        <w:r w:rsidRPr="0024614A"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>?</w:t>
                        </w:r>
                      </w:p>
                      <w:p w:rsidR="00DB4157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>A) No, he can't.   B) Yes, he can.</w:t>
                        </w:r>
                        <w:r w:rsidRPr="005059D6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br/>
                          <w:t xml:space="preserve"> </w:t>
                        </w: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>C) Yes, he can't   D) No, he can.</w:t>
                        </w:r>
                      </w:p>
                      <w:p w:rsidR="00DB4157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5.</w:t>
                        </w: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>Who can sing</w:t>
                        </w:r>
                        <w:r w:rsidRPr="0024614A"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>?</w:t>
                        </w:r>
                      </w:p>
                      <w:p w:rsidR="00DB4157" w:rsidRPr="00C07B67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>A) Lisa                     B) Lisa and Mike</w:t>
                        </w: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 w:rsidRPr="0024614A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>C) Kevin and Mike    D) Mike, Lisa and Kevin</w:t>
                        </w:r>
                      </w:p>
                      <w:p w:rsidR="00DB4157" w:rsidRPr="00EC4B98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 w:rsidRPr="00EC4B98">
                          <w:rPr>
                            <w:rFonts w:ascii="Comic Sans MS" w:hAnsi="Comic Sans MS" w:cs="Arial"/>
                            <w:b/>
                            <w:color w:val="000000"/>
                            <w:sz w:val="18"/>
                            <w:szCs w:val="18"/>
                          </w:rPr>
                          <w:t>6.Who can play football?</w:t>
                        </w:r>
                      </w:p>
                      <w:p w:rsidR="00DB4157" w:rsidRPr="00EC4B98" w:rsidRDefault="00DB4157" w:rsidP="00EC4B98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 w:rsidRPr="00EC4B98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>Kevin</w:t>
                        </w:r>
                      </w:p>
                      <w:p w:rsidR="00DB4157" w:rsidRPr="00EC4B98" w:rsidRDefault="00DB4157" w:rsidP="00EC4B98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 w:rsidRPr="00EC4B98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Lisa </w:t>
                        </w:r>
                      </w:p>
                      <w:p w:rsidR="00DB4157" w:rsidRPr="00EC4B98" w:rsidRDefault="00DB4157" w:rsidP="00EC4B98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 w:rsidRPr="00EC4B98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Mike </w:t>
                        </w:r>
                      </w:p>
                      <w:p w:rsidR="00DB4157" w:rsidRPr="00EC4B98" w:rsidRDefault="00DB4157" w:rsidP="00EC4B98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  <w:r w:rsidRPr="00EC4B98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>Lisa and Kevin</w:t>
                        </w:r>
                      </w:p>
                      <w:p w:rsidR="00DB4157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  <w:p w:rsidR="00DB4157" w:rsidRPr="0024614A" w:rsidRDefault="00DB4157" w:rsidP="00C07B67">
                        <w:pPr>
                          <w:autoSpaceDE w:val="0"/>
                          <w:spacing w:after="0" w:line="240" w:lineRule="auto"/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  <w:p w:rsidR="00DB4157" w:rsidRPr="005059D6" w:rsidRDefault="00DB4157" w:rsidP="00C07B67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  <w:p w:rsidR="00DB4157" w:rsidRPr="00C07B67" w:rsidRDefault="00DB4157" w:rsidP="00C07B67"/>
                    </w:txbxContent>
                  </v:textbox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45" o:spid="_x0000_s1053" type="#_x0000_t75" style="position:absolute;left:0;text-align:left;margin-left:20.85pt;margin-top:-33.8pt;width:51.1pt;height:33.75pt;z-index:251668992;visibility:visible;mso-wrap-distance-left:9.05pt;mso-wrap-distance-right:9.05pt;mso-position-horizontal-relative:text;mso-position-vertical-relative:text" filled="t">
                  <v:imagedata r:id="rId33" o:title=""/>
                  <w10:wrap type="square"/>
                </v:shape>
              </w:pict>
            </w:r>
          </w:p>
        </w:tc>
      </w:tr>
      <w:tr w:rsidR="00DB4157" w:rsidRPr="00C96DAC" w:rsidTr="00951E7C">
        <w:trPr>
          <w:trHeight w:hRule="exact" w:val="1107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  <w:lang w:val="tr-TR" w:eastAsia="tr-TR"/>
              </w:rPr>
              <w:pict>
                <v:shape id="Resim 47" o:spid="_x0000_s1054" type="#_x0000_t75" style="position:absolute;margin-left:27.4pt;margin-top:8.9pt;width:36.45pt;height:24.6pt;z-index:251671040;visibility:visible;mso-wrap-distance-left:0;mso-wrap-distance-right:0;mso-position-horizontal-relative:text;mso-position-vertical-relative:text" filled="t">
                  <v:imagedata r:id="rId34" o:title=""/>
                  <w10:wrap type="topAndBottom"/>
                </v:shape>
              </w:pict>
            </w:r>
            <w:r w:rsidRPr="00C96DAC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     </w:t>
            </w:r>
            <w:r w:rsidRPr="00C96DAC">
              <w:rPr>
                <w:rFonts w:ascii="Comic Sans MS" w:hAnsi="Comic Sans MS" w:cs="Arial"/>
                <w:b/>
                <w:bCs/>
                <w:color w:val="000000"/>
                <w:sz w:val="18"/>
                <w:szCs w:val="18"/>
              </w:rPr>
              <w:t xml:space="preserve">  Kevin</w:t>
            </w:r>
          </w:p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C96DAC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     Kevin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C96DAC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C96DAC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val="tr-TR" w:eastAsia="tr-TR"/>
              </w:rPr>
              <w:pict>
                <v:shape id="Resim 28" o:spid="_x0000_i1047" type="#_x0000_t75" style="width:28.5pt;height:20.25pt;visibility:visible" filled="t">
                  <v:fill opacity="0"/>
                  <v:imagedata r:id="rId35" o:title=""/>
                </v:shape>
              </w:pic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C96DAC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val="tr-TR" w:eastAsia="tr-TR"/>
              </w:rPr>
              <w:pict>
                <v:shape id="Resim 29" o:spid="_x0000_i1048" type="#_x0000_t75" style="width:18pt;height:12.75pt;visibility:visible" filled="t">
                  <v:fill opacity="0"/>
                  <v:imagedata r:id="rId35" o:title=""/>
                </v:shape>
              </w:pict>
            </w:r>
          </w:p>
        </w:tc>
      </w:tr>
      <w:tr w:rsidR="00DB4157" w:rsidRPr="00C96DAC" w:rsidTr="00951E7C">
        <w:trPr>
          <w:trHeight w:hRule="exact" w:val="1487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>
              <w:rPr>
                <w:noProof/>
                <w:lang w:val="tr-TR" w:eastAsia="tr-TR"/>
              </w:rPr>
              <w:pict>
                <v:shape id="Resim 48" o:spid="_x0000_s1055" type="#_x0000_t75" style="position:absolute;margin-left:27.4pt;margin-top:15.8pt;width:30.05pt;height:31.65pt;z-index:251672064;visibility:visible;mso-wrap-distance-left:0;mso-wrap-distance-right:0;mso-position-horizontal-relative:text;mso-position-vertical-relative:text" filled="t">
                  <v:imagedata r:id="rId36" o:title=""/>
                  <w10:wrap type="topAndBottom"/>
                </v:shape>
              </w:pict>
            </w:r>
            <w:r w:rsidRPr="00C96DAC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      </w:t>
            </w:r>
            <w:r w:rsidRPr="00C96DAC">
              <w:rPr>
                <w:rFonts w:ascii="Comic Sans MS" w:hAnsi="Comic Sans MS" w:cs="Arial"/>
                <w:b/>
                <w:bCs/>
                <w:color w:val="000000"/>
                <w:sz w:val="18"/>
                <w:szCs w:val="18"/>
              </w:rPr>
              <w:t xml:space="preserve"> Lisa  </w:t>
            </w:r>
            <w:r w:rsidRPr="00C96DAC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  </w:t>
            </w:r>
          </w:p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C96DAC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     </w:t>
            </w:r>
          </w:p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C96DAC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       Lisa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C96DAC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val="tr-TR" w:eastAsia="tr-TR"/>
              </w:rPr>
              <w:pict>
                <v:shape id="Resim 30" o:spid="_x0000_i1049" type="#_x0000_t75" style="width:21.75pt;height:15.75pt;visibility:visible" filled="t">
                  <v:fill opacity="0"/>
                  <v:imagedata r:id="rId35" o:title=""/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C96DAC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C96DAC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val="tr-TR" w:eastAsia="tr-TR"/>
              </w:rPr>
              <w:pict>
                <v:shape id="Resim 31" o:spid="_x0000_i1050" type="#_x0000_t75" style="width:28.5pt;height:20.25pt;visibility:visible" filled="t">
                  <v:fill opacity="0"/>
                  <v:imagedata r:id="rId35" o:title=""/>
                </v:shape>
              </w:pict>
            </w:r>
          </w:p>
        </w:tc>
      </w:tr>
      <w:tr w:rsidR="00DB4157" w:rsidRPr="00C96DAC" w:rsidTr="00951E7C">
        <w:trPr>
          <w:trHeight w:hRule="exact" w:val="1470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  <w:lang w:val="tr-TR" w:eastAsia="tr-TR"/>
              </w:rPr>
              <w:pict>
                <v:shape id="Resim 46" o:spid="_x0000_s1056" type="#_x0000_t75" style="position:absolute;margin-left:21.4pt;margin-top:9.7pt;width:36pt;height:36pt;z-index:251670016;visibility:visible;mso-wrap-distance-left:0;mso-wrap-distance-right:0;mso-position-horizontal-relative:text;mso-position-vertical-relative:text" filled="t">
                  <v:imagedata r:id="rId37" o:title=""/>
                  <w10:wrap type="topAndBottom"/>
                </v:shape>
              </w:pict>
            </w:r>
            <w:r w:rsidRPr="00C96DAC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     </w:t>
            </w:r>
            <w:r w:rsidRPr="00C96DAC">
              <w:rPr>
                <w:rFonts w:ascii="Comic Sans MS" w:hAnsi="Comic Sans MS" w:cs="Arial"/>
                <w:b/>
                <w:bCs/>
                <w:color w:val="000000"/>
                <w:sz w:val="18"/>
                <w:szCs w:val="18"/>
              </w:rPr>
              <w:t>Mike</w:t>
            </w:r>
          </w:p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</w:p>
          <w:p w:rsidR="00DB4157" w:rsidRPr="00C96DAC" w:rsidRDefault="00DB4157" w:rsidP="00951E7C">
            <w:pPr>
              <w:autoSpaceDE w:val="0"/>
              <w:snapToGrid w:val="0"/>
              <w:spacing w:line="240" w:lineRule="auto"/>
              <w:rPr>
                <w:rFonts w:ascii="Comic Sans MS" w:hAnsi="Comic Sans MS" w:cs="Arial"/>
                <w:color w:val="000000"/>
                <w:sz w:val="18"/>
                <w:szCs w:val="18"/>
              </w:rPr>
            </w:pPr>
            <w:r w:rsidRPr="00C96DAC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      Mike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C96DAC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C96DAC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157" w:rsidRPr="00C96DAC" w:rsidRDefault="00DB4157" w:rsidP="00951E7C">
            <w:pPr>
              <w:autoSpaceDE w:val="0"/>
              <w:snapToGrid w:val="0"/>
              <w:spacing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C96DAC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val="tr-TR" w:eastAsia="tr-TR"/>
              </w:rPr>
              <w:pict>
                <v:shape id="Resim 32" o:spid="_x0000_i1051" type="#_x0000_t75" style="width:28.5pt;height:20.25pt;visibility:visible" filled="t">
                  <v:fill opacity="0"/>
                  <v:imagedata r:id="rId35" o:title=""/>
                </v:shape>
              </w:pict>
            </w:r>
          </w:p>
        </w:tc>
      </w:tr>
    </w:tbl>
    <w:p w:rsidR="00DB4157" w:rsidRPr="0024614A" w:rsidRDefault="00DB4157" w:rsidP="00990D37">
      <w:pPr>
        <w:autoSpaceDE w:val="0"/>
        <w:spacing w:line="240" w:lineRule="auto"/>
        <w:rPr>
          <w:rFonts w:ascii="Comic Sans MS" w:hAnsi="Comic Sans MS"/>
          <w:sz w:val="18"/>
          <w:szCs w:val="18"/>
        </w:rPr>
      </w:pPr>
    </w:p>
    <w:p w:rsidR="00DB4157" w:rsidRDefault="00DB4157" w:rsidP="00990D37">
      <w:pPr>
        <w:autoSpaceDE w:val="0"/>
        <w:spacing w:line="240" w:lineRule="auto"/>
        <w:rPr>
          <w:rFonts w:ascii="Comic Sans MS" w:hAnsi="Comic Sans MS" w:cs="Arial"/>
          <w:b/>
          <w:color w:val="000000"/>
          <w:sz w:val="18"/>
          <w:szCs w:val="18"/>
        </w:rPr>
      </w:pPr>
      <w:hyperlink r:id="rId38" w:history="1">
        <w:r w:rsidRPr="00441C3C">
          <w:rPr>
            <w:rStyle w:val="Hyperlink"/>
            <w:rFonts w:ascii="Comic Sans MS" w:hAnsi="Comic Sans MS" w:cs="Arial"/>
            <w:b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</w:p>
    <w:sectPr w:rsidR="00DB4157" w:rsidSect="00990D37">
      <w:type w:val="continuous"/>
      <w:pgSz w:w="12240" w:h="15840"/>
      <w:pgMar w:top="0" w:right="810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9BE"/>
    <w:multiLevelType w:val="hybridMultilevel"/>
    <w:tmpl w:val="57BE66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72167A"/>
    <w:multiLevelType w:val="hybridMultilevel"/>
    <w:tmpl w:val="07CA2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56DF"/>
    <w:rsid w:val="0024614A"/>
    <w:rsid w:val="002A3D87"/>
    <w:rsid w:val="00441C3C"/>
    <w:rsid w:val="00462092"/>
    <w:rsid w:val="004A2700"/>
    <w:rsid w:val="005059D6"/>
    <w:rsid w:val="00553C14"/>
    <w:rsid w:val="006B166D"/>
    <w:rsid w:val="008756DF"/>
    <w:rsid w:val="00881B65"/>
    <w:rsid w:val="00951E7C"/>
    <w:rsid w:val="00990D37"/>
    <w:rsid w:val="00A366D0"/>
    <w:rsid w:val="00C07B67"/>
    <w:rsid w:val="00C96DAC"/>
    <w:rsid w:val="00DB4157"/>
    <w:rsid w:val="00EC4B98"/>
    <w:rsid w:val="00F4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66D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7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56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53C1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A270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2.emf"/><Relationship Id="rId26" Type="http://schemas.openxmlformats.org/officeDocument/2006/relationships/image" Target="media/image17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q=palette+clip+art&amp;hl=tr&amp;biw=1280&amp;bih=652&amp;tbm=isch&amp;tbnid=oKY-_HWQjwhlwM:&amp;imgrefurl=http://site.canterburylearningacademy.com/Activities.html&amp;docid=gvitSGkpn5_YBM&amp;imgurl=http://site.canterburylearningacademy.com/images/paint_palette2.jpg&amp;w=733&amp;h=550&amp;ei=428AT9WvC8jT8gPzroGJAQ&amp;zoom=1" TargetMode="External"/><Relationship Id="rId34" Type="http://schemas.openxmlformats.org/officeDocument/2006/relationships/image" Target="media/image25.png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17" Type="http://schemas.openxmlformats.org/officeDocument/2006/relationships/image" Target="media/image11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paper+clips&amp;hl=tr&amp;sa=X&amp;biw=1280&amp;bih=652&amp;tbm=isch&amp;tbnid=q32n_R78LAE_fM:&amp;imgrefurl=http://www.dreamstime.com/stock-photo-paper-clips-image2880140&amp;docid=xGS_n7eRd7i60M&amp;imgurl=http://www.dreamstime.com/paper-clips-thumb2880140.jpg&amp;w=375&amp;h=450&amp;ei=p24AT-_hFceA8wO25vzTAg&amp;zoom=1" TargetMode="External"/><Relationship Id="rId20" Type="http://schemas.openxmlformats.org/officeDocument/2006/relationships/image" Target="media/image13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24" Type="http://schemas.openxmlformats.org/officeDocument/2006/relationships/image" Target="media/image15.emf"/><Relationship Id="rId32" Type="http://schemas.openxmlformats.org/officeDocument/2006/relationships/image" Target="media/image23.wmf"/><Relationship Id="rId37" Type="http://schemas.openxmlformats.org/officeDocument/2006/relationships/image" Target="media/image28.png"/><Relationship Id="rId40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10" Type="http://schemas.openxmlformats.org/officeDocument/2006/relationships/image" Target="media/image6.png"/><Relationship Id="rId19" Type="http://schemas.openxmlformats.org/officeDocument/2006/relationships/hyperlink" Target="http://www.google.com.tr/imgres?q=palette+clip+art&amp;hl=tr&amp;biw=1280&amp;bih=652&amp;tbm=isch&amp;tbnid=oKY-_HWQjwhlwM:&amp;imgrefurl=http://site.canterburylearningacademy.com/Activities.html&amp;docid=gvitSGkpn5_YBM&amp;imgurl=http://site.canterburylearningacademy.com/images/paint_palette2.jpg&amp;w=733&amp;h=550&amp;ei=428AT9WvC8jT8gPzroGJAQ&amp;zoom=1" TargetMode="External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http://www.timtim.com/public/images/drawings/medium/002194_BusinessTalk.gif" TargetMode="External"/><Relationship Id="rId22" Type="http://schemas.openxmlformats.org/officeDocument/2006/relationships/hyperlink" Target="http://www.google.com.tr/imgres?q=palette+clip+art&amp;hl=tr&amp;biw=1280&amp;bih=652&amp;tbm=isch&amp;tbnid=oKY-_HWQjwhlwM:&amp;imgrefurl=http://site.canterburylearningacademy.com/Activities.html&amp;docid=gvitSGkpn5_YBM&amp;imgurl=http://site.canterburylearningacademy.com/images/paint_palette2.jpg&amp;w=733&amp;h=550&amp;ei=428AT9WvC8jT8gPzroGJAQ&amp;zoom=1" TargetMode="External"/><Relationship Id="rId27" Type="http://schemas.openxmlformats.org/officeDocument/2006/relationships/image" Target="media/image18.jpeg"/><Relationship Id="rId30" Type="http://schemas.openxmlformats.org/officeDocument/2006/relationships/image" Target="media/image21.pn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386</Words>
  <Characters>2203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canan</dc:creator>
  <cp:keywords>www.sorubak.com</cp:keywords>
  <dc:description>www.sorubak.com</dc:description>
  <cp:lastModifiedBy>edanur</cp:lastModifiedBy>
  <cp:revision>3</cp:revision>
  <dcterms:created xsi:type="dcterms:W3CDTF">2012-01-09T20:20:00Z</dcterms:created>
  <dcterms:modified xsi:type="dcterms:W3CDTF">2012-12-08T17:00:00Z</dcterms:modified>
  <cp:category>www.sorubak.com</cp:category>
</cp:coreProperties>
</file>