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7" w:rsidRPr="00910ECE" w:rsidRDefault="00785257" w:rsidP="000D2512">
      <w:pPr>
        <w:tabs>
          <w:tab w:val="left" w:pos="6930"/>
        </w:tabs>
        <w:rPr>
          <w:b/>
          <w:sz w:val="20"/>
          <w:szCs w:val="20"/>
        </w:rPr>
      </w:pPr>
      <w:r w:rsidRPr="00910ECE">
        <w:rPr>
          <w:b/>
          <w:sz w:val="20"/>
          <w:szCs w:val="20"/>
        </w:rPr>
        <w:t>ADI SOYADI:……………………….</w:t>
      </w:r>
      <w:r w:rsidRPr="00910ECE">
        <w:rPr>
          <w:b/>
          <w:sz w:val="20"/>
          <w:szCs w:val="20"/>
        </w:rPr>
        <w:tab/>
        <w:t xml:space="preserve">                 </w:t>
      </w:r>
      <w:r>
        <w:rPr>
          <w:b/>
          <w:sz w:val="20"/>
          <w:szCs w:val="20"/>
        </w:rPr>
        <w:t xml:space="preserve">           </w:t>
      </w:r>
      <w:r w:rsidRPr="00910ECE">
        <w:rPr>
          <w:b/>
          <w:sz w:val="20"/>
          <w:szCs w:val="20"/>
        </w:rPr>
        <w:t xml:space="preserve">     TARİH: </w:t>
      </w:r>
      <w:r>
        <w:rPr>
          <w:b/>
          <w:sz w:val="20"/>
          <w:szCs w:val="20"/>
        </w:rPr>
        <w:t>02</w:t>
      </w:r>
      <w:r w:rsidRPr="00910ECE">
        <w:rPr>
          <w:b/>
          <w:sz w:val="20"/>
          <w:szCs w:val="20"/>
        </w:rPr>
        <w:t>/1</w:t>
      </w:r>
      <w:r>
        <w:rPr>
          <w:b/>
          <w:sz w:val="20"/>
          <w:szCs w:val="20"/>
        </w:rPr>
        <w:t>2</w:t>
      </w:r>
      <w:r w:rsidRPr="00910ECE">
        <w:rPr>
          <w:b/>
          <w:sz w:val="20"/>
          <w:szCs w:val="20"/>
        </w:rPr>
        <w:t>/2008</w:t>
      </w:r>
    </w:p>
    <w:p w:rsidR="00785257" w:rsidRPr="00910ECE" w:rsidRDefault="00785257" w:rsidP="000D2512">
      <w:pPr>
        <w:rPr>
          <w:b/>
          <w:sz w:val="20"/>
          <w:szCs w:val="20"/>
        </w:rPr>
      </w:pPr>
      <w:r w:rsidRPr="00910ECE">
        <w:rPr>
          <w:b/>
          <w:sz w:val="20"/>
          <w:szCs w:val="20"/>
        </w:rPr>
        <w:t>NO:……………</w:t>
      </w:r>
    </w:p>
    <w:p w:rsidR="00785257" w:rsidRDefault="00785257" w:rsidP="000D2512">
      <w:pPr>
        <w:jc w:val="center"/>
        <w:rPr>
          <w:b/>
        </w:rPr>
      </w:pPr>
    </w:p>
    <w:p w:rsidR="00785257" w:rsidRDefault="00785257" w:rsidP="000D2512">
      <w:pPr>
        <w:jc w:val="center"/>
        <w:rPr>
          <w:b/>
        </w:rPr>
        <w:sectPr w:rsidR="00785257" w:rsidSect="000D2512">
          <w:pgSz w:w="11906" w:h="16838" w:code="9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>
        <w:rPr>
          <w:b/>
        </w:rPr>
        <w:t xml:space="preserve">                                      </w:t>
      </w:r>
    </w:p>
    <w:p w:rsidR="00785257" w:rsidRDefault="00785257" w:rsidP="000D2512">
      <w:pPr>
        <w:jc w:val="center"/>
        <w:rPr>
          <w:b/>
        </w:rPr>
      </w:pPr>
      <w:r w:rsidRPr="007872E9">
        <w:rPr>
          <w:b/>
        </w:rPr>
        <w:t>5</w:t>
      </w:r>
      <w:r>
        <w:rPr>
          <w:b/>
        </w:rPr>
        <w:t>. SINIF TÜRKÇE DERSİ 1.DÖNEM 2</w:t>
      </w:r>
      <w:r w:rsidRPr="007872E9">
        <w:rPr>
          <w:b/>
        </w:rPr>
        <w:t>.YAZILI DEĞERLENDİRMESİ</w:t>
      </w:r>
    </w:p>
    <w:p w:rsidR="00785257" w:rsidRDefault="00785257" w:rsidP="000D2512">
      <w:pPr>
        <w:jc w:val="center"/>
        <w:rPr>
          <w:b/>
        </w:rPr>
        <w:sectPr w:rsidR="00785257" w:rsidSect="00684C93">
          <w:type w:val="continuous"/>
          <w:pgSz w:w="11906" w:h="16838" w:code="9"/>
          <w:pgMar w:top="567" w:right="567" w:bottom="567" w:left="567" w:header="709" w:footer="709" w:gutter="0"/>
          <w:cols w:space="708" w:equalWidth="0">
            <w:col w:w="10772"/>
          </w:cols>
          <w:docGrid w:linePitch="360"/>
        </w:sectPr>
      </w:pPr>
    </w:p>
    <w:p w:rsidR="00785257" w:rsidRPr="007872E9" w:rsidRDefault="00785257" w:rsidP="000D2512">
      <w:pPr>
        <w:jc w:val="center"/>
        <w:rPr>
          <w:b/>
        </w:rPr>
      </w:pPr>
    </w:p>
    <w:p w:rsidR="00785257" w:rsidRPr="002B31B3" w:rsidRDefault="00785257" w:rsidP="000D2512">
      <w:pPr>
        <w:rPr>
          <w:b/>
        </w:rPr>
      </w:pPr>
      <w:r>
        <w:rPr>
          <w:b/>
        </w:rPr>
        <w:t xml:space="preserve">                 CUMHURİYET ANISI</w:t>
      </w:r>
    </w:p>
    <w:p w:rsidR="00785257" w:rsidRDefault="00785257" w:rsidP="000D2512">
      <w:pPr>
        <w:ind w:firstLine="360"/>
        <w:rPr>
          <w:color w:val="000000"/>
          <w:sz w:val="20"/>
          <w:szCs w:val="20"/>
        </w:rPr>
      </w:pPr>
      <w:r w:rsidRPr="00E929B7">
        <w:rPr>
          <w:color w:val="000000"/>
          <w:sz w:val="20"/>
          <w:szCs w:val="20"/>
        </w:rPr>
        <w:t xml:space="preserve">Atatürk, Mudanya yolu ile Bursa'ya gidiyordu. Kalabalık bir halk kütlesi iskelede etrafını </w:t>
      </w:r>
      <w:r>
        <w:rPr>
          <w:color w:val="000000"/>
          <w:sz w:val="20"/>
          <w:szCs w:val="20"/>
        </w:rPr>
        <w:t>sarmıştı.</w:t>
      </w:r>
      <w:r w:rsidRPr="00E929B7">
        <w:rPr>
          <w:color w:val="000000"/>
          <w:sz w:val="20"/>
          <w:szCs w:val="20"/>
        </w:rPr>
        <w:t xml:space="preserve">Bir kadının, elinde bir kâğıtla Atatürk'e yaklaştığı görüldü. </w:t>
      </w:r>
      <w:r>
        <w:rPr>
          <w:color w:val="000000"/>
          <w:sz w:val="20"/>
          <w:szCs w:val="20"/>
        </w:rPr>
        <w:t>İhtiyar, z</w:t>
      </w:r>
      <w:r w:rsidRPr="00E929B7">
        <w:rPr>
          <w:color w:val="000000"/>
          <w:sz w:val="20"/>
          <w:szCs w:val="20"/>
        </w:rPr>
        <w:t xml:space="preserve">ayıf bir kadındı. Ata'nın yolunu keserek titrek bir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- Beni tanıdın mı oğul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dedi... Ben sizin Selanik'te komşunuzdum. Bir oğlum var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Devlet Demir Yolları'</w:t>
      </w:r>
      <w:r>
        <w:rPr>
          <w:color w:val="000000"/>
          <w:sz w:val="20"/>
          <w:szCs w:val="20"/>
        </w:rPr>
        <w:t xml:space="preserve"> </w:t>
      </w:r>
      <w:r w:rsidRPr="00E929B7">
        <w:rPr>
          <w:color w:val="000000"/>
          <w:sz w:val="20"/>
          <w:szCs w:val="20"/>
        </w:rPr>
        <w:t xml:space="preserve">na girmek istiyor. Siz onu </w:t>
      </w:r>
      <w:r>
        <w:rPr>
          <w:color w:val="000000"/>
          <w:sz w:val="20"/>
          <w:szCs w:val="20"/>
        </w:rPr>
        <w:t xml:space="preserve">işe </w:t>
      </w:r>
      <w:r w:rsidRPr="00E929B7">
        <w:rPr>
          <w:color w:val="000000"/>
          <w:sz w:val="20"/>
          <w:szCs w:val="20"/>
        </w:rPr>
        <w:t>alsınlar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dediniz. Fakat Müdür dinlemedi. Oğlumu yine işe almamış... Ne olur bir kere de siz söyle</w:t>
      </w:r>
      <w:r>
        <w:rPr>
          <w:color w:val="000000"/>
          <w:sz w:val="20"/>
          <w:szCs w:val="20"/>
        </w:rPr>
        <w:t>seniz</w:t>
      </w:r>
      <w:r w:rsidRPr="00E929B7">
        <w:rPr>
          <w:color w:val="000000"/>
          <w:sz w:val="20"/>
          <w:szCs w:val="20"/>
        </w:rPr>
        <w:t xml:space="preserve">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Atatürk'ün çelik bakışlı gözleri samimiyetle parladı. Elleriyle geniş jestler yaparak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yüksek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- Oğlunu almadılar mı? dedi. Ben </w:t>
      </w:r>
      <w:r>
        <w:rPr>
          <w:color w:val="000000"/>
          <w:sz w:val="20"/>
          <w:szCs w:val="20"/>
        </w:rPr>
        <w:t>tavsiye ettiğim</w:t>
      </w:r>
      <w:r w:rsidRPr="00E929B7">
        <w:rPr>
          <w:color w:val="000000"/>
          <w:sz w:val="20"/>
          <w:szCs w:val="20"/>
        </w:rPr>
        <w:t xml:space="preserve"> halde mi almadılar? Ne kadar iyi olmuş... Çok iyi yapmışlar... İşte Cumhuriyet böyle anlaşılacak...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Kadın kalabalığın içinde kaybolmuştu. Ve Atatürk adeta kendinden geçercesine dolu bir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- İşte Cumhuriyetten beklediğimiz sonuç... diyordu.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(Hulusi KÖYMEN -Kaynak: Uludağ Dergisi, 1941</w:t>
      </w:r>
      <w:r>
        <w:rPr>
          <w:color w:val="000000"/>
          <w:sz w:val="20"/>
          <w:szCs w:val="20"/>
        </w:rPr>
        <w:t>)</w:t>
      </w:r>
    </w:p>
    <w:p w:rsidR="00785257" w:rsidRDefault="00785257" w:rsidP="000D2512">
      <w:pPr>
        <w:ind w:firstLine="360"/>
        <w:rPr>
          <w:color w:val="000000"/>
          <w:sz w:val="20"/>
          <w:szCs w:val="20"/>
        </w:rPr>
      </w:pPr>
    </w:p>
    <w:p w:rsidR="00785257" w:rsidRDefault="00785257" w:rsidP="000D2512">
      <w:pPr>
        <w:numPr>
          <w:ilvl w:val="0"/>
          <w:numId w:val="7"/>
        </w:numPr>
        <w:rPr>
          <w:b/>
          <w:color w:val="000000"/>
        </w:rPr>
      </w:pPr>
      <w:r w:rsidRPr="00A41FEE">
        <w:rPr>
          <w:b/>
          <w:color w:val="000000"/>
        </w:rPr>
        <w:t xml:space="preserve">Aşağıdaki </w:t>
      </w:r>
      <w:r>
        <w:rPr>
          <w:b/>
          <w:color w:val="000000"/>
        </w:rPr>
        <w:t xml:space="preserve"> </w:t>
      </w:r>
      <w:r w:rsidRPr="00A41FEE">
        <w:rPr>
          <w:b/>
          <w:color w:val="000000"/>
        </w:rPr>
        <w:t>soruları oku</w:t>
      </w:r>
      <w:r>
        <w:rPr>
          <w:b/>
          <w:color w:val="000000"/>
        </w:rPr>
        <w:t>duğunuz metne göre cevaplayınız. (6 puan)</w:t>
      </w:r>
    </w:p>
    <w:p w:rsidR="00785257" w:rsidRPr="00A41FEE" w:rsidRDefault="00785257" w:rsidP="000D2512">
      <w:pPr>
        <w:rPr>
          <w:b/>
          <w:color w:val="000000"/>
        </w:rPr>
      </w:pPr>
    </w:p>
    <w:p w:rsidR="00785257" w:rsidRDefault="00785257" w:rsidP="000D2512">
      <w:pPr>
        <w:rPr>
          <w:color w:val="000000"/>
        </w:rPr>
      </w:pPr>
      <w:r>
        <w:rPr>
          <w:color w:val="000000"/>
        </w:rPr>
        <w:t>Yaşlı kadın Atatürk’ten ne istiyor?</w:t>
      </w:r>
    </w:p>
    <w:p w:rsidR="00785257" w:rsidRDefault="00785257" w:rsidP="000D2512">
      <w:pPr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………………………………………………………………………………………………………….</w:t>
      </w:r>
    </w:p>
    <w:p w:rsidR="00785257" w:rsidRDefault="00785257" w:rsidP="000D2512">
      <w:pPr>
        <w:rPr>
          <w:color w:val="000000"/>
        </w:rPr>
      </w:pPr>
    </w:p>
    <w:p w:rsidR="00785257" w:rsidRDefault="00785257" w:rsidP="000D2512">
      <w:pPr>
        <w:rPr>
          <w:color w:val="000000"/>
        </w:rPr>
      </w:pPr>
      <w:r>
        <w:rPr>
          <w:color w:val="000000"/>
        </w:rPr>
        <w:t>Yaşlı kadın oğlunun işe alınmadığını söyleyince Atatürk ne yapıyor?</w:t>
      </w:r>
    </w:p>
    <w:p w:rsidR="00785257" w:rsidRDefault="00785257" w:rsidP="000D2512">
      <w:pPr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………………………………………………………………………………………………………….</w:t>
      </w:r>
    </w:p>
    <w:p w:rsidR="00785257" w:rsidRDefault="00785257" w:rsidP="000D2512">
      <w:pPr>
        <w:rPr>
          <w:color w:val="000000"/>
        </w:rPr>
      </w:pPr>
    </w:p>
    <w:p w:rsidR="00785257" w:rsidRPr="006D4608" w:rsidRDefault="00785257" w:rsidP="000D2512">
      <w:pPr>
        <w:numPr>
          <w:ilvl w:val="0"/>
          <w:numId w:val="7"/>
        </w:numPr>
        <w:rPr>
          <w:b/>
          <w:sz w:val="20"/>
          <w:szCs w:val="20"/>
        </w:rPr>
      </w:pPr>
      <w:r w:rsidRPr="008560DF">
        <w:rPr>
          <w:b/>
          <w:color w:val="000000"/>
        </w:rPr>
        <w:t xml:space="preserve">Metinle ilgili soru kelimelerini ( ne- nerede- ne zaman- nasıl- neden –kim kelimelerinden istediklerinizi) kullanarak </w:t>
      </w:r>
      <w:r>
        <w:rPr>
          <w:b/>
          <w:color w:val="000000"/>
        </w:rPr>
        <w:t xml:space="preserve"> </w:t>
      </w:r>
      <w:r w:rsidRPr="006D4608">
        <w:rPr>
          <w:b/>
          <w:color w:val="000000"/>
          <w:u w:val="single"/>
        </w:rPr>
        <w:t>3 soru</w:t>
      </w:r>
      <w:r>
        <w:rPr>
          <w:b/>
          <w:color w:val="000000"/>
          <w:u w:val="single"/>
        </w:rPr>
        <w:t xml:space="preserve"> </w:t>
      </w:r>
      <w:r w:rsidRPr="008560DF">
        <w:rPr>
          <w:b/>
          <w:color w:val="000000"/>
        </w:rPr>
        <w:t>hazırlayınız</w:t>
      </w:r>
      <w:r w:rsidRPr="006D4608">
        <w:rPr>
          <w:b/>
          <w:color w:val="000000"/>
        </w:rPr>
        <w:t>. ( 6 puan)</w:t>
      </w:r>
    </w:p>
    <w:p w:rsidR="00785257" w:rsidRPr="006D4608" w:rsidRDefault="00785257" w:rsidP="000D2512">
      <w:pPr>
        <w:rPr>
          <w:b/>
          <w:sz w:val="20"/>
          <w:szCs w:val="20"/>
        </w:rPr>
      </w:pPr>
    </w:p>
    <w:p w:rsidR="00785257" w:rsidRPr="006D4608" w:rsidRDefault="00785257" w:rsidP="000D2512">
      <w:pPr>
        <w:numPr>
          <w:ilvl w:val="1"/>
          <w:numId w:val="7"/>
        </w:numPr>
        <w:rPr>
          <w:b/>
        </w:rPr>
      </w:pPr>
      <w:r w:rsidRPr="006D4608">
        <w:rPr>
          <w:b/>
        </w:rPr>
        <w:t>…………………………………………………………………………………………………………………………</w:t>
      </w:r>
    </w:p>
    <w:p w:rsidR="00785257" w:rsidRPr="006D4608" w:rsidRDefault="00785257" w:rsidP="000D2512">
      <w:pPr>
        <w:rPr>
          <w:b/>
        </w:rPr>
      </w:pPr>
    </w:p>
    <w:p w:rsidR="00785257" w:rsidRPr="006D4608" w:rsidRDefault="00785257" w:rsidP="000D2512">
      <w:pPr>
        <w:numPr>
          <w:ilvl w:val="1"/>
          <w:numId w:val="7"/>
        </w:numPr>
        <w:rPr>
          <w:b/>
        </w:rPr>
      </w:pPr>
      <w:r w:rsidRPr="006D4608">
        <w:rPr>
          <w:b/>
        </w:rPr>
        <w:t>…………………………………………………………………………………………………………………………</w:t>
      </w:r>
    </w:p>
    <w:p w:rsidR="00785257" w:rsidRPr="006D4608" w:rsidRDefault="00785257" w:rsidP="000D2512">
      <w:pPr>
        <w:rPr>
          <w:b/>
        </w:rPr>
      </w:pPr>
    </w:p>
    <w:p w:rsidR="00785257" w:rsidRPr="006D4608" w:rsidRDefault="00785257" w:rsidP="000D2512">
      <w:pPr>
        <w:numPr>
          <w:ilvl w:val="1"/>
          <w:numId w:val="7"/>
        </w:numPr>
        <w:rPr>
          <w:b/>
        </w:rPr>
      </w:pPr>
      <w:r w:rsidRPr="006D4608">
        <w:rPr>
          <w:b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785257" w:rsidRDefault="00785257" w:rsidP="000D2512">
      <w:pPr>
        <w:rPr>
          <w:b/>
          <w:sz w:val="20"/>
          <w:szCs w:val="20"/>
        </w:rPr>
      </w:pPr>
    </w:p>
    <w:p w:rsidR="00785257" w:rsidRDefault="00785257" w:rsidP="000D2512">
      <w:pPr>
        <w:rPr>
          <w:b/>
          <w:sz w:val="20"/>
          <w:szCs w:val="20"/>
        </w:rPr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 w:rsidRPr="0081517D">
        <w:rPr>
          <w:b/>
        </w:rPr>
        <w:t>Metnin türü nedir?</w:t>
      </w:r>
      <w:r>
        <w:rPr>
          <w:b/>
        </w:rPr>
        <w:t xml:space="preserve"> (2 puan)</w:t>
      </w:r>
    </w:p>
    <w:p w:rsidR="00785257" w:rsidRDefault="00785257" w:rsidP="000D2512">
      <w:pPr>
        <w:rPr>
          <w:b/>
        </w:rPr>
      </w:pPr>
    </w:p>
    <w:p w:rsidR="00785257" w:rsidRDefault="00785257" w:rsidP="000D2512">
      <w:pPr>
        <w:rPr>
          <w:b/>
        </w:rPr>
      </w:pPr>
      <w:r>
        <w:rPr>
          <w:b/>
        </w:rPr>
        <w:t>……………………………………………………...</w:t>
      </w:r>
    </w:p>
    <w:p w:rsidR="00785257" w:rsidRDefault="00785257" w:rsidP="000D2512">
      <w:pPr>
        <w:rPr>
          <w:b/>
        </w:rPr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>
        <w:rPr>
          <w:b/>
        </w:rPr>
        <w:t>Metinde asıl vurgulanmak istenen ana düşünce  aşağıdakilerden hangisidir?(4 puan)</w:t>
      </w:r>
    </w:p>
    <w:p w:rsidR="00785257" w:rsidRPr="0081517D" w:rsidRDefault="00785257" w:rsidP="000D2512">
      <w:pPr>
        <w:numPr>
          <w:ilvl w:val="0"/>
          <w:numId w:val="8"/>
        </w:numPr>
      </w:pPr>
      <w:r w:rsidRPr="0081517D">
        <w:t>Cumhuriyet, hayatımıza birçok yenilik getirdi.</w:t>
      </w:r>
    </w:p>
    <w:p w:rsidR="00785257" w:rsidRPr="0081517D" w:rsidRDefault="00785257" w:rsidP="000D2512">
      <w:pPr>
        <w:numPr>
          <w:ilvl w:val="0"/>
          <w:numId w:val="8"/>
        </w:numPr>
      </w:pPr>
      <w:r w:rsidRPr="0081517D">
        <w:t>Atatürk yardımsever bir kişiliğe sahiptir.</w:t>
      </w:r>
    </w:p>
    <w:p w:rsidR="00785257" w:rsidRPr="0081517D" w:rsidRDefault="00785257" w:rsidP="000D2512">
      <w:pPr>
        <w:numPr>
          <w:ilvl w:val="0"/>
          <w:numId w:val="8"/>
        </w:numPr>
      </w:pPr>
      <w:r w:rsidRPr="0081517D">
        <w:t>Cumhuriyet, eşitlik ve adaleti sağlar.</w:t>
      </w:r>
    </w:p>
    <w:p w:rsidR="00785257" w:rsidRPr="0081517D" w:rsidRDefault="00785257" w:rsidP="000D2512">
      <w:pPr>
        <w:numPr>
          <w:ilvl w:val="0"/>
          <w:numId w:val="8"/>
        </w:numPr>
        <w:rPr>
          <w:b/>
        </w:rPr>
      </w:pPr>
      <w:r w:rsidRPr="0081517D">
        <w:t>Atatürk, yaşlı insanlara saygılı davranırdı</w:t>
      </w:r>
      <w:r>
        <w:rPr>
          <w:b/>
        </w:rPr>
        <w:t>.</w:t>
      </w:r>
    </w:p>
    <w:p w:rsidR="00785257" w:rsidRDefault="00785257" w:rsidP="000D2512">
      <w:pPr>
        <w:rPr>
          <w:b/>
          <w:sz w:val="20"/>
          <w:szCs w:val="20"/>
        </w:rPr>
      </w:pPr>
    </w:p>
    <w:p w:rsidR="00785257" w:rsidRPr="00E929B7" w:rsidRDefault="00785257" w:rsidP="000D2512">
      <w:pPr>
        <w:rPr>
          <w:b/>
          <w:sz w:val="20"/>
          <w:szCs w:val="20"/>
        </w:rPr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 w:rsidRPr="007872E9">
        <w:rPr>
          <w:b/>
        </w:rPr>
        <w:t>Aşağıda</w:t>
      </w:r>
      <w:r>
        <w:rPr>
          <w:b/>
        </w:rPr>
        <w:t>ki kelimeleri düzenleyerek cümle oluşturunuz.</w:t>
      </w:r>
      <w:r w:rsidRPr="007872E9">
        <w:rPr>
          <w:b/>
        </w:rPr>
        <w:t xml:space="preserve"> </w:t>
      </w:r>
    </w:p>
    <w:p w:rsidR="00785257" w:rsidRPr="007872E9" w:rsidRDefault="00785257" w:rsidP="000D2512">
      <w:pPr>
        <w:rPr>
          <w:b/>
        </w:rPr>
      </w:pPr>
      <w:r>
        <w:rPr>
          <w:b/>
        </w:rPr>
        <w:t>(6  puan)</w:t>
      </w:r>
    </w:p>
    <w:p w:rsidR="00785257" w:rsidRDefault="00785257" w:rsidP="000D2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hayırlısı- en- faydalı- insanların- olanıdır- insanlara</w:t>
      </w:r>
    </w:p>
    <w:p w:rsidR="00785257" w:rsidRPr="004D4D97" w:rsidRDefault="00785257" w:rsidP="000D2512">
      <w:pPr>
        <w:rPr>
          <w:sz w:val="28"/>
          <w:szCs w:val="28"/>
        </w:rPr>
      </w:pPr>
      <w:r w:rsidRPr="004D4D97">
        <w:rPr>
          <w:sz w:val="28"/>
          <w:szCs w:val="28"/>
        </w:rPr>
        <w:t>……………………………………………</w:t>
      </w:r>
      <w:r>
        <w:rPr>
          <w:sz w:val="28"/>
          <w:szCs w:val="28"/>
        </w:rPr>
        <w:t>……………………………………………..</w:t>
      </w:r>
    </w:p>
    <w:p w:rsidR="00785257" w:rsidRDefault="00785257" w:rsidP="000D2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bir- bastırır- söz-  büyük-  güzel –  öfkeyi-  bir</w:t>
      </w:r>
    </w:p>
    <w:p w:rsidR="00785257" w:rsidRPr="004D4D97" w:rsidRDefault="00785257" w:rsidP="000D2512">
      <w:pPr>
        <w:rPr>
          <w:sz w:val="28"/>
          <w:szCs w:val="28"/>
        </w:rPr>
      </w:pPr>
      <w:r w:rsidRPr="004D4D97">
        <w:rPr>
          <w:sz w:val="28"/>
          <w:szCs w:val="28"/>
        </w:rPr>
        <w:t>………………………………………………</w:t>
      </w:r>
      <w:r>
        <w:rPr>
          <w:sz w:val="28"/>
          <w:szCs w:val="28"/>
        </w:rPr>
        <w:t>………………………………………….</w:t>
      </w:r>
    </w:p>
    <w:p w:rsidR="00785257" w:rsidRPr="007872E9" w:rsidRDefault="00785257" w:rsidP="000D2512">
      <w:pPr>
        <w:numPr>
          <w:ilvl w:val="0"/>
          <w:numId w:val="7"/>
        </w:numPr>
      </w:pPr>
      <w:r w:rsidRPr="007872E9">
        <w:rPr>
          <w:b/>
        </w:rPr>
        <w:t xml:space="preserve">Aşağıda verilen kelimelerin eş anlamlılarını karşılarına yazınız.   </w:t>
      </w:r>
      <w:r>
        <w:rPr>
          <w:b/>
        </w:rPr>
        <w:t>(12 puan)</w:t>
      </w:r>
      <w:r w:rsidRPr="007872E9">
        <w:rPr>
          <w:b/>
        </w:rPr>
        <w:t xml:space="preserve">  </w:t>
      </w:r>
    </w:p>
    <w:tbl>
      <w:tblPr>
        <w:tblpPr w:leftFromText="141" w:rightFromText="141" w:vertAnchor="text" w:horzAnchor="margin" w:tblpXSpec="right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1"/>
        <w:gridCol w:w="1190"/>
        <w:gridCol w:w="1190"/>
        <w:gridCol w:w="1190"/>
      </w:tblGrid>
      <w:tr w:rsidR="00785257" w:rsidRPr="007872E9" w:rsidTr="00F06961">
        <w:trPr>
          <w:trHeight w:val="436"/>
        </w:trPr>
        <w:tc>
          <w:tcPr>
            <w:tcW w:w="1281" w:type="dxa"/>
          </w:tcPr>
          <w:p w:rsidR="00785257" w:rsidRPr="007872E9" w:rsidRDefault="00785257" w:rsidP="00F06961">
            <w:r>
              <w:t>önder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  <w:tc>
          <w:tcPr>
            <w:tcW w:w="1190" w:type="dxa"/>
          </w:tcPr>
          <w:p w:rsidR="00785257" w:rsidRPr="007872E9" w:rsidRDefault="00785257" w:rsidP="00F06961">
            <w:r>
              <w:t>tayyare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</w:tr>
      <w:tr w:rsidR="00785257" w:rsidRPr="007872E9" w:rsidTr="00F06961">
        <w:trPr>
          <w:trHeight w:val="462"/>
        </w:trPr>
        <w:tc>
          <w:tcPr>
            <w:tcW w:w="1281" w:type="dxa"/>
          </w:tcPr>
          <w:p w:rsidR="00785257" w:rsidRPr="007872E9" w:rsidRDefault="00785257" w:rsidP="00F06961">
            <w:r>
              <w:t>uygarlık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  <w:tc>
          <w:tcPr>
            <w:tcW w:w="1190" w:type="dxa"/>
          </w:tcPr>
          <w:p w:rsidR="00785257" w:rsidRPr="007872E9" w:rsidRDefault="00785257" w:rsidP="00F06961">
            <w:r>
              <w:t>rüzgar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</w:tr>
      <w:tr w:rsidR="00785257" w:rsidRPr="007872E9" w:rsidTr="00F06961">
        <w:trPr>
          <w:trHeight w:val="436"/>
        </w:trPr>
        <w:tc>
          <w:tcPr>
            <w:tcW w:w="1281" w:type="dxa"/>
          </w:tcPr>
          <w:p w:rsidR="00785257" w:rsidRPr="007872E9" w:rsidRDefault="00785257" w:rsidP="00F06961">
            <w:r>
              <w:t>günce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  <w:tc>
          <w:tcPr>
            <w:tcW w:w="1190" w:type="dxa"/>
          </w:tcPr>
          <w:p w:rsidR="00785257" w:rsidRPr="007872E9" w:rsidRDefault="00785257" w:rsidP="00F06961">
            <w:r>
              <w:t>düşünce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</w:tr>
      <w:tr w:rsidR="00785257" w:rsidRPr="007872E9" w:rsidTr="00F06961">
        <w:trPr>
          <w:trHeight w:val="436"/>
        </w:trPr>
        <w:tc>
          <w:tcPr>
            <w:tcW w:w="1281" w:type="dxa"/>
          </w:tcPr>
          <w:p w:rsidR="00785257" w:rsidRPr="007872E9" w:rsidRDefault="00785257" w:rsidP="00F06961">
            <w:r>
              <w:t>timsal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  <w:tc>
          <w:tcPr>
            <w:tcW w:w="1190" w:type="dxa"/>
          </w:tcPr>
          <w:p w:rsidR="00785257" w:rsidRPr="007872E9" w:rsidRDefault="00785257" w:rsidP="00F06961">
            <w:r>
              <w:t>kent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</w:tr>
      <w:tr w:rsidR="00785257" w:rsidRPr="007872E9" w:rsidTr="00F06961">
        <w:trPr>
          <w:trHeight w:val="436"/>
        </w:trPr>
        <w:tc>
          <w:tcPr>
            <w:tcW w:w="1281" w:type="dxa"/>
          </w:tcPr>
          <w:p w:rsidR="00785257" w:rsidRPr="007872E9" w:rsidRDefault="00785257" w:rsidP="00F06961">
            <w:r>
              <w:t>şebeke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  <w:tc>
          <w:tcPr>
            <w:tcW w:w="1190" w:type="dxa"/>
          </w:tcPr>
          <w:p w:rsidR="00785257" w:rsidRPr="007872E9" w:rsidRDefault="00785257" w:rsidP="00F06961">
            <w:r>
              <w:t>erişmek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</w:tr>
      <w:tr w:rsidR="00785257" w:rsidRPr="007872E9" w:rsidTr="00F06961">
        <w:trPr>
          <w:trHeight w:val="436"/>
        </w:trPr>
        <w:tc>
          <w:tcPr>
            <w:tcW w:w="1281" w:type="dxa"/>
          </w:tcPr>
          <w:p w:rsidR="00785257" w:rsidRPr="007872E9" w:rsidRDefault="00785257" w:rsidP="00F06961">
            <w:r>
              <w:t>ılıca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  <w:tc>
          <w:tcPr>
            <w:tcW w:w="1190" w:type="dxa"/>
          </w:tcPr>
          <w:p w:rsidR="00785257" w:rsidRPr="007872E9" w:rsidRDefault="00785257" w:rsidP="00F06961">
            <w:r>
              <w:t>yurt</w:t>
            </w:r>
          </w:p>
        </w:tc>
        <w:tc>
          <w:tcPr>
            <w:tcW w:w="1190" w:type="dxa"/>
          </w:tcPr>
          <w:p w:rsidR="00785257" w:rsidRPr="007872E9" w:rsidRDefault="00785257" w:rsidP="00F06961"/>
        </w:tc>
      </w:tr>
    </w:tbl>
    <w:p w:rsidR="00785257" w:rsidRDefault="00785257" w:rsidP="000D2512">
      <w:pPr>
        <w:tabs>
          <w:tab w:val="left" w:pos="360"/>
        </w:tabs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 w:rsidRPr="00375BA8">
        <w:rPr>
          <w:b/>
        </w:rPr>
        <w:t>Aşağıda yer alan kelime ve kelime gruplarının anlamlarını karşılarına yazınız ve cümlede kullanınız.</w:t>
      </w:r>
      <w:r>
        <w:rPr>
          <w:b/>
        </w:rPr>
        <w:t xml:space="preserve"> (6 puan)</w:t>
      </w:r>
    </w:p>
    <w:p w:rsidR="00785257" w:rsidRPr="00375BA8" w:rsidRDefault="00785257" w:rsidP="000D2512">
      <w:pPr>
        <w:rPr>
          <w:b/>
        </w:rPr>
      </w:pPr>
    </w:p>
    <w:p w:rsidR="00785257" w:rsidRDefault="00785257" w:rsidP="000D2512">
      <w:pPr>
        <w:tabs>
          <w:tab w:val="left" w:pos="360"/>
        </w:tabs>
      </w:pPr>
      <w:r w:rsidRPr="00375BA8">
        <w:rPr>
          <w:sz w:val="20"/>
          <w:szCs w:val="20"/>
        </w:rPr>
        <w:t>ÇOCUK OYUNCAĞI SANMAK</w:t>
      </w:r>
      <w:r>
        <w:rPr>
          <w:sz w:val="20"/>
          <w:szCs w:val="20"/>
        </w:rPr>
        <w:t xml:space="preserve">:………………………… </w:t>
      </w:r>
      <w:r>
        <w:t>………………………………………………………………………………………………................</w:t>
      </w:r>
    </w:p>
    <w:p w:rsidR="00785257" w:rsidRDefault="00785257" w:rsidP="000D2512">
      <w:pPr>
        <w:tabs>
          <w:tab w:val="left" w:pos="360"/>
        </w:tabs>
      </w:pPr>
    </w:p>
    <w:p w:rsidR="00785257" w:rsidRDefault="00785257" w:rsidP="000D2512">
      <w:pPr>
        <w:tabs>
          <w:tab w:val="left" w:pos="360"/>
        </w:tabs>
      </w:pPr>
      <w:r w:rsidRPr="00375BA8">
        <w:rPr>
          <w:sz w:val="20"/>
          <w:szCs w:val="20"/>
        </w:rPr>
        <w:t>BAŞ ETMEK</w:t>
      </w:r>
      <w:r>
        <w:rPr>
          <w:sz w:val="20"/>
          <w:szCs w:val="20"/>
        </w:rPr>
        <w:t>:………………………………………………</w:t>
      </w:r>
      <w:r>
        <w:t xml:space="preserve"> ………………………………………………………………………………………………………..</w:t>
      </w:r>
    </w:p>
    <w:p w:rsidR="00785257" w:rsidRDefault="00785257" w:rsidP="000D2512">
      <w:pPr>
        <w:tabs>
          <w:tab w:val="left" w:pos="360"/>
        </w:tabs>
      </w:pPr>
    </w:p>
    <w:p w:rsidR="00785257" w:rsidRDefault="00785257" w:rsidP="000D2512">
      <w:pPr>
        <w:tabs>
          <w:tab w:val="left" w:pos="360"/>
        </w:tabs>
      </w:pPr>
      <w:r w:rsidRPr="00375BA8">
        <w:rPr>
          <w:sz w:val="20"/>
          <w:szCs w:val="20"/>
        </w:rPr>
        <w:t>BAŞ BAŞA KALMAK:</w:t>
      </w:r>
      <w:r>
        <w:rPr>
          <w:sz w:val="20"/>
          <w:szCs w:val="20"/>
        </w:rPr>
        <w:t>……………………………………..</w:t>
      </w:r>
      <w:r>
        <w:t xml:space="preserve"> ………………………………………………………………………………………………………….</w:t>
      </w:r>
    </w:p>
    <w:p w:rsidR="00785257" w:rsidRPr="007872E9" w:rsidRDefault="00785257" w:rsidP="000D2512">
      <w:pPr>
        <w:tabs>
          <w:tab w:val="left" w:pos="360"/>
        </w:tabs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 w:rsidRPr="0069769D">
        <w:rPr>
          <w:b/>
        </w:rPr>
        <w:t>Aşağıdaki cümlelerdeki boşlukları, ayrı yazılan “de” ya da bitişik yazılan “de” den uygun olanıyla tamamlayınız.</w:t>
      </w:r>
      <w:r>
        <w:rPr>
          <w:b/>
        </w:rPr>
        <w:t xml:space="preserve"> (6 puan)</w:t>
      </w:r>
    </w:p>
    <w:p w:rsidR="00785257" w:rsidRDefault="00785257" w:rsidP="000D2512">
      <w:pPr>
        <w:rPr>
          <w:b/>
        </w:rPr>
      </w:pPr>
    </w:p>
    <w:p w:rsidR="00785257" w:rsidRPr="0020751B" w:rsidRDefault="00785257" w:rsidP="000D2512">
      <w:pPr>
        <w:numPr>
          <w:ilvl w:val="0"/>
          <w:numId w:val="1"/>
        </w:numPr>
        <w:rPr>
          <w:sz w:val="22"/>
          <w:szCs w:val="22"/>
        </w:rPr>
      </w:pPr>
      <w:r w:rsidRPr="0020751B">
        <w:rPr>
          <w:sz w:val="22"/>
          <w:szCs w:val="22"/>
        </w:rPr>
        <w:t>Ders</w:t>
      </w:r>
      <w:r>
        <w:rPr>
          <w:sz w:val="22"/>
          <w:szCs w:val="22"/>
        </w:rPr>
        <w:t>te</w:t>
      </w:r>
      <w:r w:rsidRPr="0020751B">
        <w:rPr>
          <w:sz w:val="22"/>
          <w:szCs w:val="22"/>
        </w:rPr>
        <w:t xml:space="preserve"> anlatılanları  ev…….  tekrarlamalısın.</w:t>
      </w:r>
    </w:p>
    <w:p w:rsidR="00785257" w:rsidRDefault="00785257" w:rsidP="000D2512">
      <w:pPr>
        <w:numPr>
          <w:ilvl w:val="0"/>
          <w:numId w:val="1"/>
        </w:numPr>
      </w:pPr>
      <w:r w:rsidRPr="0020751B">
        <w:rPr>
          <w:sz w:val="22"/>
          <w:szCs w:val="22"/>
        </w:rPr>
        <w:t>Size mektubumla birlikte bir miktar……….. para gönderiyorum</w:t>
      </w:r>
      <w:r>
        <w:t>.</w:t>
      </w:r>
    </w:p>
    <w:p w:rsidR="00785257" w:rsidRDefault="00785257" w:rsidP="000D2512">
      <w:pPr>
        <w:numPr>
          <w:ilvl w:val="0"/>
          <w:numId w:val="1"/>
        </w:numPr>
      </w:pPr>
      <w:r>
        <w:t>Ödevin……….. eksiklikler var.</w:t>
      </w:r>
    </w:p>
    <w:p w:rsidR="00785257" w:rsidRDefault="00785257" w:rsidP="000D2512">
      <w:pPr>
        <w:numPr>
          <w:ilvl w:val="0"/>
          <w:numId w:val="1"/>
        </w:numPr>
      </w:pPr>
      <w:r>
        <w:t>Bir gün sen …………yaşlanacaksın.</w:t>
      </w:r>
    </w:p>
    <w:p w:rsidR="00785257" w:rsidRDefault="00785257" w:rsidP="000D2512">
      <w:pPr>
        <w:numPr>
          <w:ilvl w:val="0"/>
          <w:numId w:val="1"/>
        </w:numPr>
      </w:pPr>
      <w:r>
        <w:t>Annemi………… çok özledim.</w:t>
      </w:r>
    </w:p>
    <w:p w:rsidR="00785257" w:rsidRDefault="00785257" w:rsidP="000D2512">
      <w:pPr>
        <w:numPr>
          <w:ilvl w:val="0"/>
          <w:numId w:val="1"/>
        </w:numPr>
      </w:pPr>
      <w:r>
        <w:t>Dünya……….  en güzel şey sevgidir.</w:t>
      </w:r>
    </w:p>
    <w:p w:rsidR="00785257" w:rsidRDefault="00785257" w:rsidP="000D2512"/>
    <w:p w:rsidR="00785257" w:rsidRDefault="00785257" w:rsidP="000D2512">
      <w:pPr>
        <w:numPr>
          <w:ilvl w:val="0"/>
          <w:numId w:val="7"/>
        </w:numPr>
        <w:rPr>
          <w:b/>
        </w:rPr>
      </w:pPr>
      <w:r>
        <w:rPr>
          <w:b/>
        </w:rPr>
        <w:t>Aşağıdaki tümcelerin hangisinde “de” nin yazımı doğrudur? (4 puan)</w:t>
      </w:r>
    </w:p>
    <w:p w:rsidR="00785257" w:rsidRPr="00426D5A" w:rsidRDefault="00785257" w:rsidP="000D2512">
      <w:pPr>
        <w:numPr>
          <w:ilvl w:val="0"/>
          <w:numId w:val="2"/>
        </w:numPr>
      </w:pPr>
      <w:r w:rsidRPr="00426D5A">
        <w:t xml:space="preserve">Ablam bu kış biz </w:t>
      </w:r>
      <w:r w:rsidRPr="00426D5A">
        <w:rPr>
          <w:b/>
        </w:rPr>
        <w:t>de</w:t>
      </w:r>
      <w:r w:rsidRPr="00426D5A">
        <w:t xml:space="preserve"> kalacak</w:t>
      </w:r>
    </w:p>
    <w:p w:rsidR="00785257" w:rsidRPr="00426D5A" w:rsidRDefault="00785257" w:rsidP="000D2512">
      <w:pPr>
        <w:numPr>
          <w:ilvl w:val="0"/>
          <w:numId w:val="2"/>
        </w:numPr>
      </w:pPr>
      <w:r w:rsidRPr="00426D5A">
        <w:t xml:space="preserve">Sizin mağaza </w:t>
      </w:r>
      <w:r w:rsidRPr="00426D5A">
        <w:rPr>
          <w:b/>
        </w:rPr>
        <w:t>da</w:t>
      </w:r>
      <w:r w:rsidRPr="00426D5A">
        <w:t xml:space="preserve"> takım elbise bulunur mu?</w:t>
      </w:r>
    </w:p>
    <w:p w:rsidR="00785257" w:rsidRPr="00426D5A" w:rsidRDefault="00785257" w:rsidP="000D2512">
      <w:pPr>
        <w:numPr>
          <w:ilvl w:val="0"/>
          <w:numId w:val="2"/>
        </w:numPr>
      </w:pPr>
      <w:r w:rsidRPr="00426D5A">
        <w:t xml:space="preserve">Fotoğraf makinesini </w:t>
      </w:r>
      <w:r w:rsidRPr="00426D5A">
        <w:rPr>
          <w:b/>
        </w:rPr>
        <w:t>de</w:t>
      </w:r>
      <w:r w:rsidRPr="00426D5A">
        <w:t xml:space="preserve"> aldın mı?</w:t>
      </w:r>
    </w:p>
    <w:p w:rsidR="00785257" w:rsidRDefault="00785257" w:rsidP="000D2512">
      <w:pPr>
        <w:numPr>
          <w:ilvl w:val="0"/>
          <w:numId w:val="2"/>
        </w:numPr>
      </w:pPr>
      <w:r w:rsidRPr="00426D5A">
        <w:t>Sen</w:t>
      </w:r>
      <w:r w:rsidRPr="00426D5A">
        <w:rPr>
          <w:b/>
        </w:rPr>
        <w:t>de</w:t>
      </w:r>
      <w:r w:rsidRPr="00426D5A">
        <w:t xml:space="preserve"> bizimle gelir misin?</w:t>
      </w:r>
    </w:p>
    <w:p w:rsidR="00785257" w:rsidRDefault="00785257" w:rsidP="000D2512">
      <w:pPr>
        <w:ind w:left="180"/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 w:rsidRPr="005166C6">
        <w:rPr>
          <w:b/>
        </w:rPr>
        <w:t>Aşağıdaki cümlelerde sayı, renk, şekil ve durum bildiren kelimelerin</w:t>
      </w:r>
      <w:r>
        <w:rPr>
          <w:b/>
        </w:rPr>
        <w:t xml:space="preserve"> (SIFAT ya da ÖNAD)</w:t>
      </w:r>
      <w:r w:rsidRPr="005166C6">
        <w:rPr>
          <w:b/>
        </w:rPr>
        <w:t xml:space="preserve"> altlarını çiziniz. Yanlarına belirttikleri durumları yazınız.</w:t>
      </w:r>
      <w:r>
        <w:rPr>
          <w:b/>
        </w:rPr>
        <w:t xml:space="preserve"> (15 puan)</w:t>
      </w:r>
    </w:p>
    <w:p w:rsidR="00785257" w:rsidRPr="005166C6" w:rsidRDefault="00785257" w:rsidP="000D2512">
      <w:pPr>
        <w:numPr>
          <w:ilvl w:val="0"/>
          <w:numId w:val="3"/>
        </w:numPr>
      </w:pPr>
      <w:r w:rsidRPr="005166C6">
        <w:t>Çalışkan öğrenciler iyi not alacaklardır.</w:t>
      </w:r>
      <w:r>
        <w:t xml:space="preserve"> (……………)</w:t>
      </w:r>
    </w:p>
    <w:p w:rsidR="00785257" w:rsidRPr="005166C6" w:rsidRDefault="00785257" w:rsidP="000D2512">
      <w:pPr>
        <w:numPr>
          <w:ilvl w:val="0"/>
          <w:numId w:val="3"/>
        </w:numPr>
      </w:pPr>
      <w:r w:rsidRPr="005166C6">
        <w:t>Işıl ışıl yanıyor mavi gözleri.</w:t>
      </w:r>
      <w:r>
        <w:t xml:space="preserve"> (……………..)</w:t>
      </w:r>
    </w:p>
    <w:p w:rsidR="00785257" w:rsidRDefault="00785257" w:rsidP="000D2512">
      <w:pPr>
        <w:numPr>
          <w:ilvl w:val="0"/>
          <w:numId w:val="3"/>
        </w:numPr>
      </w:pPr>
      <w:r w:rsidRPr="005166C6">
        <w:t>Çocukluğum, içind</w:t>
      </w:r>
      <w:r>
        <w:t>e</w:t>
      </w:r>
      <w:r w:rsidRPr="005166C6">
        <w:t xml:space="preserve"> küçük derelerin aktığı, büyük yeşil ağaçları bulunan şirin köyde geçti.</w:t>
      </w:r>
      <w:r>
        <w:t xml:space="preserve"> (…………………………………….)</w:t>
      </w:r>
    </w:p>
    <w:p w:rsidR="00785257" w:rsidRDefault="00785257" w:rsidP="000D2512">
      <w:pPr>
        <w:numPr>
          <w:ilvl w:val="0"/>
          <w:numId w:val="3"/>
        </w:numPr>
      </w:pPr>
      <w:r>
        <w:t>Üç gün sonra İstanbul’a döneceğim. (……………..)</w:t>
      </w:r>
    </w:p>
    <w:p w:rsidR="00785257" w:rsidRDefault="00785257" w:rsidP="000D2512">
      <w:pPr>
        <w:numPr>
          <w:ilvl w:val="0"/>
          <w:numId w:val="3"/>
        </w:numPr>
      </w:pPr>
      <w:r>
        <w:t>Gökyüzündeki yuvarlak uçurtmam özgürce uçuyordu. (……………….)</w:t>
      </w:r>
    </w:p>
    <w:p w:rsidR="00785257" w:rsidRDefault="00785257" w:rsidP="000D2512"/>
    <w:p w:rsidR="00785257" w:rsidRPr="00622F2D" w:rsidRDefault="00785257" w:rsidP="000D2512">
      <w:pPr>
        <w:numPr>
          <w:ilvl w:val="0"/>
          <w:numId w:val="7"/>
        </w:numPr>
        <w:rPr>
          <w:b/>
        </w:rPr>
      </w:pPr>
      <w:r w:rsidRPr="00622F2D">
        <w:rPr>
          <w:b/>
        </w:rPr>
        <w:t>Aşağıdaki cümlelerde geçen eş sesli kelimeyi bulunuz. Alttaki “kaç” kelimesini eş sesli olacak şekilde cümlede kullanınız.</w:t>
      </w:r>
      <w:r>
        <w:rPr>
          <w:b/>
        </w:rPr>
        <w:t>( 5 puan)</w:t>
      </w:r>
    </w:p>
    <w:p w:rsidR="00785257" w:rsidRDefault="00785257" w:rsidP="000D2512">
      <w:r>
        <w:t>Dalda uçan kuşlar birden havalandı.</w:t>
      </w:r>
    </w:p>
    <w:p w:rsidR="00785257" w:rsidRDefault="00785257" w:rsidP="000D2512">
      <w:r>
        <w:t>Yeşil ördek gibi göle dal.</w:t>
      </w:r>
    </w:p>
    <w:p w:rsidR="00785257" w:rsidRDefault="00785257" w:rsidP="000D2512"/>
    <w:p w:rsidR="00785257" w:rsidRDefault="00785257" w:rsidP="000D2512">
      <w:pPr>
        <w:rPr>
          <w:b/>
        </w:rPr>
      </w:pPr>
      <w:r w:rsidRPr="00622F2D">
        <w:rPr>
          <w:b/>
        </w:rPr>
        <w:t>Kaç:………………………………………………</w:t>
      </w:r>
    </w:p>
    <w:p w:rsidR="00785257" w:rsidRPr="00622F2D" w:rsidRDefault="00785257" w:rsidP="000D2512">
      <w:pPr>
        <w:rPr>
          <w:b/>
        </w:rPr>
      </w:pPr>
    </w:p>
    <w:p w:rsidR="00785257" w:rsidRDefault="00785257" w:rsidP="000D2512">
      <w:pPr>
        <w:rPr>
          <w:b/>
        </w:rPr>
      </w:pPr>
      <w:r w:rsidRPr="00622F2D">
        <w:rPr>
          <w:b/>
        </w:rPr>
        <w:t>Kaç:………………………………………………</w:t>
      </w:r>
    </w:p>
    <w:p w:rsidR="00785257" w:rsidRPr="00622F2D" w:rsidRDefault="00785257" w:rsidP="000D2512">
      <w:pPr>
        <w:rPr>
          <w:b/>
        </w:rPr>
      </w:pPr>
    </w:p>
    <w:p w:rsidR="00785257" w:rsidRDefault="00785257" w:rsidP="000D2512"/>
    <w:p w:rsidR="00785257" w:rsidRDefault="00785257" w:rsidP="000D2512"/>
    <w:p w:rsidR="00785257" w:rsidRDefault="00785257" w:rsidP="000D2512">
      <w:pPr>
        <w:numPr>
          <w:ilvl w:val="0"/>
          <w:numId w:val="7"/>
        </w:numPr>
      </w:pPr>
      <w:r>
        <w:t>Kaptan(  ) çocuğun saçlarını okşayıp babacan bir tavırla sordu(   )</w:t>
      </w:r>
    </w:p>
    <w:p w:rsidR="00785257" w:rsidRDefault="00785257" w:rsidP="000D2512">
      <w:pPr>
        <w:ind w:left="180"/>
      </w:pPr>
      <w:r>
        <w:t>(  )  Yaramaz delikanlı, nasıl oldu da boğulmadın ha(  )</w:t>
      </w:r>
    </w:p>
    <w:p w:rsidR="00785257" w:rsidRDefault="00785257" w:rsidP="000D2512">
      <w:pPr>
        <w:ind w:left="180"/>
        <w:rPr>
          <w:b/>
        </w:rPr>
      </w:pPr>
      <w:r w:rsidRPr="00A32CF6">
        <w:rPr>
          <w:b/>
        </w:rPr>
        <w:t>Yukarıdaki parçada parantez içindeki bölümlere sıra ile hangi noktalama işaretleri konmalıdır, aşağıya yazınız?</w:t>
      </w:r>
      <w:r>
        <w:rPr>
          <w:b/>
        </w:rPr>
        <w:t xml:space="preserve"> (4 puan)</w:t>
      </w:r>
    </w:p>
    <w:p w:rsidR="00785257" w:rsidRDefault="00785257" w:rsidP="000D2512">
      <w:pPr>
        <w:rPr>
          <w:b/>
        </w:rPr>
      </w:pPr>
    </w:p>
    <w:p w:rsidR="00785257" w:rsidRDefault="00785257" w:rsidP="000D2512">
      <w:pPr>
        <w:ind w:left="180"/>
        <w:rPr>
          <w:b/>
        </w:rPr>
      </w:pPr>
      <w:r>
        <w:rPr>
          <w:b/>
        </w:rPr>
        <w:t>……………………………………………………</w:t>
      </w:r>
    </w:p>
    <w:p w:rsidR="00785257" w:rsidRDefault="00785257" w:rsidP="000D2512">
      <w:pPr>
        <w:ind w:left="180"/>
        <w:rPr>
          <w:b/>
        </w:rPr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32CF6">
        <w:t>“ Bazı insanlar yaratılıştan asık suratlı</w:t>
      </w:r>
      <w:r>
        <w:rPr>
          <w:b/>
        </w:rPr>
        <w:t xml:space="preserve"> </w:t>
      </w:r>
      <w:r w:rsidRPr="00A32CF6">
        <w:t>olurlar…”</w:t>
      </w:r>
      <w:r>
        <w:t xml:space="preserve"> </w:t>
      </w:r>
      <w:r>
        <w:rPr>
          <w:b/>
        </w:rPr>
        <w:t>tümcesinin sonuna neden üç nokta konmuştur?</w:t>
      </w:r>
      <w:r w:rsidRPr="00A94BE7">
        <w:rPr>
          <w:b/>
        </w:rPr>
        <w:t xml:space="preserve"> </w:t>
      </w:r>
      <w:r>
        <w:rPr>
          <w:b/>
        </w:rPr>
        <w:t>(4 puan)</w:t>
      </w:r>
    </w:p>
    <w:p w:rsidR="00785257" w:rsidRPr="00A32CF6" w:rsidRDefault="00785257" w:rsidP="000D2512">
      <w:pPr>
        <w:numPr>
          <w:ilvl w:val="0"/>
          <w:numId w:val="4"/>
        </w:numPr>
      </w:pPr>
      <w:r w:rsidRPr="00A32CF6">
        <w:t>Daha söylenmek istenilen sözler bulunduğu için</w:t>
      </w:r>
    </w:p>
    <w:p w:rsidR="00785257" w:rsidRPr="00A32CF6" w:rsidRDefault="00785257" w:rsidP="000D2512">
      <w:pPr>
        <w:numPr>
          <w:ilvl w:val="0"/>
          <w:numId w:val="4"/>
        </w:numPr>
      </w:pPr>
      <w:r w:rsidRPr="00A32CF6">
        <w:t>Tümce olumsuz olduğu için</w:t>
      </w:r>
    </w:p>
    <w:p w:rsidR="00785257" w:rsidRPr="00A32CF6" w:rsidRDefault="00785257" w:rsidP="000D2512">
      <w:pPr>
        <w:numPr>
          <w:ilvl w:val="0"/>
          <w:numId w:val="4"/>
        </w:numPr>
      </w:pPr>
      <w:r w:rsidRPr="00A32CF6">
        <w:t xml:space="preserve"> Tümcede soru anlamı olduğu için</w:t>
      </w:r>
    </w:p>
    <w:p w:rsidR="00785257" w:rsidRDefault="00785257" w:rsidP="000D2512">
      <w:pPr>
        <w:numPr>
          <w:ilvl w:val="0"/>
          <w:numId w:val="4"/>
        </w:numPr>
      </w:pPr>
      <w:r w:rsidRPr="00A32CF6">
        <w:t>tümcede, aşırı şaşma bildirdiği için</w:t>
      </w:r>
    </w:p>
    <w:p w:rsidR="00785257" w:rsidRDefault="00785257" w:rsidP="000D2512">
      <w:pPr>
        <w:ind w:left="360"/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94BE7">
        <w:rPr>
          <w:b/>
        </w:rPr>
        <w:t>Aşağıdaki tümcelerin hangisinde tırnak işareti gereksiz kullanılmıştır?</w:t>
      </w:r>
      <w:r>
        <w:rPr>
          <w:b/>
        </w:rPr>
        <w:t xml:space="preserve"> (4 puan)</w:t>
      </w:r>
    </w:p>
    <w:p w:rsidR="00785257" w:rsidRPr="00A94BE7" w:rsidRDefault="00785257" w:rsidP="000D2512">
      <w:pPr>
        <w:numPr>
          <w:ilvl w:val="0"/>
          <w:numId w:val="5"/>
        </w:numPr>
      </w:pPr>
      <w:r w:rsidRPr="00A94BE7">
        <w:t>Bir düşünür “ Bilgi en güçlü silahtır.” diyor.</w:t>
      </w:r>
    </w:p>
    <w:p w:rsidR="00785257" w:rsidRPr="00A94BE7" w:rsidRDefault="00785257" w:rsidP="000D2512">
      <w:pPr>
        <w:numPr>
          <w:ilvl w:val="0"/>
          <w:numId w:val="5"/>
        </w:numPr>
      </w:pPr>
      <w:r w:rsidRPr="00A94BE7">
        <w:t xml:space="preserve">Bir genç söz aldı: “ Bize ne yapacağımızı söyle.”dedi. </w:t>
      </w:r>
    </w:p>
    <w:p w:rsidR="00785257" w:rsidRDefault="00785257" w:rsidP="000D2512">
      <w:pPr>
        <w:numPr>
          <w:ilvl w:val="0"/>
          <w:numId w:val="5"/>
        </w:numPr>
      </w:pPr>
      <w:r>
        <w:t>“ Bize yapılacak iş kalmadı.” demektir.</w:t>
      </w:r>
    </w:p>
    <w:p w:rsidR="00785257" w:rsidRDefault="00785257" w:rsidP="000D2512">
      <w:pPr>
        <w:numPr>
          <w:ilvl w:val="0"/>
          <w:numId w:val="5"/>
        </w:numPr>
      </w:pPr>
      <w:r>
        <w:t>Çocuk merakla sordu; “Nedir o elindeki?”</w:t>
      </w:r>
    </w:p>
    <w:p w:rsidR="00785257" w:rsidRDefault="00785257" w:rsidP="000D2512">
      <w:pPr>
        <w:ind w:left="360"/>
      </w:pPr>
    </w:p>
    <w:p w:rsidR="00785257" w:rsidRDefault="00785257" w:rsidP="000D2512">
      <w:pPr>
        <w:numPr>
          <w:ilvl w:val="0"/>
          <w:numId w:val="7"/>
        </w:numPr>
        <w:rPr>
          <w:b/>
        </w:rPr>
      </w:pPr>
      <w:r>
        <w:t xml:space="preserve">    </w:t>
      </w:r>
      <w:r>
        <w:rPr>
          <w:b/>
        </w:rPr>
        <w:t>Aşağıdaki cümlelerin hangisinde zıt anlamlı kelimeler yoktur?</w:t>
      </w:r>
      <w:r w:rsidRPr="00C63026">
        <w:rPr>
          <w:b/>
        </w:rPr>
        <w:t xml:space="preserve"> </w:t>
      </w:r>
      <w:r>
        <w:rPr>
          <w:b/>
        </w:rPr>
        <w:t>(4 puan)</w:t>
      </w:r>
    </w:p>
    <w:p w:rsidR="00785257" w:rsidRDefault="00785257" w:rsidP="000D2512">
      <w:pPr>
        <w:numPr>
          <w:ilvl w:val="0"/>
          <w:numId w:val="6"/>
        </w:numPr>
      </w:pPr>
      <w:r w:rsidRPr="00433D47">
        <w:t>İyi kötü günlerimiz oldu.</w:t>
      </w:r>
    </w:p>
    <w:p w:rsidR="00785257" w:rsidRDefault="00785257" w:rsidP="000D2512">
      <w:pPr>
        <w:numPr>
          <w:ilvl w:val="0"/>
          <w:numId w:val="6"/>
        </w:numPr>
      </w:pPr>
      <w:r>
        <w:t>Bazen sevindik bazen sevinmedik.</w:t>
      </w:r>
    </w:p>
    <w:p w:rsidR="00785257" w:rsidRDefault="00785257" w:rsidP="000D2512">
      <w:pPr>
        <w:numPr>
          <w:ilvl w:val="0"/>
          <w:numId w:val="6"/>
        </w:numPr>
      </w:pPr>
      <w:r>
        <w:t>Her şehirde tenha ve kalabalık bölgeler var.</w:t>
      </w:r>
    </w:p>
    <w:p w:rsidR="00785257" w:rsidRPr="00433D47" w:rsidRDefault="00785257" w:rsidP="000D2512">
      <w:pPr>
        <w:numPr>
          <w:ilvl w:val="0"/>
          <w:numId w:val="6"/>
        </w:numPr>
      </w:pPr>
      <w:r>
        <w:t>Diriler şerefli, ölüler şanlı.</w:t>
      </w:r>
    </w:p>
    <w:p w:rsidR="00785257" w:rsidRPr="00A32CF6" w:rsidRDefault="00785257" w:rsidP="000D2512"/>
    <w:p w:rsidR="00785257" w:rsidRDefault="00785257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E37FA">
        <w:rPr>
          <w:b/>
        </w:rPr>
        <w:t>Atatürk’ün kadın haklarına verdiği önem konusunda  bir yazı yazınız. Yazınızda Atatürk’ün  kadınlarla  ilgili bir özdeyişini kullanınız. Yazınıza uygun bir başlık koyunuz</w:t>
      </w:r>
      <w:r>
        <w:t xml:space="preserve">. </w:t>
      </w:r>
      <w:r w:rsidRPr="002F0E7D">
        <w:rPr>
          <w:b/>
        </w:rPr>
        <w:t>(1</w:t>
      </w:r>
      <w:r>
        <w:rPr>
          <w:b/>
        </w:rPr>
        <w:t>2</w:t>
      </w:r>
      <w:r w:rsidRPr="002F0E7D">
        <w:rPr>
          <w:b/>
        </w:rPr>
        <w:t xml:space="preserve"> puan)</w:t>
      </w:r>
    </w:p>
    <w:p w:rsidR="00785257" w:rsidRDefault="00785257" w:rsidP="000D2512">
      <w:pPr>
        <w:rPr>
          <w:b/>
        </w:rPr>
      </w:pPr>
    </w:p>
    <w:p w:rsidR="00785257" w:rsidRPr="002F0E7D" w:rsidRDefault="00785257" w:rsidP="000D2512">
      <w:pPr>
        <w:rPr>
          <w:b/>
        </w:rPr>
      </w:pPr>
      <w:r>
        <w:rPr>
          <w:b/>
        </w:rPr>
        <w:t xml:space="preserve">              ………………………………</w:t>
      </w:r>
    </w:p>
    <w:p w:rsidR="00785257" w:rsidRPr="007872E9" w:rsidRDefault="00785257" w:rsidP="000D251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85257" w:rsidRPr="007872E9" w:rsidRDefault="00785257" w:rsidP="000D251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85257" w:rsidRPr="007872E9" w:rsidRDefault="00785257" w:rsidP="000D251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85257" w:rsidRPr="007872E9" w:rsidRDefault="00785257" w:rsidP="000D2512">
      <w:r>
        <w:t xml:space="preserve"> </w:t>
      </w:r>
      <w:hyperlink r:id="rId7" w:history="1">
        <w:r>
          <w:rPr>
            <w:rStyle w:val="Hyperlink"/>
            <w:sz w:val="22"/>
            <w:szCs w:val="22"/>
          </w:rPr>
          <w:t>www.sorubak.com</w:t>
        </w:r>
      </w:hyperlink>
    </w:p>
    <w:p w:rsidR="00785257" w:rsidRDefault="00785257" w:rsidP="000D2512">
      <w:pPr>
        <w:rPr>
          <w:b/>
        </w:rPr>
      </w:pPr>
      <w:r>
        <w:rPr>
          <w:b/>
        </w:rPr>
        <w:t xml:space="preserve">                                         BAŞARILAR</w:t>
      </w:r>
    </w:p>
    <w:p w:rsidR="00785257" w:rsidRDefault="00785257" w:rsidP="000D2512">
      <w:pPr>
        <w:rPr>
          <w:b/>
        </w:rPr>
      </w:pPr>
      <w:r>
        <w:rPr>
          <w:b/>
        </w:rPr>
        <w:t xml:space="preserve">                            </w:t>
      </w:r>
    </w:p>
    <w:p w:rsidR="00785257" w:rsidRPr="007872E9" w:rsidRDefault="00785257" w:rsidP="000D2512">
      <w:pPr>
        <w:rPr>
          <w:b/>
        </w:rPr>
      </w:pPr>
      <w:r>
        <w:rPr>
          <w:b/>
        </w:rPr>
        <w:t xml:space="preserve">                                 </w:t>
      </w:r>
    </w:p>
    <w:p w:rsidR="00785257" w:rsidRDefault="00785257"/>
    <w:sectPr w:rsidR="00785257" w:rsidSect="00910ECE">
      <w:type w:val="continuous"/>
      <w:pgSz w:w="11906" w:h="16838" w:code="9"/>
      <w:pgMar w:top="567" w:right="567" w:bottom="567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257" w:rsidRDefault="00785257" w:rsidP="000D2512">
      <w:r>
        <w:separator/>
      </w:r>
    </w:p>
  </w:endnote>
  <w:endnote w:type="continuationSeparator" w:id="0">
    <w:p w:rsidR="00785257" w:rsidRDefault="00785257" w:rsidP="000D2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257" w:rsidRDefault="00785257" w:rsidP="000D2512">
      <w:r>
        <w:separator/>
      </w:r>
    </w:p>
  </w:footnote>
  <w:footnote w:type="continuationSeparator" w:id="0">
    <w:p w:rsidR="00785257" w:rsidRDefault="00785257" w:rsidP="000D25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74FB"/>
    <w:multiLevelType w:val="hybridMultilevel"/>
    <w:tmpl w:val="3C1ED6DE"/>
    <w:lvl w:ilvl="0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1F0015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4C1FB5"/>
    <w:multiLevelType w:val="hybridMultilevel"/>
    <w:tmpl w:val="267CD69C"/>
    <w:lvl w:ilvl="0" w:tplc="25E2B7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43BAA6E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7F7672"/>
    <w:multiLevelType w:val="hybridMultilevel"/>
    <w:tmpl w:val="8D7C3270"/>
    <w:lvl w:ilvl="0" w:tplc="C9D469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BAA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3E3DC0"/>
    <w:multiLevelType w:val="hybridMultilevel"/>
    <w:tmpl w:val="84A8C106"/>
    <w:lvl w:ilvl="0" w:tplc="3028BDA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3">
      <w:start w:val="1"/>
      <w:numFmt w:val="upperRoman"/>
      <w:lvlText w:val="%2."/>
      <w:lvlJc w:val="right"/>
      <w:pPr>
        <w:tabs>
          <w:tab w:val="num" w:pos="1080"/>
        </w:tabs>
        <w:ind w:left="1080" w:hanging="18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4524340"/>
    <w:multiLevelType w:val="hybridMultilevel"/>
    <w:tmpl w:val="F83A8BB6"/>
    <w:lvl w:ilvl="0" w:tplc="2FB80C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7650BE0"/>
    <w:multiLevelType w:val="hybridMultilevel"/>
    <w:tmpl w:val="A2C4BA84"/>
    <w:lvl w:ilvl="0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3BAA6E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3B371A6"/>
    <w:multiLevelType w:val="hybridMultilevel"/>
    <w:tmpl w:val="1660B926"/>
    <w:lvl w:ilvl="0" w:tplc="41D4E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</w:rPr>
    </w:lvl>
    <w:lvl w:ilvl="2" w:tplc="43BAA6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CB2CE1"/>
    <w:multiLevelType w:val="hybridMultilevel"/>
    <w:tmpl w:val="323EF26C"/>
    <w:lvl w:ilvl="0" w:tplc="B55E8E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BAA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512"/>
    <w:rsid w:val="00086EE1"/>
    <w:rsid w:val="000D2512"/>
    <w:rsid w:val="0020751B"/>
    <w:rsid w:val="002B31B3"/>
    <w:rsid w:val="002F0E7D"/>
    <w:rsid w:val="00375BA8"/>
    <w:rsid w:val="00426D5A"/>
    <w:rsid w:val="00433D47"/>
    <w:rsid w:val="004D4D97"/>
    <w:rsid w:val="005166C6"/>
    <w:rsid w:val="00622F2D"/>
    <w:rsid w:val="00684C93"/>
    <w:rsid w:val="0069769D"/>
    <w:rsid w:val="006D4608"/>
    <w:rsid w:val="00785257"/>
    <w:rsid w:val="007872E9"/>
    <w:rsid w:val="007C7220"/>
    <w:rsid w:val="0081517D"/>
    <w:rsid w:val="008560DF"/>
    <w:rsid w:val="00910ECE"/>
    <w:rsid w:val="00A02A12"/>
    <w:rsid w:val="00A32CF6"/>
    <w:rsid w:val="00A41FEE"/>
    <w:rsid w:val="00A94BE7"/>
    <w:rsid w:val="00AE37FA"/>
    <w:rsid w:val="00AE45F1"/>
    <w:rsid w:val="00C56CE6"/>
    <w:rsid w:val="00C63026"/>
    <w:rsid w:val="00D65C21"/>
    <w:rsid w:val="00D9127C"/>
    <w:rsid w:val="00E929B7"/>
    <w:rsid w:val="00EE1345"/>
    <w:rsid w:val="00F06961"/>
    <w:rsid w:val="00FF2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D251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251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D251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2512"/>
    <w:rPr>
      <w:rFonts w:cs="Times New Roman"/>
    </w:rPr>
  </w:style>
  <w:style w:type="character" w:styleId="Hyperlink">
    <w:name w:val="Hyperlink"/>
    <w:basedOn w:val="DefaultParagraphFont"/>
    <w:uiPriority w:val="99"/>
    <w:rsid w:val="00FF29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865</Words>
  <Characters>4931</Characters>
  <Application>Microsoft Office Outlook</Application>
  <DocSecurity>0</DocSecurity>
  <Lines>0</Lines>
  <Paragraphs>0</Paragraphs>
  <ScaleCrop>false</ScaleCrop>
  <Manager>www.sorubak.com</Manager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www.sorubak.com</cp:revision>
  <dcterms:created xsi:type="dcterms:W3CDTF">2012-11-23T16:44:00Z</dcterms:created>
  <dcterms:modified xsi:type="dcterms:W3CDTF">2012-12-11T18:26:00Z</dcterms:modified>
  <cp:category>www.sorubak.com</cp:category>
  <cp:version>www.sorubak.com</cp:version>
</cp:coreProperties>
</file>