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D3C" w:rsidRPr="0089785D" w:rsidRDefault="00327D3C">
      <w:pPr>
        <w:rPr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-55.7pt;margin-top:-55.25pt;width:558pt;height:108pt;z-index:-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" strokeweight="2pt">
            <v:textbox>
              <w:txbxContent>
                <w:p w:rsidR="00327D3C" w:rsidRPr="00F93888" w:rsidRDefault="00327D3C" w:rsidP="00F9388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 xml:space="preserve">2012-2013 EĞİTİM ÖĞRETİM YILI AZİZE ABDULKADİR HAMAMCIOĞLU ORTAOKULU </w:t>
                  </w:r>
                </w:p>
                <w:p w:rsidR="00327D3C" w:rsidRPr="00F93888" w:rsidRDefault="00327D3C" w:rsidP="00F9388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5/C</w:t>
                  </w:r>
                  <w:r w:rsidRPr="00F93888">
                    <w:rPr>
                      <w:b/>
                      <w:sz w:val="24"/>
                      <w:szCs w:val="24"/>
                    </w:rPr>
                    <w:t xml:space="preserve"> SINIFI MATEMATİK DERSİ I. DÖNEM II. YAZILI SINAVI</w:t>
                  </w:r>
                </w:p>
                <w:p w:rsidR="00327D3C" w:rsidRPr="00F93888" w:rsidRDefault="00327D3C" w:rsidP="00F93888">
                  <w:pPr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>Adı ve Soyadı:</w:t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Tarih            : 10</w:t>
                  </w:r>
                  <w:r w:rsidRPr="00F93888">
                    <w:rPr>
                      <w:b/>
                      <w:sz w:val="24"/>
                      <w:szCs w:val="24"/>
                    </w:rPr>
                    <w:t>/12/2012</w:t>
                  </w:r>
                </w:p>
                <w:p w:rsidR="00327D3C" w:rsidRPr="00F93888" w:rsidRDefault="00327D3C" w:rsidP="00F93888">
                  <w:pPr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>Numarası:</w:t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  <w:t xml:space="preserve">       Aldığı Puan:</w:t>
                  </w:r>
                </w:p>
              </w:txbxContent>
            </v:textbox>
          </v:shape>
        </w:pict>
      </w:r>
    </w:p>
    <w:p w:rsidR="00327D3C" w:rsidRPr="0089785D" w:rsidRDefault="00327D3C" w:rsidP="00F93888">
      <w:pPr>
        <w:rPr>
          <w:sz w:val="24"/>
          <w:szCs w:val="24"/>
        </w:rPr>
      </w:pPr>
    </w:p>
    <w:p w:rsidR="00327D3C" w:rsidRPr="0089785D" w:rsidRDefault="00327D3C" w:rsidP="00F93888">
      <w:pPr>
        <w:rPr>
          <w:sz w:val="24"/>
          <w:szCs w:val="24"/>
        </w:rPr>
      </w:pPr>
    </w:p>
    <w:p w:rsidR="00327D3C" w:rsidRDefault="00327D3C" w:rsidP="008C2CB7">
      <w:pPr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1) Aşağıdaki çokgenin ismini altındaki boşluğa yazınız ve bütün açılarını bulunuz. (10 Puan)</w:t>
      </w:r>
    </w:p>
    <w:p w:rsidR="00327D3C" w:rsidRDefault="00327D3C" w:rsidP="008C2CB7">
      <w:pPr>
        <w:ind w:left="-851"/>
        <w:rPr>
          <w:b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1027" type="#_x0000_t75" style="position:absolute;left:0;text-align:left;margin-left:-42.35pt;margin-top:-.1pt;width:209.1pt;height:122.25pt;z-index:-251658240;visibility:visible">
            <v:imagedata r:id="rId4" o:title=""/>
          </v:shape>
        </w:pict>
      </w:r>
    </w:p>
    <w:p w:rsidR="00327D3C" w:rsidRDefault="00327D3C" w:rsidP="008C2CB7">
      <w:pPr>
        <w:ind w:left="-851"/>
        <w:rPr>
          <w:b/>
          <w:sz w:val="24"/>
          <w:szCs w:val="24"/>
        </w:rPr>
      </w:pPr>
    </w:p>
    <w:p w:rsidR="00327D3C" w:rsidRDefault="00327D3C" w:rsidP="008C2CB7">
      <w:pPr>
        <w:ind w:left="-851"/>
        <w:rPr>
          <w:b/>
          <w:sz w:val="24"/>
          <w:szCs w:val="24"/>
        </w:rPr>
      </w:pPr>
    </w:p>
    <w:p w:rsidR="00327D3C" w:rsidRDefault="00327D3C" w:rsidP="008C2CB7">
      <w:pPr>
        <w:ind w:left="-851"/>
        <w:rPr>
          <w:b/>
          <w:sz w:val="24"/>
          <w:szCs w:val="24"/>
        </w:rPr>
      </w:pPr>
    </w:p>
    <w:p w:rsidR="00327D3C" w:rsidRDefault="00327D3C" w:rsidP="008C2CB7">
      <w:pPr>
        <w:ind w:left="-851"/>
        <w:rPr>
          <w:b/>
          <w:sz w:val="24"/>
          <w:szCs w:val="24"/>
        </w:rPr>
      </w:pPr>
    </w:p>
    <w:p w:rsidR="00327D3C" w:rsidRPr="00DB354B" w:rsidRDefault="00327D3C" w:rsidP="008C2CB7">
      <w:pPr>
        <w:ind w:left="-851"/>
        <w:rPr>
          <w:sz w:val="24"/>
          <w:szCs w:val="24"/>
        </w:rPr>
      </w:pPr>
      <w:r w:rsidRPr="00DB354B">
        <w:rPr>
          <w:sz w:val="24"/>
          <w:szCs w:val="24"/>
        </w:rPr>
        <w:t xml:space="preserve">         ……………………………………</w:t>
      </w:r>
    </w:p>
    <w:p w:rsidR="00327D3C" w:rsidRDefault="00327D3C" w:rsidP="0089785D">
      <w:pPr>
        <w:ind w:left="-851"/>
        <w:rPr>
          <w:sz w:val="24"/>
          <w:szCs w:val="24"/>
        </w:rPr>
      </w:pPr>
      <w:r w:rsidRPr="00AC68C4">
        <w:rPr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327D3C" w:rsidRDefault="00327D3C" w:rsidP="00DB354B">
      <w:pPr>
        <w:ind w:left="-851"/>
        <w:rPr>
          <w:b/>
          <w:sz w:val="24"/>
          <w:szCs w:val="24"/>
        </w:rPr>
      </w:pPr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Sun 5" o:spid="_x0000_s1028" type="#_x0000_t183" style="position:absolute;left:0;text-align:left;margin-left:115.9pt;margin-top:.25pt;width:12.75pt;height:13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" strokeweight=".25pt"/>
        </w:pict>
      </w:r>
      <w:r>
        <w:rPr>
          <w:b/>
          <w:sz w:val="24"/>
          <w:szCs w:val="24"/>
        </w:rPr>
        <w:t>2) Aşağıdaki sayı örüntüsünde “      ” yerine hangi sayı gelmelidir? (10 Puan)</w:t>
      </w:r>
    </w:p>
    <w:p w:rsidR="00327D3C" w:rsidRPr="00DB354B" w:rsidRDefault="00327D3C" w:rsidP="00DB354B">
      <w:pPr>
        <w:ind w:left="-851"/>
        <w:rPr>
          <w:sz w:val="24"/>
          <w:szCs w:val="24"/>
        </w:rPr>
      </w:pPr>
      <w:r>
        <w:rPr>
          <w:noProof/>
        </w:rPr>
        <w:pict>
          <v:shape id="Sun 6" o:spid="_x0000_s1029" type="#_x0000_t183" style="position:absolute;left:0;text-align:left;margin-left:41.65pt;margin-top:.8pt;width:12.75pt;height:13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" strokeweight=".25pt"/>
        </w:pict>
      </w: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3, 7, 11, 15, 19,</w:t>
      </w:r>
    </w:p>
    <w:p w:rsidR="00327D3C" w:rsidRPr="00DB354B" w:rsidRDefault="00327D3C" w:rsidP="00D17361">
      <w:pPr>
        <w:ind w:left="-851"/>
        <w:rPr>
          <w:sz w:val="24"/>
          <w:szCs w:val="24"/>
        </w:rPr>
      </w:pPr>
      <w:r>
        <w:rPr>
          <w:b/>
          <w:sz w:val="24"/>
          <w:szCs w:val="24"/>
        </w:rPr>
        <w:t xml:space="preserve">     A) </w:t>
      </w:r>
      <w:r>
        <w:rPr>
          <w:sz w:val="24"/>
          <w:szCs w:val="24"/>
        </w:rPr>
        <w:t>22</w:t>
      </w:r>
      <w:r>
        <w:rPr>
          <w:b/>
          <w:sz w:val="24"/>
          <w:szCs w:val="24"/>
        </w:rPr>
        <w:t xml:space="preserve">       B) </w:t>
      </w:r>
      <w:r w:rsidRPr="00DB354B">
        <w:rPr>
          <w:sz w:val="24"/>
          <w:szCs w:val="24"/>
        </w:rPr>
        <w:t>23</w:t>
      </w:r>
      <w:r>
        <w:rPr>
          <w:b/>
          <w:sz w:val="24"/>
          <w:szCs w:val="24"/>
        </w:rPr>
        <w:t xml:space="preserve">       C) </w:t>
      </w:r>
      <w:r>
        <w:rPr>
          <w:sz w:val="24"/>
          <w:szCs w:val="24"/>
        </w:rPr>
        <w:t>24</w:t>
      </w:r>
      <w:r>
        <w:rPr>
          <w:b/>
          <w:sz w:val="24"/>
          <w:szCs w:val="24"/>
        </w:rPr>
        <w:t xml:space="preserve">       D) </w:t>
      </w:r>
      <w:r>
        <w:rPr>
          <w:sz w:val="24"/>
          <w:szCs w:val="24"/>
        </w:rPr>
        <w:t>25</w:t>
      </w:r>
    </w:p>
    <w:p w:rsidR="00327D3C" w:rsidRPr="00D17361" w:rsidRDefault="00327D3C" w:rsidP="00D17361">
      <w:pPr>
        <w:ind w:left="-851"/>
        <w:rPr>
          <w:sz w:val="36"/>
          <w:szCs w:val="36"/>
        </w:rPr>
      </w:pPr>
      <w:r w:rsidRPr="00AC68C4">
        <w:rPr>
          <w:sz w:val="36"/>
          <w:szCs w:val="36"/>
        </w:rPr>
        <w:pict>
          <v:rect id="_x0000_i1026" style="width:0;height:1.5pt" o:hralign="center" o:hrstd="t" o:hr="t" fillcolor="#a0a0a0" stroked="f"/>
        </w:pict>
      </w:r>
    </w:p>
    <w:p w:rsidR="00327D3C" w:rsidRDefault="00327D3C" w:rsidP="00DB354B">
      <w:pPr>
        <w:ind w:left="-851"/>
        <w:rPr>
          <w:sz w:val="24"/>
          <w:szCs w:val="24"/>
        </w:rPr>
      </w:pPr>
      <w:r>
        <w:rPr>
          <w:b/>
          <w:sz w:val="24"/>
          <w:szCs w:val="24"/>
        </w:rPr>
        <w:t>3) Yarıçapı 6 cm olan çemberin yapı kaç cm olur? (10 Puan)</w:t>
      </w:r>
    </w:p>
    <w:p w:rsidR="00327D3C" w:rsidRDefault="00327D3C" w:rsidP="00DB354B">
      <w:pPr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DB354B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3 </w:t>
      </w:r>
      <w:r>
        <w:rPr>
          <w:b/>
          <w:sz w:val="24"/>
          <w:szCs w:val="24"/>
        </w:rPr>
        <w:t xml:space="preserve">         </w:t>
      </w:r>
      <w:r w:rsidRPr="00DB354B"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b/>
          <w:sz w:val="24"/>
          <w:szCs w:val="24"/>
        </w:rPr>
        <w:t xml:space="preserve">          </w:t>
      </w:r>
      <w:r w:rsidRPr="00DB354B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10</w:t>
      </w:r>
      <w:r>
        <w:rPr>
          <w:b/>
          <w:sz w:val="24"/>
          <w:szCs w:val="24"/>
        </w:rPr>
        <w:t xml:space="preserve">          </w:t>
      </w:r>
      <w:r w:rsidRPr="00DB354B">
        <w:rPr>
          <w:b/>
          <w:sz w:val="24"/>
          <w:szCs w:val="24"/>
        </w:rPr>
        <w:t>D)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12</w:t>
      </w:r>
    </w:p>
    <w:p w:rsidR="00327D3C" w:rsidRDefault="00327D3C" w:rsidP="00DB354B">
      <w:pPr>
        <w:ind w:left="-851"/>
        <w:rPr>
          <w:sz w:val="24"/>
          <w:szCs w:val="24"/>
        </w:rPr>
      </w:pPr>
    </w:p>
    <w:p w:rsidR="00327D3C" w:rsidRDefault="00327D3C" w:rsidP="00DB354B">
      <w:pPr>
        <w:ind w:left="-851"/>
        <w:rPr>
          <w:sz w:val="24"/>
          <w:szCs w:val="24"/>
        </w:rPr>
      </w:pPr>
      <w:r w:rsidRPr="00AC68C4">
        <w:rPr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327D3C" w:rsidRPr="00DB354B" w:rsidRDefault="00327D3C" w:rsidP="00DB354B">
      <w:pPr>
        <w:ind w:left="-851"/>
        <w:rPr>
          <w:b/>
          <w:sz w:val="24"/>
          <w:szCs w:val="24"/>
        </w:rPr>
      </w:pPr>
      <w:r>
        <w:rPr>
          <w:noProof/>
        </w:rPr>
        <w:pict>
          <v:shape id="Picture 10" o:spid="_x0000_s1030" type="#_x0000_t75" style="position:absolute;left:0;text-align:left;margin-left:-42.35pt;margin-top:38.1pt;width:239.45pt;height:124.5pt;z-index:-251655168;visibility:visible">
            <v:imagedata r:id="rId5" o:title=""/>
          </v:shape>
        </w:pict>
      </w:r>
      <w:r>
        <w:rPr>
          <w:b/>
          <w:sz w:val="24"/>
          <w:szCs w:val="24"/>
        </w:rPr>
        <w:t>4) Aşağıdaki dikdörtgenin simetri doğrularını çiziniz. (10 Puan)</w:t>
      </w:r>
    </w:p>
    <w:p w:rsidR="00327D3C" w:rsidRPr="0089785D" w:rsidRDefault="00327D3C" w:rsidP="0089785D">
      <w:pPr>
        <w:ind w:left="-851"/>
        <w:rPr>
          <w:sz w:val="24"/>
          <w:szCs w:val="24"/>
        </w:rPr>
      </w:pPr>
    </w:p>
    <w:p w:rsidR="00327D3C" w:rsidRPr="0089785D" w:rsidRDefault="00327D3C" w:rsidP="00F93888">
      <w:pPr>
        <w:rPr>
          <w:sz w:val="24"/>
          <w:szCs w:val="24"/>
        </w:rPr>
      </w:pPr>
    </w:p>
    <w:p w:rsidR="00327D3C" w:rsidRPr="0089785D" w:rsidRDefault="00327D3C" w:rsidP="00F93888">
      <w:pPr>
        <w:rPr>
          <w:sz w:val="24"/>
          <w:szCs w:val="24"/>
        </w:rPr>
      </w:pPr>
    </w:p>
    <w:p w:rsidR="00327D3C" w:rsidRPr="0089785D" w:rsidRDefault="00327D3C" w:rsidP="00F93888">
      <w:pPr>
        <w:rPr>
          <w:sz w:val="24"/>
          <w:szCs w:val="24"/>
        </w:rPr>
      </w:pPr>
    </w:p>
    <w:p w:rsidR="00327D3C" w:rsidRPr="0089785D" w:rsidRDefault="00327D3C" w:rsidP="00F93888">
      <w:pPr>
        <w:rPr>
          <w:sz w:val="24"/>
          <w:szCs w:val="24"/>
        </w:rPr>
      </w:pPr>
      <w:r>
        <w:rPr>
          <w:noProof/>
        </w:rPr>
        <w:pict>
          <v:line id="Straight Connector 2" o:spid="_x0000_s1031" style="position:absolute;z-index:-251661312;visibility:visible" from="-16.1pt,26.35pt" to="-16.1pt,7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"/>
        </w:pict>
      </w:r>
    </w:p>
    <w:p w:rsidR="00327D3C" w:rsidRPr="0089785D" w:rsidRDefault="00327D3C" w:rsidP="00F93888">
      <w:pPr>
        <w:rPr>
          <w:sz w:val="24"/>
          <w:szCs w:val="24"/>
        </w:rPr>
      </w:pPr>
    </w:p>
    <w:p w:rsidR="00327D3C" w:rsidRDefault="00327D3C" w:rsidP="00F9388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5) </w:t>
      </w:r>
    </w:p>
    <w:p w:rsidR="00327D3C" w:rsidRDefault="00327D3C" w:rsidP="00F9388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D94095">
        <w:rPr>
          <w:b/>
          <w:sz w:val="36"/>
          <w:szCs w:val="36"/>
        </w:rPr>
        <w:fldChar w:fldCharType="begin"/>
      </w:r>
      <w:r w:rsidRPr="00D94095">
        <w:rPr>
          <w:b/>
          <w:sz w:val="36"/>
          <w:szCs w:val="36"/>
        </w:rPr>
        <w:instrText xml:space="preserve"> QUOTE </w:instrText>
      </w:r>
      <w:r w:rsidRPr="00D94095">
        <w:pict>
          <v:shape id="_x0000_i1028" type="#_x0000_t75" style="width:21.7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3113&quot;/&gt;&lt;wsp:rsid wsp:val=&quot;0006378F&quot;/&gt;&lt;wsp:rsid wsp:val=&quot;00095DF1&quot;/&gt;&lt;wsp:rsid wsp:val=&quot;000B1B25&quot;/&gt;&lt;wsp:rsid wsp:val=&quot;000E4129&quot;/&gt;&lt;wsp:rsid wsp:val=&quot;001E0095&quot;/&gt;&lt;wsp:rsid wsp:val=&quot;00321490&quot;/&gt;&lt;wsp:rsid wsp:val=&quot;006B6838&quot;/&gt;&lt;wsp:rsid wsp:val=&quot;00743E67&quot;/&gt;&lt;wsp:rsid wsp:val=&quot;0089785D&quot;/&gt;&lt;wsp:rsid wsp:val=&quot;008C2CB7&quot;/&gt;&lt;wsp:rsid wsp:val=&quot;00983113&quot;/&gt;&lt;wsp:rsid wsp:val=&quot;009F275C&quot;/&gt;&lt;wsp:rsid wsp:val=&quot;00AC68C4&quot;/&gt;&lt;wsp:rsid wsp:val=&quot;00AF3E73&quot;/&gt;&lt;wsp:rsid wsp:val=&quot;00B77F35&quot;/&gt;&lt;wsp:rsid wsp:val=&quot;00C82F47&quot;/&gt;&lt;wsp:rsid wsp:val=&quot;00D17361&quot;/&gt;&lt;wsp:rsid wsp:val=&quot;00DB354B&quot;/&gt;&lt;wsp:rsid wsp:val=&quot;00E41EEA&quot;/&gt;&lt;wsp:rsid wsp:val=&quot;00F93888&quot;/&gt;&lt;/wsp:rsids&gt;&lt;/w:docPr&gt;&lt;w:body&gt;&lt;w:p wsp:rsidR=&quot;00000000&quot; wsp:rsidRDefault=&quot;00321490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3&lt;/m:t&gt;&lt;/m:r&gt;&lt;m:f&gt;&lt;m:fPr&gt;&lt;m:ctrlPr&gt;&lt;w:rPr&gt;&lt;w:rFonts w:ascii=&quot;Cambria Math&quot; w:h-ansi=&quot;Cambria Math&quot;/&gt;&lt;wx:font wx:val=&quot;Cambria Math&quot;/&gt;&lt;w:b/&gt;&lt;w:i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7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D94095">
        <w:rPr>
          <w:b/>
          <w:sz w:val="36"/>
          <w:szCs w:val="36"/>
        </w:rPr>
        <w:instrText xml:space="preserve"> </w:instrText>
      </w:r>
      <w:r w:rsidRPr="00D94095">
        <w:rPr>
          <w:b/>
          <w:sz w:val="36"/>
          <w:szCs w:val="36"/>
        </w:rPr>
        <w:fldChar w:fldCharType="separate"/>
      </w:r>
      <w:r w:rsidRPr="00D94095">
        <w:pict>
          <v:shape id="_x0000_i1029" type="#_x0000_t75" style="width:21.7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3113&quot;/&gt;&lt;wsp:rsid wsp:val=&quot;0006378F&quot;/&gt;&lt;wsp:rsid wsp:val=&quot;00095DF1&quot;/&gt;&lt;wsp:rsid wsp:val=&quot;000B1B25&quot;/&gt;&lt;wsp:rsid wsp:val=&quot;000E4129&quot;/&gt;&lt;wsp:rsid wsp:val=&quot;001E0095&quot;/&gt;&lt;wsp:rsid wsp:val=&quot;00321490&quot;/&gt;&lt;wsp:rsid wsp:val=&quot;006B6838&quot;/&gt;&lt;wsp:rsid wsp:val=&quot;00743E67&quot;/&gt;&lt;wsp:rsid wsp:val=&quot;0089785D&quot;/&gt;&lt;wsp:rsid wsp:val=&quot;008C2CB7&quot;/&gt;&lt;wsp:rsid wsp:val=&quot;00983113&quot;/&gt;&lt;wsp:rsid wsp:val=&quot;009F275C&quot;/&gt;&lt;wsp:rsid wsp:val=&quot;00AC68C4&quot;/&gt;&lt;wsp:rsid wsp:val=&quot;00AF3E73&quot;/&gt;&lt;wsp:rsid wsp:val=&quot;00B77F35&quot;/&gt;&lt;wsp:rsid wsp:val=&quot;00C82F47&quot;/&gt;&lt;wsp:rsid wsp:val=&quot;00D17361&quot;/&gt;&lt;wsp:rsid wsp:val=&quot;00DB354B&quot;/&gt;&lt;wsp:rsid wsp:val=&quot;00E41EEA&quot;/&gt;&lt;wsp:rsid wsp:val=&quot;00F93888&quot;/&gt;&lt;/wsp:rsids&gt;&lt;/w:docPr&gt;&lt;w:body&gt;&lt;w:p wsp:rsidR=&quot;00000000&quot; wsp:rsidRDefault=&quot;00321490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3&lt;/m:t&gt;&lt;/m:r&gt;&lt;m:f&gt;&lt;m:fPr&gt;&lt;m:ctrlPr&gt;&lt;w:rPr&gt;&lt;w:rFonts w:ascii=&quot;Cambria Math&quot; w:h-ansi=&quot;Cambria Math&quot;/&gt;&lt;wx:font wx:val=&quot;Cambria Math&quot;/&gt;&lt;w:b/&gt;&lt;w:i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7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D94095">
        <w:rPr>
          <w:b/>
          <w:sz w:val="36"/>
          <w:szCs w:val="36"/>
        </w:rPr>
        <w:fldChar w:fldCharType="end"/>
      </w:r>
      <w:r w:rsidRPr="00B77F35">
        <w:rPr>
          <w:b/>
          <w:sz w:val="36"/>
          <w:szCs w:val="36"/>
        </w:rPr>
        <w:t xml:space="preserve"> </w:t>
      </w:r>
      <w:r>
        <w:rPr>
          <w:b/>
          <w:sz w:val="24"/>
          <w:szCs w:val="24"/>
        </w:rPr>
        <w:t>tam sayılı kesrini bileşik kesre çeviriniz. (5 Puan)</w:t>
      </w:r>
    </w:p>
    <w:p w:rsidR="00327D3C" w:rsidRDefault="00327D3C" w:rsidP="00F93888">
      <w:pPr>
        <w:rPr>
          <w:b/>
          <w:sz w:val="24"/>
          <w:szCs w:val="24"/>
        </w:rPr>
      </w:pPr>
    </w:p>
    <w:p w:rsidR="00327D3C" w:rsidRDefault="00327D3C" w:rsidP="00F93888">
      <w:pPr>
        <w:rPr>
          <w:b/>
          <w:sz w:val="24"/>
          <w:szCs w:val="24"/>
        </w:rPr>
      </w:pPr>
    </w:p>
    <w:p w:rsidR="00327D3C" w:rsidRDefault="00327D3C" w:rsidP="00F93888">
      <w:pPr>
        <w:rPr>
          <w:b/>
          <w:sz w:val="24"/>
          <w:szCs w:val="24"/>
        </w:rPr>
      </w:pPr>
    </w:p>
    <w:p w:rsidR="00327D3C" w:rsidRDefault="00327D3C" w:rsidP="00F9388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D94095">
        <w:rPr>
          <w:b/>
          <w:sz w:val="36"/>
          <w:szCs w:val="36"/>
        </w:rPr>
        <w:fldChar w:fldCharType="begin"/>
      </w:r>
      <w:r w:rsidRPr="00D94095">
        <w:rPr>
          <w:b/>
          <w:sz w:val="36"/>
          <w:szCs w:val="36"/>
        </w:rPr>
        <w:instrText xml:space="preserve"> QUOTE </w:instrText>
      </w:r>
      <w:r w:rsidRPr="00D94095">
        <w:pict>
          <v:shape id="_x0000_i1030" type="#_x0000_t75" style="width:22.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3113&quot;/&gt;&lt;wsp:rsid wsp:val=&quot;0006378F&quot;/&gt;&lt;wsp:rsid wsp:val=&quot;00095DF1&quot;/&gt;&lt;wsp:rsid wsp:val=&quot;000B1B25&quot;/&gt;&lt;wsp:rsid wsp:val=&quot;000E4129&quot;/&gt;&lt;wsp:rsid wsp:val=&quot;001E0095&quot;/&gt;&lt;wsp:rsid wsp:val=&quot;004D41FA&quot;/&gt;&lt;wsp:rsid wsp:val=&quot;006B6838&quot;/&gt;&lt;wsp:rsid wsp:val=&quot;00743E67&quot;/&gt;&lt;wsp:rsid wsp:val=&quot;0089785D&quot;/&gt;&lt;wsp:rsid wsp:val=&quot;008C2CB7&quot;/&gt;&lt;wsp:rsid wsp:val=&quot;00983113&quot;/&gt;&lt;wsp:rsid wsp:val=&quot;009F275C&quot;/&gt;&lt;wsp:rsid wsp:val=&quot;00AC68C4&quot;/&gt;&lt;wsp:rsid wsp:val=&quot;00AF3E73&quot;/&gt;&lt;wsp:rsid wsp:val=&quot;00B77F35&quot;/&gt;&lt;wsp:rsid wsp:val=&quot;00C82F47&quot;/&gt;&lt;wsp:rsid wsp:val=&quot;00D17361&quot;/&gt;&lt;wsp:rsid wsp:val=&quot;00D94095&quot;/&gt;&lt;wsp:rsid wsp:val=&quot;00DB354B&quot;/&gt;&lt;wsp:rsid wsp:val=&quot;00E41EEA&quot;/&gt;&lt;wsp:rsid wsp:val=&quot;00F93888&quot;/&gt;&lt;/wsp:rsids&gt;&lt;/w:docPr&gt;&lt;w:body&gt;&lt;w:p wsp:rsidR=&quot;00000000&quot; wsp:rsidRDefault=&quot;004D41FA&quot;&gt;&lt;m:oMathPara&gt;&lt;m:oMath&gt;&lt;m:f&gt;&lt;m:fPr&gt;&lt;m:ctrlPr&gt;&lt;w:rPr&gt;&lt;w:rFonts w:ascii=&quot;Cambria Math&quot; w:h-ansi=&quot;Cambria Math&quot;/&gt;&lt;wx:font wx:val=&quot;Cambria Math&quot;/&gt;&lt;w:b/&gt;&lt;w:i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5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D94095">
        <w:rPr>
          <w:b/>
          <w:sz w:val="36"/>
          <w:szCs w:val="36"/>
        </w:rPr>
        <w:instrText xml:space="preserve"> </w:instrText>
      </w:r>
      <w:r w:rsidRPr="00D94095">
        <w:rPr>
          <w:b/>
          <w:sz w:val="36"/>
          <w:szCs w:val="36"/>
        </w:rPr>
        <w:fldChar w:fldCharType="separate"/>
      </w:r>
      <w:r w:rsidRPr="00D94095">
        <w:pict>
          <v:shape id="_x0000_i1031" type="#_x0000_t75" style="width:22.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3113&quot;/&gt;&lt;wsp:rsid wsp:val=&quot;0006378F&quot;/&gt;&lt;wsp:rsid wsp:val=&quot;00095DF1&quot;/&gt;&lt;wsp:rsid wsp:val=&quot;000B1B25&quot;/&gt;&lt;wsp:rsid wsp:val=&quot;000E4129&quot;/&gt;&lt;wsp:rsid wsp:val=&quot;001E0095&quot;/&gt;&lt;wsp:rsid wsp:val=&quot;004D41FA&quot;/&gt;&lt;wsp:rsid wsp:val=&quot;006B6838&quot;/&gt;&lt;wsp:rsid wsp:val=&quot;00743E67&quot;/&gt;&lt;wsp:rsid wsp:val=&quot;0089785D&quot;/&gt;&lt;wsp:rsid wsp:val=&quot;008C2CB7&quot;/&gt;&lt;wsp:rsid wsp:val=&quot;00983113&quot;/&gt;&lt;wsp:rsid wsp:val=&quot;009F275C&quot;/&gt;&lt;wsp:rsid wsp:val=&quot;00AC68C4&quot;/&gt;&lt;wsp:rsid wsp:val=&quot;00AF3E73&quot;/&gt;&lt;wsp:rsid wsp:val=&quot;00B77F35&quot;/&gt;&lt;wsp:rsid wsp:val=&quot;00C82F47&quot;/&gt;&lt;wsp:rsid wsp:val=&quot;00D17361&quot;/&gt;&lt;wsp:rsid wsp:val=&quot;00D94095&quot;/&gt;&lt;wsp:rsid wsp:val=&quot;00DB354B&quot;/&gt;&lt;wsp:rsid wsp:val=&quot;00E41EEA&quot;/&gt;&lt;wsp:rsid wsp:val=&quot;00F93888&quot;/&gt;&lt;/wsp:rsids&gt;&lt;/w:docPr&gt;&lt;w:body&gt;&lt;w:p wsp:rsidR=&quot;00000000&quot; wsp:rsidRDefault=&quot;004D41FA&quot;&gt;&lt;m:oMathPara&gt;&lt;m:oMath&gt;&lt;m:f&gt;&lt;m:fPr&gt;&lt;m:ctrlPr&gt;&lt;w:rPr&gt;&lt;w:rFonts w:ascii=&quot;Cambria Math&quot; w:h-ansi=&quot;Cambria Math&quot;/&gt;&lt;wx:font wx:val=&quot;Cambria Math&quot;/&gt;&lt;w:b/&gt;&lt;w:i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5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D94095">
        <w:rPr>
          <w:b/>
          <w:sz w:val="36"/>
          <w:szCs w:val="36"/>
        </w:rPr>
        <w:fldChar w:fldCharType="end"/>
      </w:r>
      <w:r>
        <w:rPr>
          <w:b/>
          <w:sz w:val="36"/>
          <w:szCs w:val="36"/>
        </w:rPr>
        <w:t xml:space="preserve"> </w:t>
      </w:r>
      <w:r>
        <w:rPr>
          <w:b/>
          <w:sz w:val="24"/>
          <w:szCs w:val="24"/>
        </w:rPr>
        <w:t>bileşik kesrini tam sayılı kesre çeviriniz. (5 Puan)</w:t>
      </w:r>
    </w:p>
    <w:p w:rsidR="00327D3C" w:rsidRDefault="00327D3C" w:rsidP="00F93888">
      <w:pPr>
        <w:rPr>
          <w:b/>
          <w:sz w:val="24"/>
          <w:szCs w:val="24"/>
        </w:rPr>
      </w:pPr>
    </w:p>
    <w:p w:rsidR="00327D3C" w:rsidRPr="00B77F35" w:rsidRDefault="00327D3C" w:rsidP="00F93888">
      <w:pPr>
        <w:rPr>
          <w:sz w:val="24"/>
          <w:szCs w:val="24"/>
        </w:rPr>
      </w:pPr>
    </w:p>
    <w:p w:rsidR="00327D3C" w:rsidRDefault="00327D3C" w:rsidP="00F93888">
      <w:pPr>
        <w:rPr>
          <w:sz w:val="24"/>
          <w:szCs w:val="24"/>
        </w:rPr>
      </w:pPr>
    </w:p>
    <w:p w:rsidR="00327D3C" w:rsidRDefault="00327D3C" w:rsidP="00F93888">
      <w:pPr>
        <w:rPr>
          <w:sz w:val="24"/>
          <w:szCs w:val="24"/>
        </w:rPr>
      </w:pPr>
      <w:r w:rsidRPr="00AC68C4">
        <w:rPr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327D3C" w:rsidRDefault="00327D3C" w:rsidP="00F9388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6) </w:t>
      </w:r>
    </w:p>
    <w:p w:rsidR="00327D3C" w:rsidRPr="0006378F" w:rsidRDefault="00327D3C" w:rsidP="00F93888">
      <w:pPr>
        <w:rPr>
          <w:sz w:val="24"/>
          <w:szCs w:val="24"/>
        </w:rPr>
      </w:pPr>
      <w:r>
        <w:rPr>
          <w:b/>
          <w:sz w:val="24"/>
          <w:szCs w:val="24"/>
        </w:rPr>
        <w:t>a) Aşağıdaki ondalık kesrin okunuşunu yanındaki boşluğa yazınız. (5 Puan)</w:t>
      </w:r>
      <w:r>
        <w:rPr>
          <w:sz w:val="24"/>
          <w:szCs w:val="24"/>
        </w:rPr>
        <w:t xml:space="preserve"> </w:t>
      </w:r>
    </w:p>
    <w:p w:rsidR="00327D3C" w:rsidRPr="00B77F35" w:rsidRDefault="00327D3C" w:rsidP="00F93888">
      <w:pPr>
        <w:rPr>
          <w:sz w:val="24"/>
          <w:szCs w:val="24"/>
        </w:rPr>
      </w:pPr>
      <w:r>
        <w:rPr>
          <w:sz w:val="24"/>
          <w:szCs w:val="24"/>
        </w:rPr>
        <w:t xml:space="preserve">  112,38=…………………………………………………...</w:t>
      </w:r>
    </w:p>
    <w:p w:rsidR="00327D3C" w:rsidRDefault="00327D3C" w:rsidP="00F93888">
      <w:pPr>
        <w:rPr>
          <w:b/>
          <w:sz w:val="24"/>
          <w:szCs w:val="24"/>
        </w:rPr>
      </w:pPr>
    </w:p>
    <w:p w:rsidR="00327D3C" w:rsidRDefault="00327D3C" w:rsidP="00F93888">
      <w:pPr>
        <w:rPr>
          <w:b/>
          <w:sz w:val="24"/>
          <w:szCs w:val="24"/>
        </w:rPr>
      </w:pPr>
      <w:r>
        <w:rPr>
          <w:b/>
          <w:sz w:val="24"/>
          <w:szCs w:val="24"/>
        </w:rPr>
        <w:t>b) Aşağıdaki kesri ondalık kesir olarak yazınız.(5 Puan)</w:t>
      </w:r>
    </w:p>
    <w:p w:rsidR="00327D3C" w:rsidRPr="001E0095" w:rsidRDefault="00327D3C" w:rsidP="00F9388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D94095">
        <w:rPr>
          <w:sz w:val="24"/>
          <w:szCs w:val="24"/>
        </w:rPr>
        <w:fldChar w:fldCharType="begin"/>
      </w:r>
      <w:r w:rsidRPr="00D94095">
        <w:rPr>
          <w:sz w:val="24"/>
          <w:szCs w:val="24"/>
        </w:rPr>
        <w:instrText xml:space="preserve"> QUOTE </w:instrText>
      </w:r>
      <w:r w:rsidRPr="00D94095">
        <w:pict>
          <v:shape id="_x0000_i1033" type="#_x0000_t75" style="width:47.25pt;height:10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3113&quot;/&gt;&lt;wsp:rsid wsp:val=&quot;0006378F&quot;/&gt;&lt;wsp:rsid wsp:val=&quot;00095DF1&quot;/&gt;&lt;wsp:rsid wsp:val=&quot;000B1B25&quot;/&gt;&lt;wsp:rsid wsp:val=&quot;000E4129&quot;/&gt;&lt;wsp:rsid wsp:val=&quot;001E0095&quot;/&gt;&lt;wsp:rsid wsp:val=&quot;006B6838&quot;/&gt;&lt;wsp:rsid wsp:val=&quot;00743E67&quot;/&gt;&lt;wsp:rsid wsp:val=&quot;0089785D&quot;/&gt;&lt;wsp:rsid wsp:val=&quot;008C2CB7&quot;/&gt;&lt;wsp:rsid wsp:val=&quot;00983113&quot;/&gt;&lt;wsp:rsid wsp:val=&quot;009F275C&quot;/&gt;&lt;wsp:rsid wsp:val=&quot;00AC68C4&quot;/&gt;&lt;wsp:rsid wsp:val=&quot;00AF3E73&quot;/&gt;&lt;wsp:rsid wsp:val=&quot;00B77F35&quot;/&gt;&lt;wsp:rsid wsp:val=&quot;00C82F47&quot;/&gt;&lt;wsp:rsid wsp:val=&quot;00D17361&quot;/&gt;&lt;wsp:rsid wsp:val=&quot;00D94095&quot;/&gt;&lt;wsp:rsid wsp:val=&quot;00DB354B&quot;/&gt;&lt;wsp:rsid wsp:val=&quot;00E41EEA&quot;/&gt;&lt;wsp:rsid wsp:val=&quot;00F507B3&quot;/&gt;&lt;wsp:rsid wsp:val=&quot;00F93888&quot;/&gt;&lt;/wsp:rsids&gt;&lt;/w:docPr&gt;&lt;w:body&gt;&lt;w:p wsp:rsidR=&quot;00000000&quot; wsp:rsidRDefault=&quot;00F507B3&quot;&gt;&lt;m:oMathPara&gt;&lt;m:oMath&gt;&lt;m:f&gt;&lt;m:f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36&quot;/&gt;&lt;/w:rPr&gt;&lt;m:t&gt;9&lt;/m:t&gt;&lt;/m:r&gt;&lt;/m:num&gt;&lt;m:den&gt;&lt;m:r&gt;&lt;w:rPr&gt;&lt;w:rFonts w:ascii=&quot;Cambria Math&quot; w:h-ansi=&quot;Cambria Math&quot;/&gt;&lt;wx:font wx:val=&quot;Cambria Math&quot;/&gt;&lt;w:i/&gt;&lt;w:sz w:val=&quot;36&quot;/&gt;&lt;w:sz-cs w:val=&quot;36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D94095">
        <w:rPr>
          <w:sz w:val="24"/>
          <w:szCs w:val="24"/>
        </w:rPr>
        <w:instrText xml:space="preserve"> </w:instrText>
      </w:r>
      <w:r w:rsidRPr="00D94095">
        <w:rPr>
          <w:sz w:val="24"/>
          <w:szCs w:val="24"/>
        </w:rPr>
        <w:fldChar w:fldCharType="separate"/>
      </w:r>
      <w:r w:rsidRPr="00D94095">
        <w:pict>
          <v:shape id="_x0000_i1034" type="#_x0000_t75" style="width:47.25pt;height:10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3113&quot;/&gt;&lt;wsp:rsid wsp:val=&quot;0006378F&quot;/&gt;&lt;wsp:rsid wsp:val=&quot;00095DF1&quot;/&gt;&lt;wsp:rsid wsp:val=&quot;000B1B25&quot;/&gt;&lt;wsp:rsid wsp:val=&quot;000E4129&quot;/&gt;&lt;wsp:rsid wsp:val=&quot;001E0095&quot;/&gt;&lt;wsp:rsid wsp:val=&quot;006B6838&quot;/&gt;&lt;wsp:rsid wsp:val=&quot;00743E67&quot;/&gt;&lt;wsp:rsid wsp:val=&quot;0089785D&quot;/&gt;&lt;wsp:rsid wsp:val=&quot;008C2CB7&quot;/&gt;&lt;wsp:rsid wsp:val=&quot;00983113&quot;/&gt;&lt;wsp:rsid wsp:val=&quot;009F275C&quot;/&gt;&lt;wsp:rsid wsp:val=&quot;00AC68C4&quot;/&gt;&lt;wsp:rsid wsp:val=&quot;00AF3E73&quot;/&gt;&lt;wsp:rsid wsp:val=&quot;00B77F35&quot;/&gt;&lt;wsp:rsid wsp:val=&quot;00C82F47&quot;/&gt;&lt;wsp:rsid wsp:val=&quot;00D17361&quot;/&gt;&lt;wsp:rsid wsp:val=&quot;00D94095&quot;/&gt;&lt;wsp:rsid wsp:val=&quot;00DB354B&quot;/&gt;&lt;wsp:rsid wsp:val=&quot;00E41EEA&quot;/&gt;&lt;wsp:rsid wsp:val=&quot;00F507B3&quot;/&gt;&lt;wsp:rsid wsp:val=&quot;00F93888&quot;/&gt;&lt;/wsp:rsids&gt;&lt;/w:docPr&gt;&lt;w:body&gt;&lt;w:p wsp:rsidR=&quot;00000000&quot; wsp:rsidRDefault=&quot;00F507B3&quot;&gt;&lt;m:oMathPara&gt;&lt;m:oMath&gt;&lt;m:f&gt;&lt;m:f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36&quot;/&gt;&lt;/w:rPr&gt;&lt;m:t&gt;9&lt;/m:t&gt;&lt;/m:r&gt;&lt;/m:num&gt;&lt;m:den&gt;&lt;m:r&gt;&lt;w:rPr&gt;&lt;w:rFonts w:ascii=&quot;Cambria Math&quot; w:h-ansi=&quot;Cambria Math&quot;/&gt;&lt;wx:font wx:val=&quot;Cambria Math&quot;/&gt;&lt;w:i/&gt;&lt;w:sz w:val=&quot;36&quot;/&gt;&lt;w:sz-cs w:val=&quot;36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D94095">
        <w:rPr>
          <w:sz w:val="24"/>
          <w:szCs w:val="24"/>
        </w:rPr>
        <w:fldChar w:fldCharType="end"/>
      </w:r>
      <w:r w:rsidRPr="001E0095">
        <w:rPr>
          <w:sz w:val="24"/>
          <w:szCs w:val="24"/>
        </w:rPr>
        <w:t>=</w:t>
      </w:r>
    </w:p>
    <w:p w:rsidR="00327D3C" w:rsidRDefault="00327D3C" w:rsidP="00F93888">
      <w:pPr>
        <w:rPr>
          <w:sz w:val="24"/>
          <w:szCs w:val="24"/>
        </w:rPr>
      </w:pPr>
    </w:p>
    <w:p w:rsidR="00327D3C" w:rsidRDefault="00327D3C" w:rsidP="00F93888">
      <w:pPr>
        <w:rPr>
          <w:sz w:val="24"/>
          <w:szCs w:val="24"/>
        </w:rPr>
      </w:pPr>
    </w:p>
    <w:p w:rsidR="00327D3C" w:rsidRDefault="00327D3C" w:rsidP="001E0095">
      <w:pPr>
        <w:ind w:left="-851"/>
        <w:rPr>
          <w:b/>
          <w:sz w:val="24"/>
          <w:szCs w:val="24"/>
        </w:rPr>
      </w:pPr>
      <w:r>
        <w:rPr>
          <w:noProof/>
        </w:rPr>
        <w:pict>
          <v:line id="Straight Connector 8" o:spid="_x0000_s1032" style="position:absolute;left:0;text-align:left;z-index:-251660288;visibility:visible" from="225.4pt,-52.1pt" to="225.4pt,7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"/>
        </w:pict>
      </w:r>
      <w:r>
        <w:rPr>
          <w:b/>
          <w:sz w:val="24"/>
          <w:szCs w:val="24"/>
        </w:rPr>
        <w:t>7) Aşağıdaki kesirleri yüzde sembolü “%” kullanarak yazınız. (10 Puan)</w:t>
      </w:r>
    </w:p>
    <w:p w:rsidR="00327D3C" w:rsidRDefault="00327D3C" w:rsidP="001E0095">
      <w:pPr>
        <w:ind w:left="-851"/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D94095">
        <w:rPr>
          <w:b/>
          <w:sz w:val="36"/>
          <w:szCs w:val="36"/>
        </w:rPr>
        <w:fldChar w:fldCharType="begin"/>
      </w:r>
      <w:r w:rsidRPr="00D94095">
        <w:rPr>
          <w:b/>
          <w:sz w:val="36"/>
          <w:szCs w:val="36"/>
        </w:rPr>
        <w:instrText xml:space="preserve"> QUOTE </w:instrText>
      </w:r>
      <w:r w:rsidRPr="00D94095">
        <w:pict>
          <v:shape id="_x0000_i1035" type="#_x0000_t75" style="width:47.25pt;height:10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3113&quot;/&gt;&lt;wsp:rsid wsp:val=&quot;0006378F&quot;/&gt;&lt;wsp:rsid wsp:val=&quot;00095DF1&quot;/&gt;&lt;wsp:rsid wsp:val=&quot;000B115D&quot;/&gt;&lt;wsp:rsid wsp:val=&quot;000B1B25&quot;/&gt;&lt;wsp:rsid wsp:val=&quot;000E4129&quot;/&gt;&lt;wsp:rsid wsp:val=&quot;001E0095&quot;/&gt;&lt;wsp:rsid wsp:val=&quot;006B6838&quot;/&gt;&lt;wsp:rsid wsp:val=&quot;00743E67&quot;/&gt;&lt;wsp:rsid wsp:val=&quot;0089785D&quot;/&gt;&lt;wsp:rsid wsp:val=&quot;008C2CB7&quot;/&gt;&lt;wsp:rsid wsp:val=&quot;00983113&quot;/&gt;&lt;wsp:rsid wsp:val=&quot;009F275C&quot;/&gt;&lt;wsp:rsid wsp:val=&quot;00AC68C4&quot;/&gt;&lt;wsp:rsid wsp:val=&quot;00AF3E73&quot;/&gt;&lt;wsp:rsid wsp:val=&quot;00B77F35&quot;/&gt;&lt;wsp:rsid wsp:val=&quot;00C82F47&quot;/&gt;&lt;wsp:rsid wsp:val=&quot;00D17361&quot;/&gt;&lt;wsp:rsid wsp:val=&quot;00D94095&quot;/&gt;&lt;wsp:rsid wsp:val=&quot;00DB354B&quot;/&gt;&lt;wsp:rsid wsp:val=&quot;00E41EEA&quot;/&gt;&lt;wsp:rsid wsp:val=&quot;00F93888&quot;/&gt;&lt;/wsp:rsids&gt;&lt;/w:docPr&gt;&lt;w:body&gt;&lt;w:p wsp:rsidR=&quot;00000000&quot; wsp:rsidRDefault=&quot;000B115D&quot;&gt;&lt;m:oMathPara&gt;&lt;m:oMath&gt;&lt;m:f&gt;&lt;m:fPr&gt;&lt;m:ctrlPr&gt;&lt;w:rPr&gt;&lt;w:rFonts w:ascii=&quot;Cambria Math&quot; w:h-ansi=&quot;Cambria Math&quot;/&gt;&lt;wx:font wx:val=&quot;Cambria Math&quot;/&gt;&lt;w:b/&gt;&lt;w:i/&gt;&lt;w:sz w:val=&quot;36&quot;/&gt;&lt;w:sz-cs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36&quot;/&gt;&lt;/w:rPr&gt;&lt;m:t&gt;7&lt;/m:t&gt;&lt;/m:r&gt;&lt;/m:num&gt;&lt;m:den&gt;&lt;m:r&gt;&lt;w:rPr&gt;&lt;w:rFonts w:ascii=&quot;Cambria Math&quot; w:h-ansi=&quot;Cambria Math&quot;/&gt;&lt;wx:font wx:val=&quot;Cambria Math&quot;/&gt;&lt;w:i/&gt;&lt;w:sz w:val=&quot;36&quot;/&gt;&lt;w:sz-cs w:val=&quot;36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D94095">
        <w:rPr>
          <w:b/>
          <w:sz w:val="36"/>
          <w:szCs w:val="36"/>
        </w:rPr>
        <w:instrText xml:space="preserve"> </w:instrText>
      </w:r>
      <w:r w:rsidRPr="00D94095">
        <w:rPr>
          <w:b/>
          <w:sz w:val="36"/>
          <w:szCs w:val="36"/>
        </w:rPr>
        <w:fldChar w:fldCharType="separate"/>
      </w:r>
      <w:r w:rsidRPr="00D94095">
        <w:pict>
          <v:shape id="_x0000_i1036" type="#_x0000_t75" style="width:47.25pt;height:10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3113&quot;/&gt;&lt;wsp:rsid wsp:val=&quot;0006378F&quot;/&gt;&lt;wsp:rsid wsp:val=&quot;00095DF1&quot;/&gt;&lt;wsp:rsid wsp:val=&quot;000B115D&quot;/&gt;&lt;wsp:rsid wsp:val=&quot;000B1B25&quot;/&gt;&lt;wsp:rsid wsp:val=&quot;000E4129&quot;/&gt;&lt;wsp:rsid wsp:val=&quot;001E0095&quot;/&gt;&lt;wsp:rsid wsp:val=&quot;006B6838&quot;/&gt;&lt;wsp:rsid wsp:val=&quot;00743E67&quot;/&gt;&lt;wsp:rsid wsp:val=&quot;0089785D&quot;/&gt;&lt;wsp:rsid wsp:val=&quot;008C2CB7&quot;/&gt;&lt;wsp:rsid wsp:val=&quot;00983113&quot;/&gt;&lt;wsp:rsid wsp:val=&quot;009F275C&quot;/&gt;&lt;wsp:rsid wsp:val=&quot;00AC68C4&quot;/&gt;&lt;wsp:rsid wsp:val=&quot;00AF3E73&quot;/&gt;&lt;wsp:rsid wsp:val=&quot;00B77F35&quot;/&gt;&lt;wsp:rsid wsp:val=&quot;00C82F47&quot;/&gt;&lt;wsp:rsid wsp:val=&quot;00D17361&quot;/&gt;&lt;wsp:rsid wsp:val=&quot;00D94095&quot;/&gt;&lt;wsp:rsid wsp:val=&quot;00DB354B&quot;/&gt;&lt;wsp:rsid wsp:val=&quot;00E41EEA&quot;/&gt;&lt;wsp:rsid wsp:val=&quot;00F93888&quot;/&gt;&lt;/wsp:rsids&gt;&lt;/w:docPr&gt;&lt;w:body&gt;&lt;w:p wsp:rsidR=&quot;00000000&quot; wsp:rsidRDefault=&quot;000B115D&quot;&gt;&lt;m:oMathPara&gt;&lt;m:oMath&gt;&lt;m:f&gt;&lt;m:fPr&gt;&lt;m:ctrlPr&gt;&lt;w:rPr&gt;&lt;w:rFonts w:ascii=&quot;Cambria Math&quot; w:h-ansi=&quot;Cambria Math&quot;/&gt;&lt;wx:font wx:val=&quot;Cambria Math&quot;/&gt;&lt;w:b/&gt;&lt;w:i/&gt;&lt;w:sz w:val=&quot;36&quot;/&gt;&lt;w:sz-cs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36&quot;/&gt;&lt;/w:rPr&gt;&lt;m:t&gt;7&lt;/m:t&gt;&lt;/m:r&gt;&lt;/m:num&gt;&lt;m:den&gt;&lt;m:r&gt;&lt;w:rPr&gt;&lt;w:rFonts w:ascii=&quot;Cambria Math&quot; w:h-ansi=&quot;Cambria Math&quot;/&gt;&lt;wx:font wx:val=&quot;Cambria Math&quot;/&gt;&lt;w:i/&gt;&lt;w:sz w:val=&quot;36&quot;/&gt;&lt;w:sz-cs w:val=&quot;36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D94095">
        <w:rPr>
          <w:b/>
          <w:sz w:val="36"/>
          <w:szCs w:val="36"/>
        </w:rPr>
        <w:fldChar w:fldCharType="end"/>
      </w:r>
      <w:r>
        <w:rPr>
          <w:b/>
          <w:sz w:val="36"/>
          <w:szCs w:val="36"/>
        </w:rPr>
        <w:t xml:space="preserve"> </w:t>
      </w:r>
      <w:r>
        <w:rPr>
          <w:sz w:val="24"/>
          <w:szCs w:val="24"/>
        </w:rPr>
        <w:t>=</w:t>
      </w:r>
    </w:p>
    <w:p w:rsidR="00327D3C" w:rsidRDefault="00327D3C" w:rsidP="001E0095">
      <w:pPr>
        <w:ind w:left="-851"/>
        <w:rPr>
          <w:sz w:val="24"/>
          <w:szCs w:val="24"/>
        </w:rPr>
      </w:pPr>
    </w:p>
    <w:p w:rsidR="00327D3C" w:rsidRDefault="00327D3C" w:rsidP="001E0095">
      <w:pPr>
        <w:ind w:left="-851"/>
        <w:rPr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D94095">
        <w:rPr>
          <w:b/>
          <w:sz w:val="36"/>
          <w:szCs w:val="36"/>
        </w:rPr>
        <w:fldChar w:fldCharType="begin"/>
      </w:r>
      <w:r w:rsidRPr="00D94095">
        <w:rPr>
          <w:b/>
          <w:sz w:val="36"/>
          <w:szCs w:val="36"/>
        </w:rPr>
        <w:instrText xml:space="preserve"> QUOTE </w:instrText>
      </w:r>
      <w:r w:rsidRPr="00D94095">
        <w:pict>
          <v:shape id="_x0000_i1037" type="#_x0000_t75" style="width:37.5pt;height:10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3113&quot;/&gt;&lt;wsp:rsid wsp:val=&quot;0006378F&quot;/&gt;&lt;wsp:rsid wsp:val=&quot;00095DF1&quot;/&gt;&lt;wsp:rsid wsp:val=&quot;000B1B25&quot;/&gt;&lt;wsp:rsid wsp:val=&quot;000E4129&quot;/&gt;&lt;wsp:rsid wsp:val=&quot;001E0095&quot;/&gt;&lt;wsp:rsid wsp:val=&quot;006B6838&quot;/&gt;&lt;wsp:rsid wsp:val=&quot;00743E67&quot;/&gt;&lt;wsp:rsid wsp:val=&quot;0089785D&quot;/&gt;&lt;wsp:rsid wsp:val=&quot;008C2CB7&quot;/&gt;&lt;wsp:rsid wsp:val=&quot;00983113&quot;/&gt;&lt;wsp:rsid wsp:val=&quot;009F275C&quot;/&gt;&lt;wsp:rsid wsp:val=&quot;00AC68C4&quot;/&gt;&lt;wsp:rsid wsp:val=&quot;00AF3E73&quot;/&gt;&lt;wsp:rsid wsp:val=&quot;00B77F35&quot;/&gt;&lt;wsp:rsid wsp:val=&quot;00C82F47&quot;/&gt;&lt;wsp:rsid wsp:val=&quot;00D17361&quot;/&gt;&lt;wsp:rsid wsp:val=&quot;00D64384&quot;/&gt;&lt;wsp:rsid wsp:val=&quot;00D94095&quot;/&gt;&lt;wsp:rsid wsp:val=&quot;00DB354B&quot;/&gt;&lt;wsp:rsid wsp:val=&quot;00E41EEA&quot;/&gt;&lt;wsp:rsid wsp:val=&quot;00F93888&quot;/&gt;&lt;/wsp:rsids&gt;&lt;/w:docPr&gt;&lt;w:body&gt;&lt;w:p wsp:rsidR=&quot;00000000&quot; wsp:rsidRDefault=&quot;00D64384&quot;&gt;&lt;m:oMathPara&gt;&lt;m:oMath&gt;&lt;m:f&gt;&lt;m:fPr&gt;&lt;m:ctrlPr&gt;&lt;w:rPr&gt;&lt;w:rFonts w:ascii=&quot;Cambria Math&quot; w:h-ansi=&quot;Cambria Math&quot;/&gt;&lt;wx:font wx:val=&quot;Cambria Math&quot;/&gt;&lt;w:b/&gt;&lt;w:i/&gt;&lt;w:sz w:val=&quot;36&quot;/&gt;&lt;w:sz-cs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36&quot;/&gt;&lt;/w:rPr&gt;&lt;m:t&gt;4&lt;/m:t&gt;&lt;/m:r&gt;&lt;/m:num&gt;&lt;m:den&gt;&lt;m:r&gt;&lt;w:rPr&gt;&lt;w:rFonts w:ascii=&quot;Cambria Math&quot; w:h-ansi=&quot;Cambria Math&quot;/&gt;&lt;wx:font wx:val=&quot;Cambria Math&quot;/&gt;&lt;w:i/&gt;&lt;w:sz w:val=&quot;36&quot;/&gt;&lt;w:sz-cs w:val=&quot;36&quot;/&gt;&lt;/w:rPr&gt;&lt;m:t&gt;2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D94095">
        <w:rPr>
          <w:b/>
          <w:sz w:val="36"/>
          <w:szCs w:val="36"/>
        </w:rPr>
        <w:instrText xml:space="preserve"> </w:instrText>
      </w:r>
      <w:r w:rsidRPr="00D94095">
        <w:rPr>
          <w:b/>
          <w:sz w:val="36"/>
          <w:szCs w:val="36"/>
        </w:rPr>
        <w:fldChar w:fldCharType="separate"/>
      </w:r>
      <w:r w:rsidRPr="00D94095">
        <w:pict>
          <v:shape id="_x0000_i1038" type="#_x0000_t75" style="width:37.5pt;height:10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3113&quot;/&gt;&lt;wsp:rsid wsp:val=&quot;0006378F&quot;/&gt;&lt;wsp:rsid wsp:val=&quot;00095DF1&quot;/&gt;&lt;wsp:rsid wsp:val=&quot;000B1B25&quot;/&gt;&lt;wsp:rsid wsp:val=&quot;000E4129&quot;/&gt;&lt;wsp:rsid wsp:val=&quot;001E0095&quot;/&gt;&lt;wsp:rsid wsp:val=&quot;006B6838&quot;/&gt;&lt;wsp:rsid wsp:val=&quot;00743E67&quot;/&gt;&lt;wsp:rsid wsp:val=&quot;0089785D&quot;/&gt;&lt;wsp:rsid wsp:val=&quot;008C2CB7&quot;/&gt;&lt;wsp:rsid wsp:val=&quot;00983113&quot;/&gt;&lt;wsp:rsid wsp:val=&quot;009F275C&quot;/&gt;&lt;wsp:rsid wsp:val=&quot;00AC68C4&quot;/&gt;&lt;wsp:rsid wsp:val=&quot;00AF3E73&quot;/&gt;&lt;wsp:rsid wsp:val=&quot;00B77F35&quot;/&gt;&lt;wsp:rsid wsp:val=&quot;00C82F47&quot;/&gt;&lt;wsp:rsid wsp:val=&quot;00D17361&quot;/&gt;&lt;wsp:rsid wsp:val=&quot;00D64384&quot;/&gt;&lt;wsp:rsid wsp:val=&quot;00D94095&quot;/&gt;&lt;wsp:rsid wsp:val=&quot;00DB354B&quot;/&gt;&lt;wsp:rsid wsp:val=&quot;00E41EEA&quot;/&gt;&lt;wsp:rsid wsp:val=&quot;00F93888&quot;/&gt;&lt;/wsp:rsids&gt;&lt;/w:docPr&gt;&lt;w:body&gt;&lt;w:p wsp:rsidR=&quot;00000000&quot; wsp:rsidRDefault=&quot;00D64384&quot;&gt;&lt;m:oMathPara&gt;&lt;m:oMath&gt;&lt;m:f&gt;&lt;m:fPr&gt;&lt;m:ctrlPr&gt;&lt;w:rPr&gt;&lt;w:rFonts w:ascii=&quot;Cambria Math&quot; w:h-ansi=&quot;Cambria Math&quot;/&gt;&lt;wx:font wx:val=&quot;Cambria Math&quot;/&gt;&lt;w:b/&gt;&lt;w:i/&gt;&lt;w:sz w:val=&quot;36&quot;/&gt;&lt;w:sz-cs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36&quot;/&gt;&lt;/w:rPr&gt;&lt;m:t&gt;4&lt;/m:t&gt;&lt;/m:r&gt;&lt;/m:num&gt;&lt;m:den&gt;&lt;m:r&gt;&lt;w:rPr&gt;&lt;w:rFonts w:ascii=&quot;Cambria Math&quot; w:h-ansi=&quot;Cambria Math&quot;/&gt;&lt;wx:font wx:val=&quot;Cambria Math&quot;/&gt;&lt;w:i/&gt;&lt;w:sz w:val=&quot;36&quot;/&gt;&lt;w:sz-cs w:val=&quot;36&quot;/&gt;&lt;/w:rPr&gt;&lt;m:t&gt;2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D94095">
        <w:rPr>
          <w:b/>
          <w:sz w:val="36"/>
          <w:szCs w:val="36"/>
        </w:rPr>
        <w:fldChar w:fldCharType="end"/>
      </w:r>
      <w:r>
        <w:rPr>
          <w:b/>
          <w:sz w:val="36"/>
          <w:szCs w:val="36"/>
        </w:rPr>
        <w:t xml:space="preserve"> </w:t>
      </w:r>
      <w:r>
        <w:rPr>
          <w:sz w:val="24"/>
          <w:szCs w:val="24"/>
        </w:rPr>
        <w:t>=</w:t>
      </w:r>
    </w:p>
    <w:p w:rsidR="00327D3C" w:rsidRDefault="00327D3C" w:rsidP="001E0095">
      <w:pPr>
        <w:ind w:left="-851"/>
        <w:rPr>
          <w:sz w:val="24"/>
          <w:szCs w:val="24"/>
        </w:rPr>
      </w:pPr>
    </w:p>
    <w:p w:rsidR="00327D3C" w:rsidRDefault="00327D3C" w:rsidP="001E0095">
      <w:pPr>
        <w:ind w:left="-851"/>
        <w:rPr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r w:rsidRPr="00D94095">
        <w:rPr>
          <w:b/>
          <w:sz w:val="36"/>
          <w:szCs w:val="36"/>
        </w:rPr>
        <w:fldChar w:fldCharType="begin"/>
      </w:r>
      <w:r w:rsidRPr="00D94095">
        <w:rPr>
          <w:b/>
          <w:sz w:val="36"/>
          <w:szCs w:val="36"/>
        </w:rPr>
        <w:instrText xml:space="preserve"> QUOTE </w:instrText>
      </w:r>
      <w:r w:rsidRPr="00D94095">
        <w:pict>
          <v:shape id="_x0000_i1039" type="#_x0000_t75" style="width:17.2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3113&quot;/&gt;&lt;wsp:rsid wsp:val=&quot;0006378F&quot;/&gt;&lt;wsp:rsid wsp:val=&quot;00095DF1&quot;/&gt;&lt;wsp:rsid wsp:val=&quot;000B1B25&quot;/&gt;&lt;wsp:rsid wsp:val=&quot;000E4129&quot;/&gt;&lt;wsp:rsid wsp:val=&quot;001E0095&quot;/&gt;&lt;wsp:rsid wsp:val=&quot;006B6838&quot;/&gt;&lt;wsp:rsid wsp:val=&quot;00743E67&quot;/&gt;&lt;wsp:rsid wsp:val=&quot;0089785D&quot;/&gt;&lt;wsp:rsid wsp:val=&quot;008C2CB7&quot;/&gt;&lt;wsp:rsid wsp:val=&quot;00983113&quot;/&gt;&lt;wsp:rsid wsp:val=&quot;009F275C&quot;/&gt;&lt;wsp:rsid wsp:val=&quot;00AC68C4&quot;/&gt;&lt;wsp:rsid wsp:val=&quot;00AF3E73&quot;/&gt;&lt;wsp:rsid wsp:val=&quot;00B77F35&quot;/&gt;&lt;wsp:rsid wsp:val=&quot;00C605E5&quot;/&gt;&lt;wsp:rsid wsp:val=&quot;00C82F47&quot;/&gt;&lt;wsp:rsid wsp:val=&quot;00D17361&quot;/&gt;&lt;wsp:rsid wsp:val=&quot;00D94095&quot;/&gt;&lt;wsp:rsid wsp:val=&quot;00DB354B&quot;/&gt;&lt;wsp:rsid wsp:val=&quot;00E41EEA&quot;/&gt;&lt;wsp:rsid wsp:val=&quot;00F93888&quot;/&gt;&lt;/wsp:rsids&gt;&lt;/w:docPr&gt;&lt;w:body&gt;&lt;w:p wsp:rsidR=&quot;00000000&quot; wsp:rsidRDefault=&quot;00C605E5&quot;&gt;&lt;m:oMathPara&gt;&lt;m:oMath&gt;&lt;m:f&gt;&lt;m:fPr&gt;&lt;m:ctrlPr&gt;&lt;w:rPr&gt;&lt;w:rFonts w:ascii=&quot;Cambria Math&quot; w:h-ansi=&quot;Cambria Math&quot;/&gt;&lt;wx:font wx:val=&quot;Cambria Math&quot;/&gt;&lt;w:b/&gt;&lt;w:i/&gt;&lt;w:sz w:val=&quot;36&quot;/&gt;&lt;w:sz-cs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36&quot;/&gt;&lt;/w:rPr&gt;&lt;m:t&gt;15&lt;/m:t&gt;&lt;/m:r&gt;&lt;/m:num&gt;&lt;m:den&gt;&lt;m:r&gt;&lt;w:rPr&gt;&lt;w:rFonts w:ascii=&quot;Cambria Math&quot; w:h-ansi=&quot;Cambria Math&quot;/&gt;&lt;wx:font wx:val=&quot;Cambria Math&quot;/&gt;&lt;w:i/&gt;&lt;w:sz w:val=&quot;36&quot;/&gt;&lt;w:sz-cs w:val=&quot;36&quot;/&gt;&lt;/w:rPr&gt;&lt;m:t&gt;5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D94095">
        <w:rPr>
          <w:b/>
          <w:sz w:val="36"/>
          <w:szCs w:val="36"/>
        </w:rPr>
        <w:instrText xml:space="preserve"> </w:instrText>
      </w:r>
      <w:r w:rsidRPr="00D94095">
        <w:rPr>
          <w:b/>
          <w:sz w:val="36"/>
          <w:szCs w:val="36"/>
        </w:rPr>
        <w:fldChar w:fldCharType="separate"/>
      </w:r>
      <w:r w:rsidRPr="00D94095">
        <w:pict>
          <v:shape id="_x0000_i1040" type="#_x0000_t75" style="width:17.2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3113&quot;/&gt;&lt;wsp:rsid wsp:val=&quot;0006378F&quot;/&gt;&lt;wsp:rsid wsp:val=&quot;00095DF1&quot;/&gt;&lt;wsp:rsid wsp:val=&quot;000B1B25&quot;/&gt;&lt;wsp:rsid wsp:val=&quot;000E4129&quot;/&gt;&lt;wsp:rsid wsp:val=&quot;001E0095&quot;/&gt;&lt;wsp:rsid wsp:val=&quot;006B6838&quot;/&gt;&lt;wsp:rsid wsp:val=&quot;00743E67&quot;/&gt;&lt;wsp:rsid wsp:val=&quot;0089785D&quot;/&gt;&lt;wsp:rsid wsp:val=&quot;008C2CB7&quot;/&gt;&lt;wsp:rsid wsp:val=&quot;00983113&quot;/&gt;&lt;wsp:rsid wsp:val=&quot;009F275C&quot;/&gt;&lt;wsp:rsid wsp:val=&quot;00AC68C4&quot;/&gt;&lt;wsp:rsid wsp:val=&quot;00AF3E73&quot;/&gt;&lt;wsp:rsid wsp:val=&quot;00B77F35&quot;/&gt;&lt;wsp:rsid wsp:val=&quot;00C605E5&quot;/&gt;&lt;wsp:rsid wsp:val=&quot;00C82F47&quot;/&gt;&lt;wsp:rsid wsp:val=&quot;00D17361&quot;/&gt;&lt;wsp:rsid wsp:val=&quot;00D94095&quot;/&gt;&lt;wsp:rsid wsp:val=&quot;00DB354B&quot;/&gt;&lt;wsp:rsid wsp:val=&quot;00E41EEA&quot;/&gt;&lt;wsp:rsid wsp:val=&quot;00F93888&quot;/&gt;&lt;/wsp:rsids&gt;&lt;/w:docPr&gt;&lt;w:body&gt;&lt;w:p wsp:rsidR=&quot;00000000&quot; wsp:rsidRDefault=&quot;00C605E5&quot;&gt;&lt;m:oMathPara&gt;&lt;m:oMath&gt;&lt;m:f&gt;&lt;m:fPr&gt;&lt;m:ctrlPr&gt;&lt;w:rPr&gt;&lt;w:rFonts w:ascii=&quot;Cambria Math&quot; w:h-ansi=&quot;Cambria Math&quot;/&gt;&lt;wx:font wx:val=&quot;Cambria Math&quot;/&gt;&lt;w:b/&gt;&lt;w:i/&gt;&lt;w:sz w:val=&quot;36&quot;/&gt;&lt;w:sz-cs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36&quot;/&gt;&lt;/w:rPr&gt;&lt;m:t&gt;15&lt;/m:t&gt;&lt;/m:r&gt;&lt;/m:num&gt;&lt;m:den&gt;&lt;m:r&gt;&lt;w:rPr&gt;&lt;w:rFonts w:ascii=&quot;Cambria Math&quot; w:h-ansi=&quot;Cambria Math&quot;/&gt;&lt;wx:font wx:val=&quot;Cambria Math&quot;/&gt;&lt;w:i/&gt;&lt;w:sz w:val=&quot;36&quot;/&gt;&lt;w:sz-cs w:val=&quot;36&quot;/&gt;&lt;/w:rPr&gt;&lt;m:t&gt;5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D94095">
        <w:rPr>
          <w:b/>
          <w:sz w:val="36"/>
          <w:szCs w:val="36"/>
        </w:rPr>
        <w:fldChar w:fldCharType="end"/>
      </w:r>
      <w:r>
        <w:rPr>
          <w:b/>
          <w:sz w:val="36"/>
          <w:szCs w:val="36"/>
        </w:rPr>
        <w:t xml:space="preserve"> </w:t>
      </w:r>
      <w:r>
        <w:rPr>
          <w:sz w:val="24"/>
          <w:szCs w:val="24"/>
        </w:rPr>
        <w:t>=</w:t>
      </w:r>
    </w:p>
    <w:p w:rsidR="00327D3C" w:rsidRDefault="00327D3C" w:rsidP="001E0095">
      <w:pPr>
        <w:ind w:left="-851"/>
        <w:rPr>
          <w:sz w:val="24"/>
          <w:szCs w:val="24"/>
        </w:rPr>
      </w:pPr>
    </w:p>
    <w:p w:rsidR="00327D3C" w:rsidRPr="001E0095" w:rsidRDefault="00327D3C" w:rsidP="001E0095">
      <w:pPr>
        <w:ind w:left="-851"/>
        <w:rPr>
          <w:sz w:val="24"/>
          <w:szCs w:val="24"/>
        </w:rPr>
      </w:pPr>
      <w:r w:rsidRPr="00AC68C4">
        <w:rPr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327D3C" w:rsidRDefault="00327D3C" w:rsidP="001E0095">
      <w:pPr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8) 200 TL olan takım elbiseye %15 indirim gelmiştir. Takım elbisenin indirimli fiyatı kaç TL’dir</w:t>
      </w:r>
      <w:bookmarkStart w:id="0" w:name="_GoBack"/>
      <w:bookmarkEnd w:id="0"/>
      <w:r>
        <w:rPr>
          <w:b/>
          <w:sz w:val="24"/>
          <w:szCs w:val="24"/>
        </w:rPr>
        <w:t xml:space="preserve">. (10 Puan) </w:t>
      </w:r>
    </w:p>
    <w:p w:rsidR="00327D3C" w:rsidRDefault="00327D3C" w:rsidP="006B6838">
      <w:pPr>
        <w:ind w:left="-851"/>
        <w:rPr>
          <w:b/>
          <w:sz w:val="24"/>
          <w:szCs w:val="24"/>
        </w:rPr>
      </w:pPr>
    </w:p>
    <w:p w:rsidR="00327D3C" w:rsidRDefault="00327D3C" w:rsidP="006B6838">
      <w:pPr>
        <w:ind w:left="-851"/>
        <w:rPr>
          <w:b/>
          <w:sz w:val="24"/>
          <w:szCs w:val="24"/>
        </w:rPr>
      </w:pPr>
    </w:p>
    <w:p w:rsidR="00327D3C" w:rsidRDefault="00327D3C" w:rsidP="006B6838">
      <w:pPr>
        <w:ind w:left="-851"/>
        <w:rPr>
          <w:b/>
          <w:sz w:val="24"/>
          <w:szCs w:val="24"/>
        </w:rPr>
      </w:pPr>
    </w:p>
    <w:p w:rsidR="00327D3C" w:rsidRDefault="00327D3C" w:rsidP="006B6838">
      <w:pPr>
        <w:ind w:left="-851"/>
        <w:rPr>
          <w:b/>
          <w:sz w:val="24"/>
          <w:szCs w:val="24"/>
        </w:rPr>
      </w:pPr>
    </w:p>
    <w:p w:rsidR="00327D3C" w:rsidRDefault="00327D3C" w:rsidP="006B6838">
      <w:pPr>
        <w:ind w:left="-851"/>
        <w:rPr>
          <w:b/>
          <w:sz w:val="24"/>
          <w:szCs w:val="24"/>
        </w:rPr>
      </w:pPr>
    </w:p>
    <w:p w:rsidR="00327D3C" w:rsidRDefault="00327D3C" w:rsidP="006B6838">
      <w:pPr>
        <w:ind w:left="-851"/>
        <w:rPr>
          <w:b/>
          <w:sz w:val="24"/>
          <w:szCs w:val="24"/>
        </w:rPr>
      </w:pPr>
    </w:p>
    <w:p w:rsidR="00327D3C" w:rsidRDefault="00327D3C" w:rsidP="006B6838">
      <w:pPr>
        <w:ind w:left="-851"/>
        <w:rPr>
          <w:sz w:val="24"/>
          <w:szCs w:val="24"/>
        </w:rPr>
      </w:pPr>
    </w:p>
    <w:p w:rsidR="00327D3C" w:rsidRDefault="00327D3C" w:rsidP="006B6838">
      <w:pPr>
        <w:ind w:left="-851"/>
        <w:rPr>
          <w:sz w:val="24"/>
          <w:szCs w:val="24"/>
        </w:rPr>
      </w:pPr>
    </w:p>
    <w:p w:rsidR="00327D3C" w:rsidRDefault="00327D3C" w:rsidP="006B6838">
      <w:pPr>
        <w:ind w:left="-851"/>
        <w:rPr>
          <w:sz w:val="24"/>
          <w:szCs w:val="24"/>
        </w:rPr>
      </w:pPr>
    </w:p>
    <w:p w:rsidR="00327D3C" w:rsidRDefault="00327D3C" w:rsidP="006B6838">
      <w:pPr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327D3C" w:rsidRDefault="00327D3C" w:rsidP="006B6838">
      <w:pPr>
        <w:ind w:left="-851"/>
        <w:rPr>
          <w:b/>
          <w:sz w:val="24"/>
          <w:szCs w:val="24"/>
        </w:rPr>
      </w:pPr>
    </w:p>
    <w:p w:rsidR="00327D3C" w:rsidRDefault="00327D3C" w:rsidP="000B1B25">
      <w:pPr>
        <w:rPr>
          <w:b/>
          <w:sz w:val="24"/>
          <w:szCs w:val="24"/>
        </w:rPr>
      </w:pPr>
    </w:p>
    <w:p w:rsidR="00327D3C" w:rsidRDefault="00327D3C" w:rsidP="006B6838">
      <w:pPr>
        <w:ind w:left="-851"/>
        <w:rPr>
          <w:b/>
          <w:sz w:val="24"/>
          <w:szCs w:val="24"/>
        </w:rPr>
      </w:pPr>
    </w:p>
    <w:p w:rsidR="00327D3C" w:rsidRDefault="00327D3C" w:rsidP="001E0095">
      <w:pPr>
        <w:rPr>
          <w:b/>
          <w:sz w:val="24"/>
          <w:szCs w:val="24"/>
        </w:rPr>
      </w:pPr>
      <w:r>
        <w:rPr>
          <w:b/>
          <w:sz w:val="24"/>
          <w:szCs w:val="24"/>
        </w:rPr>
        <w:t>9) Aşağıdaki uzunlukları istenen birim cinsinden yazınız. (10 Puan)</w:t>
      </w:r>
    </w:p>
    <w:p w:rsidR="00327D3C" w:rsidRDefault="00327D3C" w:rsidP="001E009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170 m=………………………………. km</w:t>
      </w:r>
    </w:p>
    <w:p w:rsidR="00327D3C" w:rsidRDefault="00327D3C" w:rsidP="001E009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>
        <w:rPr>
          <w:sz w:val="24"/>
          <w:szCs w:val="24"/>
        </w:rPr>
        <w:t>27 m=………………………………… cm</w:t>
      </w:r>
    </w:p>
    <w:p w:rsidR="00327D3C" w:rsidRDefault="00327D3C" w:rsidP="001E009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30 mm=………………………………. cm</w:t>
      </w:r>
    </w:p>
    <w:p w:rsidR="00327D3C" w:rsidRDefault="00327D3C" w:rsidP="001E009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15 cm=……………………………….m</w:t>
      </w:r>
    </w:p>
    <w:p w:rsidR="00327D3C" w:rsidRDefault="00327D3C" w:rsidP="001E0095">
      <w:pPr>
        <w:rPr>
          <w:sz w:val="24"/>
          <w:szCs w:val="24"/>
        </w:rPr>
      </w:pPr>
    </w:p>
    <w:p w:rsidR="00327D3C" w:rsidRDefault="00327D3C" w:rsidP="001E0095">
      <w:pPr>
        <w:rPr>
          <w:sz w:val="24"/>
          <w:szCs w:val="24"/>
        </w:rPr>
      </w:pPr>
    </w:p>
    <w:p w:rsidR="00327D3C" w:rsidRDefault="00327D3C" w:rsidP="001E0095">
      <w:pPr>
        <w:rPr>
          <w:sz w:val="24"/>
          <w:szCs w:val="24"/>
        </w:rPr>
      </w:pPr>
    </w:p>
    <w:p w:rsidR="00327D3C" w:rsidRDefault="00327D3C" w:rsidP="001E0095">
      <w:pPr>
        <w:rPr>
          <w:sz w:val="24"/>
          <w:szCs w:val="24"/>
        </w:rPr>
      </w:pPr>
    </w:p>
    <w:p w:rsidR="00327D3C" w:rsidRDefault="00327D3C" w:rsidP="001E0095">
      <w:pPr>
        <w:rPr>
          <w:sz w:val="24"/>
          <w:szCs w:val="24"/>
        </w:rPr>
      </w:pPr>
      <w:r w:rsidRPr="00AC68C4">
        <w:rPr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327D3C" w:rsidRPr="001E0095" w:rsidRDefault="00327D3C" w:rsidP="001E009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10) Bir otobüs 600 km olan yolun </w:t>
      </w:r>
      <w:r w:rsidRPr="00D94095">
        <w:rPr>
          <w:b/>
          <w:sz w:val="36"/>
          <w:szCs w:val="36"/>
        </w:rPr>
        <w:fldChar w:fldCharType="begin"/>
      </w:r>
      <w:r w:rsidRPr="00D94095">
        <w:rPr>
          <w:b/>
          <w:sz w:val="36"/>
          <w:szCs w:val="36"/>
        </w:rPr>
        <w:instrText xml:space="preserve"> QUOTE </w:instrText>
      </w:r>
      <w:r w:rsidRPr="00D94095">
        <w:pict>
          <v:shape id="_x0000_i1043" type="#_x0000_t75" style="width:22.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3113&quot;/&gt;&lt;wsp:rsid wsp:val=&quot;0006378F&quot;/&gt;&lt;wsp:rsid wsp:val=&quot;00095DF1&quot;/&gt;&lt;wsp:rsid wsp:val=&quot;000B1B25&quot;/&gt;&lt;wsp:rsid wsp:val=&quot;000E4129&quot;/&gt;&lt;wsp:rsid wsp:val=&quot;001E0095&quot;/&gt;&lt;wsp:rsid wsp:val=&quot;006B6838&quot;/&gt;&lt;wsp:rsid wsp:val=&quot;00743E67&quot;/&gt;&lt;wsp:rsid wsp:val=&quot;0089785D&quot;/&gt;&lt;wsp:rsid wsp:val=&quot;008C2CB7&quot;/&gt;&lt;wsp:rsid wsp:val=&quot;00983113&quot;/&gt;&lt;wsp:rsid wsp:val=&quot;009F275C&quot;/&gt;&lt;wsp:rsid wsp:val=&quot;00AC68C4&quot;/&gt;&lt;wsp:rsid wsp:val=&quot;00AF3E73&quot;/&gt;&lt;wsp:rsid wsp:val=&quot;00B77F35&quot;/&gt;&lt;wsp:rsid wsp:val=&quot;00C82F47&quot;/&gt;&lt;wsp:rsid wsp:val=&quot;00D011E5&quot;/&gt;&lt;wsp:rsid wsp:val=&quot;00D17361&quot;/&gt;&lt;wsp:rsid wsp:val=&quot;00D94095&quot;/&gt;&lt;wsp:rsid wsp:val=&quot;00DB354B&quot;/&gt;&lt;wsp:rsid wsp:val=&quot;00E41EEA&quot;/&gt;&lt;wsp:rsid wsp:val=&quot;00F93888&quot;/&gt;&lt;/wsp:rsids&gt;&lt;/w:docPr&gt;&lt;w:body&gt;&lt;w:p wsp:rsidR=&quot;00000000&quot; wsp:rsidRDefault=&quot;00D011E5&quot;&gt;&lt;m:oMathPara&gt;&lt;m:oMath&gt;&lt;m:f&gt;&lt;m:fPr&gt;&lt;m:ctrlPr&gt;&lt;w:rPr&gt;&lt;w:rFonts w:ascii=&quot;Cambria Math&quot; w:h-ansi=&quot;Cambria Math&quot;/&gt;&lt;wx:font wx:val=&quot;Cambria Math&quot;/&gt;&lt;w:b/&gt;&lt;w:i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D94095">
        <w:rPr>
          <w:b/>
          <w:sz w:val="36"/>
          <w:szCs w:val="36"/>
        </w:rPr>
        <w:instrText xml:space="preserve"> </w:instrText>
      </w:r>
      <w:r w:rsidRPr="00D94095">
        <w:rPr>
          <w:b/>
          <w:sz w:val="36"/>
          <w:szCs w:val="36"/>
        </w:rPr>
        <w:fldChar w:fldCharType="separate"/>
      </w:r>
      <w:r w:rsidRPr="00D94095">
        <w:pict>
          <v:shape id="_x0000_i1044" type="#_x0000_t75" style="width:22.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3113&quot;/&gt;&lt;wsp:rsid wsp:val=&quot;0006378F&quot;/&gt;&lt;wsp:rsid wsp:val=&quot;00095DF1&quot;/&gt;&lt;wsp:rsid wsp:val=&quot;000B1B25&quot;/&gt;&lt;wsp:rsid wsp:val=&quot;000E4129&quot;/&gt;&lt;wsp:rsid wsp:val=&quot;001E0095&quot;/&gt;&lt;wsp:rsid wsp:val=&quot;006B6838&quot;/&gt;&lt;wsp:rsid wsp:val=&quot;00743E67&quot;/&gt;&lt;wsp:rsid wsp:val=&quot;0089785D&quot;/&gt;&lt;wsp:rsid wsp:val=&quot;008C2CB7&quot;/&gt;&lt;wsp:rsid wsp:val=&quot;00983113&quot;/&gt;&lt;wsp:rsid wsp:val=&quot;009F275C&quot;/&gt;&lt;wsp:rsid wsp:val=&quot;00AC68C4&quot;/&gt;&lt;wsp:rsid wsp:val=&quot;00AF3E73&quot;/&gt;&lt;wsp:rsid wsp:val=&quot;00B77F35&quot;/&gt;&lt;wsp:rsid wsp:val=&quot;00C82F47&quot;/&gt;&lt;wsp:rsid wsp:val=&quot;00D011E5&quot;/&gt;&lt;wsp:rsid wsp:val=&quot;00D17361&quot;/&gt;&lt;wsp:rsid wsp:val=&quot;00D94095&quot;/&gt;&lt;wsp:rsid wsp:val=&quot;00DB354B&quot;/&gt;&lt;wsp:rsid wsp:val=&quot;00E41EEA&quot;/&gt;&lt;wsp:rsid wsp:val=&quot;00F93888&quot;/&gt;&lt;/wsp:rsids&gt;&lt;/w:docPr&gt;&lt;w:body&gt;&lt;w:p wsp:rsidR=&quot;00000000&quot; wsp:rsidRDefault=&quot;00D011E5&quot;&gt;&lt;m:oMathPara&gt;&lt;m:oMath&gt;&lt;m:f&gt;&lt;m:fPr&gt;&lt;m:ctrlPr&gt;&lt;w:rPr&gt;&lt;w:rFonts w:ascii=&quot;Cambria Math&quot; w:h-ansi=&quot;Cambria Math&quot;/&gt;&lt;wx:font wx:val=&quot;Cambria Math&quot;/&gt;&lt;w:b/&gt;&lt;w:i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36&quot;/&gt;&lt;w:sz-cs w:val=&quot;36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D94095">
        <w:rPr>
          <w:b/>
          <w:sz w:val="36"/>
          <w:szCs w:val="36"/>
        </w:rPr>
        <w:fldChar w:fldCharType="end"/>
      </w:r>
      <w:r>
        <w:rPr>
          <w:b/>
          <w:sz w:val="36"/>
          <w:szCs w:val="36"/>
        </w:rPr>
        <w:t xml:space="preserve"> </w:t>
      </w:r>
      <w:r>
        <w:rPr>
          <w:b/>
          <w:sz w:val="24"/>
          <w:szCs w:val="24"/>
        </w:rPr>
        <w:t xml:space="preserve">‘ini gittiğine göre geriye kaç km yolu kalmıştır? (10 Puan) </w:t>
      </w:r>
    </w:p>
    <w:p w:rsidR="00327D3C" w:rsidRDefault="00327D3C" w:rsidP="00AF3E73">
      <w:pPr>
        <w:ind w:left="-851"/>
        <w:rPr>
          <w:sz w:val="24"/>
          <w:szCs w:val="24"/>
        </w:rPr>
      </w:pPr>
    </w:p>
    <w:p w:rsidR="00327D3C" w:rsidRDefault="00327D3C" w:rsidP="00AF3E73">
      <w:pPr>
        <w:ind w:left="-851"/>
        <w:rPr>
          <w:sz w:val="24"/>
          <w:szCs w:val="24"/>
        </w:rPr>
      </w:pPr>
    </w:p>
    <w:p w:rsidR="00327D3C" w:rsidRPr="00AF3E73" w:rsidRDefault="00327D3C" w:rsidP="00AF3E73">
      <w:pPr>
        <w:ind w:left="-851"/>
        <w:rPr>
          <w:sz w:val="24"/>
          <w:szCs w:val="24"/>
        </w:rPr>
      </w:pPr>
    </w:p>
    <w:p w:rsidR="00327D3C" w:rsidRDefault="00327D3C" w:rsidP="009F275C">
      <w:pPr>
        <w:ind w:left="-851"/>
        <w:rPr>
          <w:b/>
          <w:sz w:val="24"/>
          <w:szCs w:val="24"/>
        </w:rPr>
      </w:pPr>
    </w:p>
    <w:p w:rsidR="00327D3C" w:rsidRDefault="00327D3C" w:rsidP="009F275C">
      <w:pPr>
        <w:ind w:left="-851"/>
        <w:rPr>
          <w:b/>
          <w:sz w:val="24"/>
          <w:szCs w:val="24"/>
        </w:rPr>
      </w:pPr>
      <w:hyperlink r:id="rId12" w:history="1">
        <w:r>
          <w:rPr>
            <w:rStyle w:val="Hyperlink"/>
          </w:rPr>
          <w:t>www.sorubak.com</w:t>
        </w:r>
      </w:hyperlink>
    </w:p>
    <w:p w:rsidR="00327D3C" w:rsidRDefault="00327D3C" w:rsidP="009F275C">
      <w:pPr>
        <w:ind w:left="-851"/>
        <w:rPr>
          <w:b/>
          <w:sz w:val="24"/>
          <w:szCs w:val="24"/>
        </w:rPr>
      </w:pPr>
      <w:r>
        <w:rPr>
          <w:noProof/>
        </w:rPr>
        <w:pict>
          <v:shape id="Picture 12" o:spid="_x0000_s1033" type="#_x0000_t75" style="position:absolute;left:0;text-align:left;margin-left:-4.85pt;margin-top:26.5pt;width:260.25pt;height:135.25pt;z-index:251657216;visibility:visible">
            <v:imagedata r:id="rId13" o:title=""/>
          </v:shape>
        </w:pict>
      </w:r>
    </w:p>
    <w:p w:rsidR="00327D3C" w:rsidRDefault="00327D3C" w:rsidP="009F275C">
      <w:pPr>
        <w:ind w:left="-851"/>
        <w:rPr>
          <w:b/>
          <w:sz w:val="24"/>
          <w:szCs w:val="24"/>
        </w:rPr>
      </w:pPr>
    </w:p>
    <w:p w:rsidR="00327D3C" w:rsidRDefault="00327D3C" w:rsidP="009F275C">
      <w:pPr>
        <w:ind w:left="-851"/>
        <w:rPr>
          <w:b/>
          <w:sz w:val="24"/>
          <w:szCs w:val="24"/>
        </w:rPr>
      </w:pPr>
    </w:p>
    <w:p w:rsidR="00327D3C" w:rsidRDefault="00327D3C" w:rsidP="009F275C">
      <w:pPr>
        <w:ind w:left="-851"/>
        <w:rPr>
          <w:b/>
          <w:sz w:val="24"/>
          <w:szCs w:val="24"/>
        </w:rPr>
      </w:pPr>
    </w:p>
    <w:p w:rsidR="00327D3C" w:rsidRDefault="00327D3C" w:rsidP="009F275C">
      <w:pPr>
        <w:ind w:left="-851"/>
        <w:rPr>
          <w:b/>
          <w:sz w:val="24"/>
          <w:szCs w:val="24"/>
        </w:rPr>
      </w:pPr>
    </w:p>
    <w:p w:rsidR="00327D3C" w:rsidRDefault="00327D3C" w:rsidP="009F275C">
      <w:pPr>
        <w:ind w:left="-851"/>
        <w:rPr>
          <w:b/>
          <w:sz w:val="24"/>
          <w:szCs w:val="24"/>
        </w:rPr>
      </w:pPr>
    </w:p>
    <w:p w:rsidR="00327D3C" w:rsidRPr="009F275C" w:rsidRDefault="00327D3C" w:rsidP="000B1B25">
      <w:pPr>
        <w:rPr>
          <w:b/>
          <w:sz w:val="24"/>
          <w:szCs w:val="24"/>
        </w:rPr>
      </w:pPr>
    </w:p>
    <w:sectPr w:rsidR="00327D3C" w:rsidRPr="009F275C" w:rsidSect="00F93888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113"/>
    <w:rsid w:val="0006378F"/>
    <w:rsid w:val="00095DF1"/>
    <w:rsid w:val="000B1B25"/>
    <w:rsid w:val="000E4129"/>
    <w:rsid w:val="001E0095"/>
    <w:rsid w:val="00327D3C"/>
    <w:rsid w:val="004A3A8C"/>
    <w:rsid w:val="006B6838"/>
    <w:rsid w:val="00743E67"/>
    <w:rsid w:val="0089785D"/>
    <w:rsid w:val="008C2CB7"/>
    <w:rsid w:val="00983113"/>
    <w:rsid w:val="009F275C"/>
    <w:rsid w:val="00AC68C4"/>
    <w:rsid w:val="00AF3E73"/>
    <w:rsid w:val="00B77F35"/>
    <w:rsid w:val="00C82F47"/>
    <w:rsid w:val="00CE60B9"/>
    <w:rsid w:val="00D17361"/>
    <w:rsid w:val="00D94095"/>
    <w:rsid w:val="00DB354B"/>
    <w:rsid w:val="00E41EEA"/>
    <w:rsid w:val="00F93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888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9785D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897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785D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4A3A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</TotalTime>
  <Pages>3</Pages>
  <Words>211</Words>
  <Characters>1206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ali</dc:creator>
  <cp:keywords>www.sorubak.com</cp:keywords>
  <dc:description>www.sorubak.com</dc:description>
  <cp:lastModifiedBy>edanur</cp:lastModifiedBy>
  <cp:revision>www.sorubak.com</cp:revision>
  <dcterms:created xsi:type="dcterms:W3CDTF">2012-12-06T14:28:00Z</dcterms:created>
  <dcterms:modified xsi:type="dcterms:W3CDTF">2012-12-11T18:20:00Z</dcterms:modified>
  <cp:category>www.sorubak.com</cp:category>
  <cp:version>www.sorubak.com</cp:version>
</cp:coreProperties>
</file>